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2b0f" w14:paraId="b602b0f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7F05AD">
        <w:t>2476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7F05AD" w:rsidRPr="007F05AD">
        <w:t>IVANO KOLEGIJUM j.d.o.o. za visinske radove</w:t>
      </w:r>
      <w:r w:rsidR="00E23FC5">
        <w:t xml:space="preserve">, </w:t>
      </w:r>
      <w:r w:rsidR="007F05AD">
        <w:t xml:space="preserve">Zagreb, Andrije Žaje 56, </w:t>
      </w:r>
      <w:r w:rsidR="00724353">
        <w:t>M</w:t>
      </w:r>
      <w:r w:rsidR="00724353" w:rsidRPr="00724353">
        <w:t xml:space="preserve">BS: </w:t>
      </w:r>
      <w:r w:rsidR="007F05AD" w:rsidRPr="007F05AD">
        <w:t>080861706</w:t>
      </w:r>
      <w:r w:rsidR="00724353" w:rsidRPr="00724353">
        <w:t xml:space="preserve">, OIB: </w:t>
      </w:r>
      <w:r w:rsidR="007F05AD" w:rsidRPr="007F05AD">
        <w:t>74305928474</w:t>
      </w:r>
      <w:r w:rsidR="007B2E04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C0980">
        <w:t>18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bookmarkStart w:name="_GoBack" w:id="0"/>
      <w:bookmarkEnd w:id="0"/>
      <w:r w:rsidR="007F05AD" w:rsidRPr="007F05AD">
        <w:t>IVANO KOLEGIJUM j.d.o.o. za visinske radove</w:t>
      </w:r>
      <w:r w:rsidR="007F05AD">
        <w:t>, Zagreb, Andrije Žaje 56, M</w:t>
      </w:r>
      <w:r w:rsidR="007F05AD" w:rsidRPr="00724353">
        <w:t xml:space="preserve">BS: </w:t>
      </w:r>
      <w:r w:rsidR="007F05AD" w:rsidRPr="007F05AD">
        <w:t>080861706</w:t>
      </w:r>
      <w:r w:rsidR="007F05AD" w:rsidRPr="00724353">
        <w:t xml:space="preserve">, OIB: </w:t>
      </w:r>
      <w:r w:rsidR="007F05AD" w:rsidRPr="007F05AD">
        <w:t>74305928474</w:t>
      </w:r>
      <w:r w:rsidR="004F4A2F">
        <w:t>,</w:t>
      </w:r>
      <w:r w:rsidR="00E96274">
        <w:t xml:space="preserve"> </w:t>
      </w:r>
      <w:r>
        <w:t xml:space="preserve">iznosi </w:t>
      </w:r>
      <w:r w:rsidR="007F05AD">
        <w:t>121.986,79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7F05AD">
        <w:t xml:space="preserve">Ivana Vicković, Zagreb, Andrije Žaje 56, </w:t>
      </w:r>
      <w:r w:rsidR="00771880">
        <w:t>OIB</w:t>
      </w:r>
      <w:r w:rsidR="002C0980">
        <w:t xml:space="preserve">: </w:t>
      </w:r>
      <w:r w:rsidR="007F05AD">
        <w:t>47464366381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7F05AD">
        <w:t>2476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7B2E04" w:rsidP="00933FA5" w:rsidR="007B2E04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4F7" w:rsidR="00E754F7">
      <w:r>
        <w:separator/>
      </w:r>
    </w:p>
  </w:endnote>
  <w:endnote w:id="0" w:type="continuationSeparator">
    <w:p w:rsidRDefault="00E754F7" w:rsidR="00E75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4F7" w:rsidR="00E754F7">
      <w:r>
        <w:separator/>
      </w:r>
    </w:p>
  </w:footnote>
  <w:footnote w:id="0" w:type="continuationSeparator">
    <w:p w:rsidRDefault="00E754F7" w:rsidR="00E75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54F7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4F7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754F7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277B0A"/>
    <w:rsid w:val="002C0980"/>
    <w:rsid w:val="002F0827"/>
    <w:rsid w:val="00320F04"/>
    <w:rsid w:val="0038694B"/>
    <w:rsid w:val="00456F2E"/>
    <w:rsid w:val="004A7E9D"/>
    <w:rsid w:val="004B20F5"/>
    <w:rsid w:val="004F4A2F"/>
    <w:rsid w:val="0053027B"/>
    <w:rsid w:val="00562EF0"/>
    <w:rsid w:val="005E2EDF"/>
    <w:rsid w:val="0061797B"/>
    <w:rsid w:val="00640544"/>
    <w:rsid w:val="00664A3D"/>
    <w:rsid w:val="006E7E78"/>
    <w:rsid w:val="007121C9"/>
    <w:rsid w:val="00724353"/>
    <w:rsid w:val="00740467"/>
    <w:rsid w:val="00763E88"/>
    <w:rsid w:val="00771880"/>
    <w:rsid w:val="007803BC"/>
    <w:rsid w:val="007A4704"/>
    <w:rsid w:val="007B2E04"/>
    <w:rsid w:val="007F05AD"/>
    <w:rsid w:val="008038E2"/>
    <w:rsid w:val="00817DE4"/>
    <w:rsid w:val="00933FA5"/>
    <w:rsid w:val="00935CE2"/>
    <w:rsid w:val="009C7758"/>
    <w:rsid w:val="00A1696D"/>
    <w:rsid w:val="00A22FCB"/>
    <w:rsid w:val="00A40221"/>
    <w:rsid w:val="00A55872"/>
    <w:rsid w:val="00A6538B"/>
    <w:rsid w:val="00A70D3D"/>
    <w:rsid w:val="00AC6446"/>
    <w:rsid w:val="00B73063"/>
    <w:rsid w:val="00CE2C0A"/>
    <w:rsid w:val="00D3502B"/>
    <w:rsid w:val="00D45ABA"/>
    <w:rsid w:val="00D74DD4"/>
    <w:rsid w:val="00D86DA7"/>
    <w:rsid w:val="00DA5371"/>
    <w:rsid w:val="00E07C22"/>
    <w:rsid w:val="00E23FC5"/>
    <w:rsid w:val="00E754F7"/>
    <w:rsid w:val="00E96274"/>
    <w:rsid w:val="00EB0A61"/>
    <w:rsid w:val="00EB3602"/>
    <w:rsid w:val="00EF565E"/>
    <w:rsid w:val="00F17A92"/>
    <w:rsid w:val="00F47C1A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64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6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64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6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St-2476/2016-3</izvorni_sadrzaj>
    <derivirana_varijabla naziv="DomainObject.Oznaka_1">St-2476/2016-3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2476</izvorni_sadrzaj>
    <derivirana_varijabla naziv="DomainObject.Predmet.Broj_1">2476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St-2476/2016</izvorni_sadrzaj>
    <derivirana_varijabla naziv="DomainObject.Predmet.OznakaBroj_1">St-2476/2016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IVANO KOLEGIJUM j.d.o.o. za visinske radove</izvorni_sadrzaj>
    <derivirana_varijabla naziv="DomainObject.Predmet.ProtustrankaFormated_1">  IVANO KOLEGIJUM j.d.o.o. za visinske radove</derivirana_varijabla>
  </DomainObject.Predmet.ProtustrankaFormated>
  <DomainObject.Predmet.ProtustrankaFormatedOIB>
    <izvorni_sadrzaj>  IVANO KOLEGIJUM j.d.o.o. za visinske radove, OIB 74305928474</izvorni_sadrzaj>
    <derivirana_varijabla naziv="DomainObject.Predmet.ProtustrankaFormatedOIB_1">  IVANO KOLEGIJUM j.d.o.o. za visinske radove, OIB 74305928474</derivirana_varijabla>
  </DomainObject.Predmet.ProtustrankaFormatedOIB>
  <DomainObject.Predmet.ProtustrankaFormatedWithAdress>
    <izvorni_sadrzaj> IVANO KOLEGIJUM j.d.o.o. za visinske radove, Andrije Žaje 56, 10000 Zagreb</izvorni_sadrzaj>
    <derivirana_varijabla naziv="DomainObject.Predmet.ProtustrankaFormatedWithAdress_1"> IVANO KOLEGIJUM j.d.o.o. za visinske radove, Andrije Žaje 56, 10000 Zagreb</derivirana_varijabla>
  </DomainObject.Predmet.ProtustrankaFormatedWithAdress>
  <DomainObject.Predmet.ProtustrankaFormatedWithAdressOIB>
    <izvorni_sadrzaj> IVANO KOLEGIJUM j.d.o.o. za visinske radove, OIB 74305928474, Andrije Žaje 56, 10000 Zagreb</izvorni_sadrzaj>
    <derivirana_varijabla naziv="DomainObject.Predmet.ProtustrankaFormatedWithAdressOIB_1"> IVANO KOLEGIJUM j.d.o.o. za visinske radove, OIB 74305928474, Andrije Žaje 56, 10000 Zagreb</derivirana_varijabla>
  </DomainObject.Predmet.ProtustrankaFormatedWithAdressOIB>
  <DomainObject.Predmet.ProtustrankaWithAdress>
    <izvorni_sadrzaj>IVANO KOLEGIJUM j.d.o.o. za visinske radove Andrije Žaje 56, 10000 Zagreb</izvorni_sadrzaj>
    <derivirana_varijabla naziv="DomainObject.Predmet.ProtustrankaWithAdress_1">IVANO KOLEGIJUM j.d.o.o. za visinske radove Andrije Žaje 56, 10000 Zagreb</derivirana_varijabla>
  </DomainObject.Predmet.ProtustrankaWithAdress>
  <DomainObject.Predmet.ProtustrankaWithAdressOIB>
    <izvorni_sadrzaj>IVANO KOLEGIJUM j.d.o.o. za visinske radove, OIB 74305928474, Andrije Žaje 56, 10000 Zagreb</izvorni_sadrzaj>
    <derivirana_varijabla naziv="DomainObject.Predmet.ProtustrankaWithAdressOIB_1">IVANO KOLEGIJUM j.d.o.o. za visinske radove, OIB 74305928474, Andrije Žaje 56, 10000 Zagreb</derivirana_varijabla>
  </DomainObject.Predmet.ProtustrankaWithAdressOIB>
  <DomainObject.Predmet.ProtustrankaNazivFormated>
    <izvorni_sadrzaj>IVANO KOLEGIJUM j.d.o.o. za visinske radove</izvorni_sadrzaj>
    <derivirana_varijabla naziv="DomainObject.Predmet.ProtustrankaNazivFormated_1">IVANO KOLEGIJUM j.d.o.o. za visinske radove</derivirana_varijabla>
  </DomainObject.Predmet.ProtustrankaNazivFormated>
  <DomainObject.Predmet.ProtustrankaNazivFormatedOIB>
    <izvorni_sadrzaj>IVANO KOLEGIJUM j.d.o.o. za visinske radove, OIB 74305928474</izvorni_sadrzaj>
    <derivirana_varijabla naziv="DomainObject.Predmet.ProtustrankaNazivFormatedOIB_1">IVANO KOLEGIJUM j.d.o.o. za visinske radove, OIB 74305928474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IVANO KOLEGIJUM j.d.o.o. za visinske radove</item>
    </izvorni_sadrzaj>
    <derivirana_varijabla naziv="DomainObject.Predmet.ProtuStrankaListFormated_1">
      <item>IVANO KOLEGIJUM j.d.o.o. za visinske radove</item>
    </derivirana_varijabla>
  </DomainObject.Predmet.ProtuStrankaListFormated>
  <DomainObject.Predmet.ProtuStrankaListFormatedOIB>
    <izvorni_sadrzaj>
      <item>IVANO KOLEGIJUM j.d.o.o. za visinske radove, OIB 74305928474</item>
    </izvorni_sadrzaj>
    <derivirana_varijabla naziv="DomainObject.Predmet.ProtuStrankaListFormatedOIB_1">
      <item>IVANO KOLEGIJUM j.d.o.o. za visinske radove, OIB 74305928474</item>
    </derivirana_varijabla>
  </DomainObject.Predmet.ProtuStrankaListFormatedOIB>
  <DomainObject.Predmet.ProtuStrankaListFormatedWithAdress>
    <izvorni_sadrzaj>
      <item>IVANO KOLEGIJUM j.d.o.o. za visinske radove, Andrije Žaje 56, 10000 Zagreb</item>
    </izvorni_sadrzaj>
    <derivirana_varijabla naziv="DomainObject.Predmet.ProtuStrankaListFormatedWithAdress_1">
      <item>IVANO KOLEGIJUM j.d.o.o. za visinske radove, Andrije Žaje 56, 10000 Zagreb</item>
    </derivirana_varijabla>
  </DomainObject.Predmet.ProtuStrankaListFormatedWithAdress>
  <DomainObject.Predmet.ProtuStrankaListFormatedWithAdressOIB>
    <izvorni_sadrzaj>
      <item>IVANO KOLEGIJUM j.d.o.o. za visinske radove, OIB 74305928474, Andrije Žaje 56, 10000 Zagreb</item>
    </izvorni_sadrzaj>
    <derivirana_varijabla naziv="DomainObject.Predmet.ProtuStrankaListFormatedWithAdressOIB_1">
      <item>IVANO KOLEGIJUM j.d.o.o. za visinske radove, OIB 74305928474, Andrije Žaje 56, 10000 Zagreb</item>
    </derivirana_varijabla>
  </DomainObject.Predmet.ProtuStrankaListFormatedWithAdressOIB>
  <DomainObject.Predmet.ProtuStrankaListNazivFormated>
    <izvorni_sadrzaj>
      <item>IVANO KOLEGIJUM j.d.o.o. za visinske radove</item>
    </izvorni_sadrzaj>
    <derivirana_varijabla naziv="DomainObject.Predmet.ProtuStrankaListNazivFormated_1">
      <item>IVANO KOLEGIJUM j.d.o.o. za visinske radove</item>
    </derivirana_varijabla>
  </DomainObject.Predmet.ProtuStrankaListNazivFormated>
  <DomainObject.Predmet.ProtuStrankaListNazivFormatedOIB>
    <izvorni_sadrzaj>
      <item>IVANO KOLEGIJUM j.d.o.o. za visinske radove, OIB 74305928474</item>
    </izvorni_sadrzaj>
    <derivirana_varijabla naziv="DomainObject.Predmet.ProtuStrankaListNazivFormatedOIB_1">
      <item>IVANO KOLEGIJUM j.d.o.o. za visinske radove, OIB 74305928474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St-2476/2016-3</izvorni_sadrzaj>
    <derivirana_varijabla naziv="DomainObject.PoslovniBrojDokumenta_1">St-2476/2016-3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IVANO KOLEGIJUM j.d.o.o. za visinske radove</izvorni_sadrzaj>
    <derivirana_varijabla naziv="DomainObject.Predmet.ProtustrankaIDrugi_1">IVANO KOLEGIJUM j.d.o.o. za visinske radove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IVANO KOLEGIJUM j.d.o.o. za visinske radove, OIB 74305928474, Andrije Žaje 56, 10000 Zagreb</izvorni_sadrzaj>
    <derivirana_varijabla naziv="DomainObject.Predmet.ProtustrankaIDrugiAdressOIB_1">IVANO KOLEGIJUM j.d.o.o. za visinske radove, OIB 74305928474, Andrije Žaje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IVANO KOLEGIJUM j.d.o.o. za visinske radove</item>
      <item>FINA Regionalni centar Zagreb</item>
    </izvorni_sadrzaj>
    <derivirana_varijabla naziv="DomainObject.Predmet.SudioniciListNaziv_1">
      <item>IVANO KOLEGIJUM j.d.o.o. za visinske radove</item>
      <item>FINA Regionalni centar Zagreb</item>
    </derivirana_varijabla>
  </DomainObject.Predmet.SudioniciListNaziv>
  <DomainObject.Predmet.SudioniciListAdressOIB>
    <izvorni_sadrzaj>
      <item>IVANO KOLEGIJUM j.d.o.o. za visinske radove, OIB 74305928474, Andrije Žaje 56,10000 Zagreb</item>
      <item>FINA Regionalni centar Zagreb, OIB 85821130368, Trg svibanjskih žrtava 1995. br. 1,10000 Zagreb</item>
    </izvorni_sadrzaj>
    <derivirana_varijabla naziv="DomainObject.Predmet.SudioniciListAdressOIB_1">
      <item>IVANO KOLEGIJUM j.d.o.o. za visinske radove, OIB 74305928474, Andrije Žaje 56,10000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74305928474</item>
      <item>, OIB 85821130368</item>
    </izvorni_sadrzaj>
    <derivirana_varijabla naziv="DomainObject.Predmet.SudioniciListNazivOIB_1">
      <item>, OIB 74305928474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1962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2016-10-18T09:39:00Z</dcterms:created>
  <dc:creator>Snježana Markotić Jurić</dc:creator>
  <cp:lastModifiedBy>Snježana Markotić Jurić</cp:lastModifiedBy>
  <cp:lastPrinted>2016-10-18T09:34:00Z</cp:lastPrinted>
  <dcterms:modified xmlns:xsi="http://www.w3.org/2001/XMLSchema-instance" xsi:type="dcterms:W3CDTF">2016-10-18T10:18:00Z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St-2476/2016-3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