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12b9" w14:paraId="e9912b9" w:rsidRDefault="00A94561" w:rsidP="00751ACC" w:rsidR="00A94561">
      <w:pPr>
        <w:jc w:val="both"/>
        <w15:collapsed w:val="false"/>
      </w:pPr>
      <w:bookmarkStart w:name="_GoBack" w:id="0"/>
      <w:bookmarkEnd w:id="0"/>
    </w:p>
    <w:p w:rsidRDefault="00A94561" w:rsidP="00751ACC" w:rsidR="00A94561">
      <w:pPr>
        <w:jc w:val="both"/>
      </w:pPr>
      <w:r>
        <w:rPr>
          <w:noProof/>
          <w:lang w:eastAsia="hr-HR"/>
        </w:rPr>
        <w:drawing>
          <wp:inline distR="0" distL="0" distB="0" distT="0">
            <wp:extent cy="907415" cx="678815"/>
            <wp:effectExtent b="6985" r="6985" t="0" l="0"/>
            <wp:docPr descr="Opis: cid:image001.png@01D26A88.CF7C1DC0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cid:image001.png@01D26A88.CF7C1DC0" name="Slika 1" id="1"/>
                    <pic:cNvPicPr/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7415" cx="678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1ACC" w:rsidP="00751ACC" w:rsidR="00751ACC">
      <w:pPr>
        <w:jc w:val="both"/>
      </w:pPr>
      <w:r>
        <w:t>REPUBLIKA HRVATSKA</w:t>
      </w:r>
      <w:r w:rsidR="00A94561">
        <w:tab/>
      </w:r>
      <w:r w:rsidR="00A94561">
        <w:tab/>
      </w:r>
      <w:r w:rsidR="00A94561">
        <w:tab/>
      </w:r>
      <w:r w:rsidR="00A94561">
        <w:tab/>
      </w:r>
      <w:r w:rsidR="00A94561">
        <w:tab/>
      </w:r>
      <w:r w:rsidR="00A94561">
        <w:tab/>
      </w:r>
    </w:p>
    <w:p w:rsidRDefault="00751ACC" w:rsidP="00751ACC" w:rsidR="00751ACC">
      <w:pPr>
        <w:jc w:val="both"/>
      </w:pPr>
      <w:r>
        <w:t>TRGOVAČKI SUD U OSIJEKU</w:t>
      </w:r>
    </w:p>
    <w:p w:rsidRDefault="00751ACC" w:rsidP="00751ACC" w:rsidR="00751ACC">
      <w:pPr>
        <w:jc w:val="both"/>
      </w:pPr>
      <w:r>
        <w:t>STALNA SLUŽBA  U SLAVONSKOM BRODU</w:t>
      </w:r>
    </w:p>
    <w:p w:rsidRDefault="00751ACC" w:rsidP="00751ACC" w:rsidR="00751ACC">
      <w:pPr>
        <w:jc w:val="both"/>
      </w:pPr>
      <w:r>
        <w:t>Trg pobjede 13</w:t>
      </w:r>
    </w:p>
    <w:p w:rsidRDefault="00751ACC" w:rsidP="00751ACC" w:rsidR="00751ACC">
      <w:pPr>
        <w:jc w:val="both"/>
      </w:pPr>
      <w:r>
        <w:t xml:space="preserve">35000 Slavonski Brod                                                              </w:t>
      </w:r>
    </w:p>
    <w:p w:rsidRDefault="00751ACC" w:rsidP="00751ACC" w:rsidR="00751ACC">
      <w:pPr>
        <w:ind w:left="6372"/>
        <w:jc w:val="both"/>
      </w:pPr>
      <w:r>
        <w:t>     3/St-840/2013-1</w:t>
      </w:r>
      <w:r w:rsidR="00EE7199">
        <w:t>39</w:t>
      </w:r>
      <w:r>
        <w:t xml:space="preserve">   </w:t>
      </w:r>
    </w:p>
    <w:p w:rsidRDefault="00751ACC" w:rsidP="00751ACC" w:rsidR="00751ACC">
      <w:pPr>
        <w:jc w:val="center"/>
        <w:rPr>
          <w:b/>
          <w:bCs/>
        </w:rPr>
      </w:pPr>
      <w:r>
        <w:rPr>
          <w:b/>
          <w:bCs/>
        </w:rPr>
        <w:t>Z A K L J U Č A K</w:t>
      </w:r>
    </w:p>
    <w:p w:rsidRDefault="00751ACC" w:rsidP="00751ACC" w:rsidR="00751ACC">
      <w:pPr>
        <w:spacing w:after="0"/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 STALNA SLUŽBA U SLAVONSKOM BRODU, po stečajnoj sutkinji Danieli Martini Maoduš, u pravnoj stvari   stečajni postupak nad dužnikom CENTAR ZA STOČARSTVO d.o.o. Sibinj u stečaju, Valentina Benošića bb, OIB: 01871167341, koga zastupa stečajni upravitelj Krešimir Tomac iz Slavonskog Broda, dana 13. siječnja 2017.  </w:t>
      </w:r>
    </w:p>
    <w:p w:rsidRDefault="00A94561" w:rsidP="00751ACC" w:rsidR="00A94561">
      <w:pPr>
        <w:spacing w:after="0"/>
        <w:ind w:firstLine="708"/>
        <w:jc w:val="both"/>
      </w:pPr>
    </w:p>
    <w:p w:rsidRDefault="00751ACC" w:rsidP="00751ACC" w:rsidR="00751ACC">
      <w:pPr>
        <w:jc w:val="center"/>
      </w:pPr>
      <w:r>
        <w:t>z a k l j u č i o   j e</w:t>
      </w:r>
    </w:p>
    <w:p w:rsidRDefault="00A94561" w:rsidP="00751ACC" w:rsidR="00A94561">
      <w:pPr>
        <w:jc w:val="center"/>
      </w:pPr>
    </w:p>
    <w:p w:rsidRDefault="00F50085" w:rsidP="00F50085" w:rsidR="00F50085">
      <w:pPr>
        <w:spacing w:after="0"/>
      </w:pPr>
      <w:r>
        <w:rPr>
          <w:color w:val="000000"/>
        </w:rPr>
        <w:t>I.  Određuje se skupština vjerovnika u  u postupku stečaja nad stečajnim dužnikom</w:t>
      </w:r>
      <w:r w:rsidR="00751ACC">
        <w:rPr>
          <w:color w:val="000000"/>
        </w:rPr>
        <w:t xml:space="preserve"> CENTAR ZA STOČARSTVO d.o.o. Sibinj u stečaju, Valentina Benošića bb, OIB: 01871167341,</w:t>
      </w:r>
      <w:r>
        <w:rPr>
          <w:color w:val="000000"/>
        </w:rPr>
        <w:t xml:space="preserve"> za dan:  09. veljače  2017. u 10,00 h.</w:t>
      </w: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</w:pPr>
      <w:r>
        <w:rPr>
          <w:color w:val="000000"/>
        </w:rPr>
        <w:t>II.  Na skupštinu se pozivaju vjerovnici čije su tražbine utvrđene i stečajni upravitelj.</w:t>
      </w: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</w:pPr>
      <w:r>
        <w:rPr>
          <w:color w:val="000000"/>
        </w:rPr>
        <w:t xml:space="preserve">III.  Dnevni red skupštine je slijedeći: </w:t>
      </w: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</w:pPr>
      <w:r>
        <w:rPr>
          <w:color w:val="000000"/>
        </w:rPr>
        <w:t xml:space="preserve">    1.           Raspravljanje i donošenje odluke o izvješću stečajnog upravitelja     </w:t>
      </w:r>
    </w:p>
    <w:p w:rsidRDefault="00F50085" w:rsidP="00F50085" w:rsidR="00F50085">
      <w:pPr>
        <w:spacing w:after="0"/>
        <w:rPr>
          <w:color w:val="000000"/>
        </w:rPr>
      </w:pPr>
      <w:r>
        <w:rPr>
          <w:color w:val="000000"/>
        </w:rPr>
        <w:t xml:space="preserve">    2.           Raspravljanje i donošenje odluke o načinu unovčenja  imovine- nekretnina stečajnog dužnika   </w:t>
      </w:r>
    </w:p>
    <w:p w:rsidRDefault="00F50085" w:rsidP="00F50085" w:rsidR="00F50085">
      <w:pPr>
        <w:spacing w:after="0"/>
      </w:pPr>
      <w:r>
        <w:rPr>
          <w:color w:val="000000"/>
        </w:rPr>
        <w:t xml:space="preserve">    3. </w:t>
      </w:r>
      <w:r>
        <w:rPr>
          <w:color w:val="000000"/>
        </w:rPr>
        <w:tab/>
        <w:t>Razno</w:t>
      </w: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  <w:rPr>
          <w:color w:val="000000"/>
        </w:rPr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IV. Skupština vjerovnika dana 09. veljače  2017. </w:t>
      </w:r>
      <w:r w:rsidR="00EE7199">
        <w:rPr>
          <w:color w:val="000000"/>
        </w:rPr>
        <w:t>u</w:t>
      </w:r>
      <w:r>
        <w:rPr>
          <w:color w:val="000000"/>
        </w:rPr>
        <w:t xml:space="preserve"> 10,00 h će se održati u  prostorijama Trgovačkog suda u Osijeku, Stalna služba u Slavonskom Brodu, Trg pobjede 13, TREĆI KAT, SOBA BROJ 73, Slavonski Brod.</w:t>
      </w:r>
    </w:p>
    <w:p w:rsidRDefault="00F50085" w:rsidP="00F50085" w:rsidR="00F50085">
      <w:pPr>
        <w:spacing w:after="0"/>
        <w:rPr>
          <w:color w:val="000000"/>
        </w:rPr>
      </w:pPr>
    </w:p>
    <w:p w:rsidRDefault="00F50085" w:rsidP="00F50085" w:rsidR="00A94561">
      <w:pPr>
        <w:spacing w:after="0"/>
        <w:rPr>
          <w:color w:val="000000"/>
        </w:rPr>
      </w:pPr>
      <w:r>
        <w:rPr>
          <w:color w:val="000000"/>
        </w:rPr>
        <w:tab/>
      </w:r>
    </w:p>
    <w:p w:rsidRDefault="00A94561" w:rsidP="00F50085" w:rsidR="00A94561">
      <w:pPr>
        <w:spacing w:after="0"/>
        <w:rPr>
          <w:color w:val="000000"/>
        </w:rPr>
      </w:pPr>
      <w:r>
        <w:rPr>
          <w:color w:val="000000"/>
        </w:rPr>
        <w:lastRenderedPageBreak/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D45CD">
        <w:rPr>
          <w:color w:val="000000"/>
        </w:rPr>
        <w:tab/>
      </w:r>
      <w:r>
        <w:rPr>
          <w:color w:val="000000"/>
        </w:rPr>
        <w:t>-2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t>3/St-840/2013-</w:t>
      </w:r>
      <w:r w:rsidR="00EE7199">
        <w:t>139</w:t>
      </w:r>
    </w:p>
    <w:p w:rsidRDefault="00A94561" w:rsidP="00F50085" w:rsidR="00A94561">
      <w:pPr>
        <w:spacing w:after="0"/>
        <w:rPr>
          <w:color w:val="000000"/>
        </w:rPr>
      </w:pPr>
    </w:p>
    <w:p w:rsidRDefault="00A94561" w:rsidP="00F50085" w:rsidR="00A94561">
      <w:pPr>
        <w:spacing w:after="0"/>
        <w:rPr>
          <w:color w:val="000000"/>
        </w:rPr>
      </w:pPr>
    </w:p>
    <w:p w:rsidRDefault="00F50085" w:rsidP="00A94561" w:rsidR="00F50085">
      <w:pPr>
        <w:spacing w:after="0"/>
        <w:ind w:firstLine="708"/>
        <w:rPr>
          <w:color w:val="000000"/>
        </w:rPr>
      </w:pPr>
      <w:r>
        <w:rPr>
          <w:color w:val="000000"/>
        </w:rPr>
        <w:t>V  Ročište za prvu javnu dražbu koje je zakazano zaključkom od 10. siječnja  2017 za  za dan 09. veljače  2017. u 10,00 h za nekretnine stečajnog dužnika : k. č. br. 3403/2 i k.č.br. 3403/5, se neće održati.</w:t>
      </w:r>
    </w:p>
    <w:p w:rsidRDefault="007A09FF" w:rsidP="00F50085" w:rsidR="007A09FF">
      <w:pPr>
        <w:spacing w:after="0"/>
        <w:rPr>
          <w:color w:val="000000"/>
        </w:rPr>
      </w:pPr>
    </w:p>
    <w:p w:rsidRDefault="007A09FF" w:rsidP="007A09FF" w:rsidR="007A09FF">
      <w:pPr>
        <w:spacing w:after="0"/>
        <w:ind w:firstLine="708"/>
        <w:rPr>
          <w:color w:val="000000"/>
        </w:rPr>
      </w:pPr>
      <w:r>
        <w:rPr>
          <w:color w:val="000000"/>
        </w:rPr>
        <w:t>VI Nalaže se stečajnom upravitelju dostaviti novo izvješće najkasnije 10  dana prije zakazane skupštine.</w:t>
      </w:r>
    </w:p>
    <w:p w:rsidRDefault="00F50085" w:rsidP="00F50085" w:rsidR="00F50085">
      <w:pPr>
        <w:spacing w:after="0"/>
        <w:rPr>
          <w:color w:val="000000"/>
        </w:rPr>
      </w:pPr>
    </w:p>
    <w:p w:rsidRDefault="00F50085" w:rsidP="00F50085" w:rsidR="00F50085">
      <w:pPr>
        <w:spacing w:after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>O b r a z l o ž e nje</w:t>
      </w:r>
    </w:p>
    <w:p w:rsidRDefault="00F50085" w:rsidP="00F50085" w:rsidR="00F50085">
      <w:pPr>
        <w:spacing w:after="0"/>
        <w:rPr>
          <w:color w:val="000000"/>
        </w:rPr>
      </w:pPr>
    </w:p>
    <w:p w:rsidRDefault="00F50085" w:rsidP="00F50085" w:rsidR="00F50085">
      <w:pPr>
        <w:spacing w:after="0"/>
        <w:rPr>
          <w:color w:val="000000"/>
        </w:rPr>
      </w:pPr>
      <w:r>
        <w:rPr>
          <w:color w:val="000000"/>
        </w:rPr>
        <w:t xml:space="preserve">U ovoj pravnoj stvari skupština vjerovnika je donijela odluku o na izvještajnom ročištu da će se slobodna imovina prodavati na javnim dražbama po stečajnom sucu. Nakon postupka utvrđivanja vrijednosti slobodne imovine, sud je donio odluku o zakazivanju I javne dražbe. </w:t>
      </w:r>
    </w:p>
    <w:p w:rsidRDefault="00F50085" w:rsidP="00F50085" w:rsidR="00F50085">
      <w:pPr>
        <w:spacing w:after="0"/>
        <w:rPr>
          <w:color w:val="000000"/>
        </w:rPr>
      </w:pPr>
      <w:r>
        <w:rPr>
          <w:color w:val="000000"/>
        </w:rPr>
        <w:t>Stečajni upravitelj je ukazao na činjenicu da su slobodna imovina i imovina opterećena razlučnim pravima funkcionalno i prostorne povezane, te je predložio odgodu zakazano</w:t>
      </w:r>
      <w:r w:rsidR="007A09FF">
        <w:rPr>
          <w:color w:val="000000"/>
        </w:rPr>
        <w:t xml:space="preserve">g ročišta i postupka prodaje </w:t>
      </w:r>
      <w:r>
        <w:rPr>
          <w:color w:val="000000"/>
        </w:rPr>
        <w:t>, dok skupština ne donese novu odluku o načinu prodaje imovine</w:t>
      </w:r>
      <w:r w:rsidR="007A09FF">
        <w:rPr>
          <w:color w:val="000000"/>
        </w:rPr>
        <w:t xml:space="preserve">, iz kojeg razloga je podneskom od 12. siječnja 2017. predložio zakazivanje skupštine. </w:t>
      </w:r>
    </w:p>
    <w:p w:rsidRDefault="007A09FF" w:rsidP="00F50085" w:rsidR="007A09FF">
      <w:pPr>
        <w:spacing w:after="0"/>
        <w:rPr>
          <w:color w:val="000000"/>
        </w:rPr>
      </w:pPr>
      <w:r>
        <w:rPr>
          <w:color w:val="000000"/>
        </w:rPr>
        <w:t>Stoga je odlučeno kao u izreci</w:t>
      </w: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</w:pPr>
      <w:r>
        <w:rPr>
          <w:color w:val="000000"/>
        </w:rPr>
        <w:t>U Slavonskom Brodu  13. siječnja 201</w:t>
      </w:r>
      <w:r w:rsidR="00EE7199">
        <w:rPr>
          <w:color w:val="000000"/>
        </w:rPr>
        <w:t>7</w:t>
      </w:r>
      <w:r>
        <w:rPr>
          <w:color w:val="000000"/>
        </w:rPr>
        <w:t>.</w:t>
      </w: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</w:pPr>
      <w:r>
        <w:rPr>
          <w:color w:val="000000"/>
        </w:rPr>
        <w:t xml:space="preserve">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</w:t>
      </w:r>
      <w:r>
        <w:rPr>
          <w:color w:val="000000"/>
        </w:rPr>
        <w:tab/>
        <w:t xml:space="preserve"> stečajna sutkinja:</w:t>
      </w:r>
    </w:p>
    <w:p w:rsidRDefault="00F50085" w:rsidP="00F50085" w:rsidR="00F50085">
      <w:pPr>
        <w:spacing w:after="0"/>
      </w:pPr>
    </w:p>
    <w:p w:rsidRDefault="00F50085" w:rsidP="00F50085" w:rsidR="00F50085">
      <w:pPr>
        <w:spacing w:after="0"/>
        <w:ind w:firstLine="708" w:left="4248"/>
        <w:rPr>
          <w:color w:val="000000"/>
        </w:rPr>
      </w:pPr>
      <w:r>
        <w:rPr>
          <w:color w:val="000000"/>
        </w:rPr>
        <w:t>Daniela Martini Maoduš</w:t>
      </w:r>
    </w:p>
    <w:p w:rsidRDefault="00AD45CD" w:rsidP="00F50085" w:rsidR="00AD45CD">
      <w:pPr>
        <w:spacing w:after="0"/>
        <w:ind w:firstLine="708" w:left="4248"/>
        <w:rPr>
          <w:color w:val="000000"/>
        </w:rPr>
      </w:pPr>
    </w:p>
    <w:p w:rsidRDefault="00AD45CD" w:rsidP="00F50085" w:rsidR="00AD45CD">
      <w:pPr>
        <w:spacing w:after="0"/>
        <w:ind w:firstLine="708" w:left="4248"/>
        <w:rPr>
          <w:color w:val="000000"/>
        </w:rPr>
      </w:pPr>
    </w:p>
    <w:p w:rsidRDefault="00AD45CD" w:rsidP="00F50085" w:rsidR="00AD45CD">
      <w:pPr>
        <w:spacing w:after="0"/>
        <w:ind w:firstLine="708" w:left="4248"/>
        <w:rPr>
          <w:color w:val="000000"/>
        </w:rPr>
      </w:pPr>
    </w:p>
    <w:p w:rsidRDefault="00AD45CD" w:rsidP="00F50085" w:rsidR="00AD45CD">
      <w:pPr>
        <w:spacing w:after="0"/>
        <w:ind w:firstLine="708" w:left="4248"/>
        <w:rPr>
          <w:color w:val="000000"/>
        </w:rPr>
      </w:pPr>
    </w:p>
    <w:p w:rsidRDefault="00AD45CD" w:rsidP="00F50085" w:rsidR="00AD45CD">
      <w:pPr>
        <w:spacing w:after="0"/>
        <w:ind w:firstLine="708" w:left="4248"/>
        <w:rPr>
          <w:color w:val="000000"/>
        </w:rPr>
      </w:pPr>
    </w:p>
    <w:p w:rsidRDefault="00AD45CD" w:rsidP="00AD45CD" w:rsidR="00AD45CD">
      <w:pPr>
        <w:spacing w:after="0"/>
        <w:ind w:hanging="4248" w:left="4248"/>
        <w:rPr>
          <w:color w:val="000000"/>
        </w:rPr>
      </w:pPr>
    </w:p>
    <w:p w:rsidRDefault="00AD45CD" w:rsidP="00AD45CD" w:rsidR="00AD45CD">
      <w:pPr>
        <w:spacing w:after="0"/>
        <w:ind w:hanging="4248" w:left="4248"/>
      </w:pPr>
      <w:r>
        <w:rPr>
          <w:color w:val="000000"/>
        </w:rPr>
        <w:t>Rj: zaključak objavljen na E oglasnoj ploči dana 13. siječnja 201</w:t>
      </w:r>
      <w:r w:rsidR="00EE7199">
        <w:rPr>
          <w:color w:val="000000"/>
        </w:rPr>
        <w:t>7.</w:t>
      </w:r>
    </w:p>
    <w:p w:rsidRDefault="00F50085" w:rsidP="00F50085" w:rsidR="00F50085" w:rsidRPr="00F50085"/>
    <w:p w:rsidRDefault="00AE649C" w:rsidP="00E67D40" w:rsidR="00AE649C" w:rsidRPr="00B76F3C">
      <w:pPr>
        <w:pStyle w:val="SudNaziv"/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506" w:rsidP="00537B78" w:rsidR="00FE6506">
      <w:r>
        <w:separator/>
      </w:r>
    </w:p>
  </w:endnote>
  <w:endnote w:id="0" w:type="continuationSeparator">
    <w:p w:rsidRDefault="00FE6506" w:rsidP="00537B78" w:rsidR="00FE6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506" w:rsidP="00537B78" w:rsidR="00FE6506">
      <w:r>
        <w:separator/>
      </w:r>
    </w:p>
  </w:footnote>
  <w:footnote w:id="0" w:type="continuationSeparator">
    <w:p w:rsidRDefault="00FE6506" w:rsidP="00537B78" w:rsidR="00FE6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1747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1ACC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F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561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45CD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199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085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506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72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822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6A90.E07DA05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St-840/2013-139</izvorni_sadrzaj>
    <derivirana_varijabla naziv="DomainObject.Oznaka_1">St-840/2013-139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2013.</izvorni_sadrzaj>
    <derivirana_varijabla naziv="DomainObject.Predmet.DatumOsnivanja_1">21.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St-840/2013</izvorni_sadrzaj>
    <derivirana_varijabla naziv="DomainObject.Predmet.OznakaBroj_1">St-840/2013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  kal. 9.2. , III, IV dio kod suca</izvorni_sadrzaj>
    <derivirana_varijabla naziv="DomainObject.Predmet.PrimjedbaSuca_1">I,II,  kal. 9.2. , III, IV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stočarstvo, d. o. o. za razvoj stočarstva i usluge</izvorni_sadrzaj>
    <derivirana_varijabla naziv="DomainObject.Predmet.ProtustrankaFormated_1">  Centar za stočarstvo, d. o. o. za razvoj stočarstva i usluge</derivirana_varijabla>
  </DomainObject.Predmet.ProtustrankaFormated>
  <DomainObject.Predmet.ProtustrankaFormatedOIB>
    <izvorni_sadrzaj>  Centar za stočarstvo, d. o. o. za razvoj stočarstva i usluge, OIB 01871167341</izvorni_sadrzaj>
    <derivirana_varijabla naziv="DomainObject.Predmet.ProtustrankaFormatedOIB_1">  Centar za stočarstvo, d. o. o. za razvoj stočarstva i usluge, OIB 01871167341</derivirana_varijabla>
  </DomainObject.Predmet.ProtustrankaFormatedOIB>
  <DomainObject.Predmet.ProtustrankaFormatedWithAdress>
    <izvorni_sadrzaj> Centar za stočarstvo, d. o. o. za razvoj stočarstva i usluge, Valentina Benošića/bb, Sibinj</izvorni_sadrzaj>
    <derivirana_varijabla naziv="DomainObject.Predmet.ProtustrankaFormatedWithAdress_1"> Centar za stočarstvo, d. o. o. za razvoj stočarstva i usluge, Valentina Benošića/bb, Sibinj</derivirana_varijabla>
  </DomainObject.Predmet.ProtustrankaFormatedWithAdress>
  <DomainObject.Predmet.ProtustrankaFormatedWithAdressOIB>
    <izvorni_sadrzaj> Centar za stočarstvo, d. o. o. za razvoj stočarstva i usluge, OIB 01871167341, Valentina Benošića/bb, Sibinj</izvorni_sadrzaj>
    <derivirana_varijabla naziv="DomainObject.Predmet.ProtustrankaFormatedWithAdressOIB_1"> Centar za stočarstvo, d. o. o. za razvoj stočarstva i usluge, OIB 01871167341, Valentina Benošića/bb, Sibinj</derivirana_varijabla>
  </DomainObject.Predmet.ProtustrankaFormatedWithAdressOIB>
  <DomainObject.Predmet.ProtustrankaWithAdress>
    <izvorni_sadrzaj>Centar za stočarstvo, d. o. o. za razvoj stočarstva i usluge Valentina Benošića/bb, Sibinj</izvorni_sadrzaj>
    <derivirana_varijabla naziv="DomainObject.Predmet.ProtustrankaWithAdress_1">Centar za stočarstvo, d. o. o. za razvoj stočarstva i usluge Valentina Benošića/bb, Sibinj</derivirana_varijabla>
  </DomainObject.Predmet.ProtustrankaWithAdress>
  <DomainObject.Predmet.ProtustrankaWithAdressOIB>
    <izvorni_sadrzaj>Centar za stočarstvo, d. o. o. za razvoj stočarstva i usluge, OIB 01871167341, Valentina Benošića/bb, Sibinj</izvorni_sadrzaj>
    <derivirana_varijabla naziv="DomainObject.Predmet.ProtustrankaWithAdressOIB_1">Centar za stočarstvo, d. o. o. za razvoj stočarstva i usluge, OIB 01871167341, Valentina Benošića/bb, Sibinj</derivirana_varijabla>
  </DomainObject.Predmet.ProtustrankaWithAdressOIB>
  <DomainObject.Predmet.ProtustrankaNazivFormated>
    <izvorni_sadrzaj>Centar za stočarstvo, d. o. o. za razvoj stočarstva i usluge</izvorni_sadrzaj>
    <derivirana_varijabla naziv="DomainObject.Predmet.ProtustrankaNazivFormated_1">Centar za stočarstvo, d. o. o. za razvoj stočarstva i usluge</derivirana_varijabla>
  </DomainObject.Predmet.ProtustrankaNazivFormated>
  <DomainObject.Predmet.ProtustrankaNazivFormatedOIB>
    <izvorni_sadrzaj>Centar za stočarstvo, d. o. o. za razvoj stočarstva i usluge, OIB 01871167341</izvorni_sadrzaj>
    <derivirana_varijabla naziv="DomainObject.Predmet.ProtustrankaNazivFormatedOIB_1">Centar za stočarstvo, d. o. o. za razvoj stočarstva i usluge, OIB 01871167341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ULJATOVSKI  i bivši radnici</izvorni_sadrzaj>
    <derivirana_varijabla naziv="DomainObject.Predmet.StrankaFormated_1">  JOSIP ULJATOVSKI  i bivši radnici</derivirana_varijabla>
  </DomainObject.Predmet.StrankaFormated>
  <DomainObject.Predmet.StrankaFormatedOIB>
    <izvorni_sadrzaj>  JOSIP ULJATOVSKI  i bivši radnici, OIB 46337664702</izvorni_sadrzaj>
    <derivirana_varijabla naziv="DomainObject.Predmet.StrankaFormatedOIB_1">  JOSIP ULJATOVSKI  i bivši radnici, OIB 46337664702</derivirana_varijabla>
  </DomainObject.Predmet.StrankaFormatedOIB>
  <DomainObject.Predmet.StrankaFormatedWithAdress>
    <izvorni_sadrzaj> JOSIP ULJATOVSKI  i bivši radnici, 45, Gornji Slatnik</izvorni_sadrzaj>
    <derivirana_varijabla naziv="DomainObject.Predmet.StrankaFormatedWithAdress_1"> JOSIP ULJATOVSKI  i bivši radnici, 45, Gornji Slatnik</derivirana_varijabla>
  </DomainObject.Predmet.StrankaFormatedWithAdress>
  <DomainObject.Predmet.StrankaFormatedWithAdressOIB>
    <izvorni_sadrzaj> JOSIP ULJATOVSKI  i bivši radnici, OIB 46337664702, 45, Gornji Slatnik</izvorni_sadrzaj>
    <derivirana_varijabla naziv="DomainObject.Predmet.StrankaFormatedWithAdressOIB_1"> JOSIP ULJATOVSKI  i bivši radnici, OIB 46337664702, 45, Gornji Slatnik</derivirana_varijabla>
  </DomainObject.Predmet.StrankaFormatedWithAdressOIB>
  <DomainObject.Predmet.StrankaWithAdress>
    <izvorni_sadrzaj>JOSIP ULJATOVSKI  i bivši radnici 45,Gornji Slatnik</izvorni_sadrzaj>
    <derivirana_varijabla naziv="DomainObject.Predmet.StrankaWithAdress_1">JOSIP ULJATOVSKI  i bivši radnici 45,Gornji Slatnik</derivirana_varijabla>
  </DomainObject.Predmet.StrankaWithAdress>
  <DomainObject.Predmet.StrankaWithAdressOIB>
    <izvorni_sadrzaj>JOSIP ULJATOVSKI  i bivši radnici, OIB 46337664702, 45,Gornji Slatnik</izvorni_sadrzaj>
    <derivirana_varijabla naziv="DomainObject.Predmet.StrankaWithAdressOIB_1">JOSIP ULJATOVSKI  i bivši radnici, OIB 46337664702, 45,Gornji Slatnik</derivirana_varijabla>
  </DomainObject.Predmet.StrankaWithAdressOIB>
  <DomainObject.Predmet.StrankaNazivFormated>
    <izvorni_sadrzaj>JOSIP ULJATOVSKI  i bivši radnici</izvorni_sadrzaj>
    <derivirana_varijabla naziv="DomainObject.Predmet.StrankaNazivFormated_1">JOSIP ULJATOVSKI  i bivši radnici</derivirana_varijabla>
  </DomainObject.Predmet.StrankaNazivFormated>
  <DomainObject.Predmet.StrankaNazivFormatedOIB>
    <izvorni_sadrzaj>JOSIP ULJATOVSKI  i bivši radnici, OIB 46337664702</izvorni_sadrzaj>
    <derivirana_varijabla naziv="DomainObject.Predmet.StrankaNazivFormatedOIB_1">JOSIP ULJATOVSKI  i bivši radnici, OIB 46337664702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JOSIP ULJATOVSKI  i bivši radnici</item>
    </izvorni_sadrzaj>
    <derivirana_varijabla naziv="DomainObject.Predmet.StrankaListFormated_1">
      <item>JOSIP ULJATOVSKI  i bivši radnici</item>
    </derivirana_varijabla>
  </DomainObject.Predmet.StrankaListFormated>
  <DomainObject.Predmet.StrankaListFormatedOIB>
    <izvorni_sadrzaj>
      <item>JOSIP ULJATOVSKI  i bivši radnici, OIB 46337664702</item>
    </izvorni_sadrzaj>
    <derivirana_varijabla naziv="DomainObject.Predmet.StrankaListFormatedOIB_1">
      <item>JOSIP ULJATOVSKI  i bivši radnici, OIB 46337664702</item>
    </derivirana_varijabla>
  </DomainObject.Predmet.StrankaListFormatedOIB>
  <DomainObject.Predmet.StrankaListFormatedWithAdress>
    <izvorni_sadrzaj>
      <item>JOSIP ULJATOVSKI  i bivši radnici, 45, Gornji Slatnik</item>
    </izvorni_sadrzaj>
    <derivirana_varijabla naziv="DomainObject.Predmet.StrankaListFormatedWithAdress_1">
      <item>JOSIP ULJATOVSKI  i bivši radnici, 45, Gornji Slatnik</item>
    </derivirana_varijabla>
  </DomainObject.Predmet.StrankaListFormatedWithAdress>
  <DomainObject.Predmet.StrankaListFormatedWithAdressOIB>
    <izvorni_sadrzaj>
      <item>JOSIP ULJATOVSKI  i bivši radnici, OIB 46337664702, 45, Gornji Slatnik</item>
    </izvorni_sadrzaj>
    <derivirana_varijabla naziv="DomainObject.Predmet.StrankaListFormatedWithAdressOIB_1">
      <item>JOSIP ULJATOVSKI  i bivši radnici, OIB 46337664702, 45, Gornji Slatnik</item>
    </derivirana_varijabla>
  </DomainObject.Predmet.StrankaListFormatedWithAdressOIB>
  <DomainObject.Predmet.StrankaListNazivFormated>
    <izvorni_sadrzaj>
      <item>JOSIP ULJATOVSKI  i bivši radnici</item>
    </izvorni_sadrzaj>
    <derivirana_varijabla naziv="DomainObject.Predmet.StrankaListNazivFormated_1">
      <item>JOSIP ULJATOVSKI  i bivši radnici</item>
    </derivirana_varijabla>
  </DomainObject.Predmet.StrankaListNazivFormated>
  <DomainObject.Predmet.StrankaListNazivFormatedOIB>
    <izvorni_sadrzaj>
      <item>JOSIP ULJATOVSKI  i bivši radnici, OIB 46337664702</item>
    </izvorni_sadrzaj>
    <derivirana_varijabla naziv="DomainObject.Predmet.StrankaListNazivFormatedOIB_1">
      <item>JOSIP ULJATOVSKI  i bivši radnici, OIB 46337664702</item>
    </derivirana_varijabla>
  </DomainObject.Predmet.StrankaListNazivFormatedOIB>
  <DomainObject.Predmet.ProtuStrankaListFormated>
    <izvorni_sadrzaj>
      <item>Centar za stočarstvo, d. o. o. za razvoj stočarstva i usluge</item>
    </izvorni_sadrzaj>
    <derivirana_varijabla naziv="DomainObject.Predmet.ProtuStrankaListFormated_1">
      <item>Centar za stočarstvo, d. o. o. za razvoj stočarstva i usluge</item>
    </derivirana_varijabla>
  </DomainObject.Predmet.ProtuStrankaListFormated>
  <DomainObject.Predmet.ProtuStrankaListFormatedOIB>
    <izvorni_sadrzaj>
      <item>Centar za stočarstvo, d. o. o. za razvoj stočarstva i usluge, OIB 01871167341</item>
    </izvorni_sadrzaj>
    <derivirana_varijabla naziv="DomainObject.Predmet.ProtuStrankaListFormatedOIB_1">
      <item>Centar za stočarstvo, d. o. o. za razvoj stočarstva i usluge, OIB 01871167341</item>
    </derivirana_varijabla>
  </DomainObject.Predmet.ProtuStrankaListFormatedOIB>
  <DomainObject.Predmet.ProtuStrankaListFormatedWithAdress>
    <izvorni_sadrzaj>
      <item>Centar za stočarstvo, d. o. o. za razvoj stočarstva i usluge, Valentina Benošića/bb, Sibinj</item>
    </izvorni_sadrzaj>
    <derivirana_varijabla naziv="DomainObject.Predmet.ProtuStrankaListFormatedWithAdress_1">
      <item>Centar za stočarstvo, d. o. o. za razvoj stočarstva i usluge, Valentina Benošića/bb, Sibinj</item>
    </derivirana_varijabla>
  </DomainObject.Predmet.ProtuStrankaListFormatedWithAdress>
  <DomainObject.Predmet.ProtuStrankaListFormatedWithAdressOIB>
    <izvorni_sadrzaj>
      <item>Centar za stočarstvo, d. o. o. za razvoj stočarstva i usluge, OIB 01871167341, Valentina Benošića/bb, Sibinj</item>
    </izvorni_sadrzaj>
    <derivirana_varijabla naziv="DomainObject.Predmet.ProtuStrankaListFormatedWithAdressOIB_1">
      <item>Centar za stočarstvo, d. o. o. za razvoj stočarstva i usluge, OIB 01871167341, Valentina Benošića/bb, Sibinj</item>
    </derivirana_varijabla>
  </DomainObject.Predmet.ProtuStrankaListFormatedWithAdressOIB>
  <DomainObject.Predmet.ProtuStrankaListNazivFormated>
    <izvorni_sadrzaj>
      <item>Centar za stočarstvo, d. o. o. za razvoj stočarstva i usluge</item>
    </izvorni_sadrzaj>
    <derivirana_varijabla naziv="DomainObject.Predmet.ProtuStrankaListNazivFormated_1">
      <item>Centar za stočarstvo, d. o. o. za razvoj stočarstva i usluge</item>
    </derivirana_varijabla>
  </DomainObject.Predmet.ProtuStrankaListNazivFormated>
  <DomainObject.Predmet.ProtuStrankaListNazivFormatedOIB>
    <izvorni_sadrzaj>
      <item>Centar za stočarstvo, d. o. o. za razvoj stočarstva i usluge, OIB 01871167341</item>
    </izvorni_sadrzaj>
    <derivirana_varijabla naziv="DomainObject.Predmet.ProtuStrankaListNazivFormatedOIB_1">
      <item>Centar za stočarstvo, d. o. o. za razvoj stočarstva i usluge, OIB 01871167341</item>
    </derivirana_varijabla>
  </DomainObject.Predmet.ProtuStrankaListNazivFormatedOIB>
  <DomainObject.Predmet.OstaliList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>
  <DomainObject.Predmet.OstaliList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FormatedOIB>
  <DomainObject.Predmet.OstaliListFormatedWithAdress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Lička 35, Zagreb</item>
      <item>KREŠIMIR TOMAC, Tome Bakača 35, 35000 Slavonski Brod</item>
      <item>NARODNE NOVINE, dioničko društvo za izdavanje i tiskanje Službenog lista Republike Hrvatske, službenih i drugih obrazaca te 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>
  <DomainObject.Predmet.OstaliListFormatedWithAdressOIB>
    <izvorni_sadrzaj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izvorni_sadrzaj>
    <derivirana_varijabla naziv="DomainObject.Predmet.OstaliListFormatedWithAdressOIB_1">
      <item>Mato Stanković, Mesićeva, 35000 Slavonski Brod</item>
      <item>PRIVREDNA BANKA ZAGREB d.d., Račkoga 6, 10000 Zagreb</item>
      <item>MIRJANA GALIĆ, Naselje Andrije Hebranga 6/26, 35000 Slavonski Brod</item>
      <item>DARKO POPOVIĆ, Trg pobjede 17/I, 35000 Slavonski Brod</item>
      <item>VESNA LAZARIĆ za ŽDO, 35000 Slavonski Brod</item>
      <item>DUBRAVKO VIDUČ, Josipa Herovića 8, 10430 Samobor</item>
      <item>ANA PETRIĆ, odvjetnica, Kožarska 4, 35400 Nova Gradiška</item>
      <item>ODVJETNIČKO DRUŠTVO RAČKI I KOLEGE, j.t.d., OIB 01475644302, Lička 35, Zagreb</item>
      <item>KREŠIMIR TOMAC, OIB 89208179103, Tome Bakača 35, 35000 Slavonski Brod</item>
      <item>NARODNE NOVINE, dioničko društvo za izdavanje i tiskanje Službenog lista Republike Hrvatske, službenih i drugih obrazaca te , OIB 64546066176, Savski Gaj XIII. put 6, Zagreb</item>
      <item>Računovodstvo suda, Zagrebačka 2, 31000 Osijek</item>
      <item>Vendicija jelen d.o.o., J. Herovića 8, 10430 Samobor</item>
      <item>Šimo Marijanović, Braće Radića 13, 35214 Donji Andrijevci</item>
      <item>Zoran Tomić, odvjetnik, Zelinska 2/I, 10000 Zagreb</item>
      <item>Novi Brod d.o.o., V. Benošića bb, 35252 Sibinj</item>
      <item>Željko Dimnjaković, Čabdin 9, 10450 Jastrebarsko</item>
      <item>Ružica Zmaić, Porezna 10, 35000 Slavonski Brod</item>
    </derivirana_varijabla>
  </DomainObject.Predmet.OstaliListFormatedWithAdressOIB>
  <DomainObject.Predmet.OstaliListNazivFormated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>
  <DomainObject.Predmet.OstaliListNazivFormatedOIB>
    <izvorni_sadrzaj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OstaliListNazivFormatedOIB_1"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j.t.d., OIB 01475644302</item>
      <item>KREŠIMIR TOMAC, OIB 89208179103</item>
      <item>NARODNE NOVINE, dioničko društvo za izdavanje i tiskanje Službenog lista Republike Hrvatske, službenih i drugih obrazaca te , OIB 64546066176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>St-840/2013-139</izvorni_sadrzaj>
    <derivirana_varijabla naziv="DomainObject.PoslovniBrojDokumenta_1">St-840/2013-139</derivirana_varijabla>
  </DomainObject.PoslovniBrojDokumenta>
  <DomainObject.Predmet.StrankaIDrugi>
    <izvorni_sadrzaj>JOSIP ULJATOVSKI  i bivši radnici</izvorni_sadrzaj>
    <derivirana_varijabla naziv="DomainObject.Predmet.StrankaIDrugi_1">JOSIP ULJATOVSKI  i bivši radnici</derivirana_varijabla>
  </DomainObject.Predmet.StrankaIDrugi>
  <DomainObject.Predmet.ProtustrankaIDrugi>
    <izvorni_sadrzaj>Centar za stočarstvo, d. o. o. za razvoj stočarstva i usluge</izvorni_sadrzaj>
    <derivirana_varijabla naziv="DomainObject.Predmet.ProtustrankaIDrugi_1">Centar za stočarstvo, d. o. o. za razvoj stočarstva i usluge</derivirana_varijabla>
  </DomainObject.Predmet.ProtustrankaIDrugi>
  <DomainObject.Predmet.StrankaIDrugiAdressOIB>
    <izvorni_sadrzaj>JOSIP ULJATOVSKI  i bivši radnici, OIB 46337664702, 45, Gornji Slatnik</izvorni_sadrzaj>
    <derivirana_varijabla naziv="DomainObject.Predmet.StrankaIDrugiAdressOIB_1">JOSIP ULJATOVSKI  i bivši radnici, OIB 46337664702, 45, Gornji Slatnik</derivirana_varijabla>
  </DomainObject.Predmet.StrankaIDrugiAdressOIB>
  <DomainObject.Predmet.ProtustrankaIDrugiAdressOIB>
    <izvorni_sadrzaj>Centar za stočarstvo, d. o. o. za razvoj stočarstva i usluge, OIB 01871167341, Valentina Benošića/bb, Sibinj</izvorni_sadrzaj>
    <derivirana_varijabla naziv="DomainObject.Predmet.ProtustrankaIDrugiAdressOIB_1">Centar za stočarstvo, d. o. o. za razvoj stočarstva i usluge, OIB 01871167341, Valentina Benošića/bb,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izvorni_sadrzaj>
    <derivirana_varijabla naziv="DomainObject.Predmet.SudioniciListNaziv_1">
      <item>JOSIP ULJATOVSKI  i bivši radnici</item>
      <item>Centar za stočarstvo, d. o. o. za razvoj stočarstva i usluge</item>
      <item>Mato Stanković</item>
      <item>PRIVREDNA BANKA ZAGREB d.d.</item>
      <item>MIRJANA GALIĆ</item>
      <item>DARKO POPOVIĆ</item>
      <item>VESNA LAZARIĆ za ŽDO</item>
      <item>DUBRAVKO VIDUČ</item>
      <item>ANA PETRIĆ, odvjetnica</item>
      <item>ODVJETNIČKO DRUŠTVO RAČKI I KOLEGE, j.t.d.</item>
      <item>KREŠIMIR TOMAC</item>
      <item>NARODNE NOVINE, dioničko društvo za izdavanje i tiskanje Službenog lista Republike Hrvatske, službenih i drugih obrazaca te </item>
      <item>Računovodstvo suda</item>
      <item>Vendicija jelen d.o.o.</item>
      <item>Šimo Marijanović</item>
      <item>Zoran Tomić, odvjetnik</item>
      <item>Novi Brod d.o.o.</item>
      <item>Željko Dimnjaković</item>
      <item>Ružica Zmaić</item>
    </derivirana_varijabla>
  </DomainObject.Predmet.SudioniciListNaziv>
  <DomainObject.Predmet.SudioniciListAdressOIB>
    <izvorni_sadrzaj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izvorni_sadrzaj>
    <derivirana_varijabla naziv="DomainObject.Predmet.SudioniciListAdressOIB_1">
      <item>JOSIP ULJATOVSKI  i bivši radnici, OIB 46337664702, 45,Gornji Slatnik</item>
      <item>Centar za stočarstvo, d. o. o. za razvoj stočarstva i usluge, OIB 01871167341, Valentina Benošića/bb,Sibinj</item>
      <item>Mato Stanković, Mesićeva,35000 Slavonski Brod</item>
      <item>PRIVREDNA BANKA ZAGREB d.d., Račkoga 6,10000 Zagreb</item>
      <item>MIRJANA GALIĆ, Naselje Andrije Hebranga 6/26,35000 Slavonski Brod</item>
      <item>DARKO POPOVIĆ, Trg pobjede 17/I,35000 Slavonski Brod</item>
      <item>VESNA LAZARIĆ za ŽDO, 35000 Slavonski Brod</item>
      <item>DUBRAVKO VIDUČ, Josipa Herovića 8,10430 Samobor</item>
      <item>ANA PETRIĆ, odvjetnica, Kožarska 4,35400 Nova Gradiška</item>
      <item>ODVJETNIČKO DRUŠTVO RAČKI I KOLEGE, j.t.d., OIB 01475644302, Lička 35,Zagreb</item>
      <item>KREŠIMIR TOMAC, OIB 89208179103, Tome Bakača 35,35000 Slavonski Brod</item>
      <item>NARODNE NOVINE, dioničko društvo za izdavanje i tiskanje Službenog lista Republike Hrvatske, službenih i drugih obrazaca te , OIB 64546066176, Savski Gaj XIII. put 6,Zagreb</item>
      <item>Računovodstvo suda, Zagrebačka 2,31000 Osijek</item>
      <item>Vendicija jelen d.o.o., J. Herovića 8,10430 Samobor</item>
      <item>Šimo Marijanović, Braće Radića 13,35214 Donji Andrijevci</item>
      <item>Zoran Tomić, odvjetnik, Zelinska 2/I,10000 Zagreb</item>
      <item>Novi Brod d.o.o., V. Benošića bb,35252 Sibinj</item>
      <item>Željko Dimnjaković, Čabdin 9,10450 Jastrebarsko</item>
      <item>Ružica Zmaić, Porezna 10,35000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D0B5E3-E6F7-4210-812F-CFE88F0E7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376</properties:Words>
  <properties:Characters>1983</properties:Characters>
  <properties:Lines>75</properties:Lines>
  <properties:Paragraphs>27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2017-01-13T08:24:00Z</dcterms:modified>
  <cp:revision>13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St-840/2013-139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