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2c77" w14:paraId="c702c77" w:rsidRDefault="00AE640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0D" w:rsidP="00AE640D" w:rsidR="00AE649C">
      <w:pPr>
        <w:pStyle w:val="Bezproreda"/>
      </w:pPr>
      <w:r>
        <w:t xml:space="preserve">     Republika Hrvatska</w:t>
      </w:r>
    </w:p>
    <w:p w:rsidRDefault="00AE640D" w:rsidP="00AE640D" w:rsidR="00AE640D">
      <w:pPr>
        <w:pStyle w:val="Bezproreda"/>
      </w:pPr>
      <w:r>
        <w:t>Trgovački sud u Bjelovaru</w:t>
      </w:r>
    </w:p>
    <w:p w:rsidRDefault="00AE640D" w:rsidP="00AE640D" w:rsidR="00AE640D">
      <w:pPr>
        <w:pStyle w:val="Bezproreda"/>
        <w:spacing w:after="0"/>
      </w:pPr>
      <w:r>
        <w:t>Bjelovar, Šetalište dr. I. Lebovića 42</w:t>
      </w:r>
      <w:r>
        <w:t xml:space="preserve">                                                                                                                                                           </w:t>
      </w:r>
    </w:p>
    <w:p w:rsidRDefault="00AE640D" w:rsidP="00AE640D" w:rsidR="00AE640D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Poslovni broj: 6 St-832/2017-2</w:t>
      </w:r>
    </w:p>
    <w:p w:rsidRDefault="00AE640D" w:rsidP="00AE640D" w:rsidR="00AE640D">
      <w:pPr>
        <w:rPr>
          <w:lang w:val="hr-HR"/>
        </w:rPr>
      </w:pPr>
    </w:p>
    <w:p w:rsidRDefault="00AE640D" w:rsidP="00AE640D" w:rsidR="00AE640D">
      <w:pPr>
        <w:rPr>
          <w:lang w:val="hr-HR"/>
        </w:rPr>
      </w:pPr>
    </w:p>
    <w:p w:rsidRDefault="00AE640D" w:rsidP="00AE640D" w:rsidR="00AE640D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E640D" w:rsidP="00AE640D" w:rsidR="00AE640D">
      <w:pPr>
        <w:jc w:val="center"/>
        <w:rPr>
          <w:lang w:val="hr-HR"/>
        </w:rPr>
      </w:pPr>
    </w:p>
    <w:p w:rsidRDefault="00AE640D" w:rsidP="00AE640D" w:rsidR="00AE640D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DABAC PROM jednostavno društvo s ograničenom odgovornošću za trgovinu, proizvodnju i usluge, Općevac, Općevac 26, MBS: 010098661, OIB: 63833505134, koji se vodi kod ovoga suda pod poslovnim brojem St-832/2017, temeljem odredbe čl.430., 431. i 434. Stečajnog zakona (Narodne novine br. 71/15), objavljuje:</w:t>
      </w:r>
    </w:p>
    <w:p w:rsidRDefault="00AE640D" w:rsidP="00AE640D" w:rsidR="00AE640D">
      <w:pPr>
        <w:jc w:val="both"/>
        <w:rPr>
          <w:lang w:val="hr-HR"/>
        </w:rPr>
      </w:pPr>
    </w:p>
    <w:p w:rsidRDefault="00AE640D" w:rsidP="00AE640D" w:rsidR="00AE640D">
      <w:pPr>
        <w:jc w:val="both"/>
        <w:rPr>
          <w:lang w:val="hr-HR"/>
        </w:rPr>
      </w:pPr>
      <w:r>
        <w:rPr>
          <w:lang w:val="hr-HR"/>
        </w:rPr>
        <w:t xml:space="preserve">1. Na dan 8. prosinca 2017. dužnik u Očevidniku redoslijeda osnova za plaćanje ima evidentirane neizvršene osnove za plaćanje u ukupnom iznosu od 14.637,51 kn, u koji iznos je uračunata kamata i naknada Financijske agencije za provedbu ovrhe na novčanim sredstvima.  </w:t>
      </w:r>
    </w:p>
    <w:p w:rsidRDefault="00AE640D" w:rsidP="00AE640D" w:rsidR="00AE640D">
      <w:pPr>
        <w:jc w:val="both"/>
        <w:rPr>
          <w:lang w:val="hr-HR"/>
        </w:rPr>
      </w:pPr>
    </w:p>
    <w:p w:rsidRDefault="00AE640D" w:rsidP="00AE640D" w:rsidR="00AE640D">
      <w:pPr>
        <w:jc w:val="both"/>
        <w:rPr>
          <w:lang w:val="hr-HR"/>
        </w:rPr>
      </w:pPr>
      <w:r>
        <w:rPr>
          <w:lang w:val="hr-HR"/>
        </w:rPr>
        <w:t>2. Poziva se osoba ovlaštena za zastupanje dužnika – Tomislav Dabac, Općevac, Općevac 26, OIB: 41997003979, da u roku od 15 dana od objave ovog oglasa na mrežnoj stranici e-Oglasna ploča Trgovačkog suda u Bjelovaru podnese sudu javnobilježnički ovjerovljen popis imovine i obveza na propisanom obrascu.</w:t>
      </w:r>
    </w:p>
    <w:p w:rsidRDefault="00AE640D" w:rsidP="00AE640D" w:rsidR="00AE640D">
      <w:pPr>
        <w:jc w:val="both"/>
        <w:rPr>
          <w:lang w:val="hr-HR"/>
        </w:rPr>
      </w:pPr>
    </w:p>
    <w:p w:rsidRDefault="00AE640D" w:rsidP="00AE640D" w:rsidR="00AE640D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E640D" w:rsidP="00AE640D" w:rsidR="00AE640D">
      <w:pPr>
        <w:jc w:val="both"/>
        <w:rPr>
          <w:lang w:val="hr-HR"/>
        </w:rPr>
      </w:pPr>
    </w:p>
    <w:p w:rsidRDefault="00AE640D" w:rsidP="00AE640D" w:rsidR="00AE640D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E640D" w:rsidP="00AE640D" w:rsidR="00AE640D">
      <w:pPr>
        <w:jc w:val="both"/>
        <w:rPr>
          <w:lang w:val="hr-HR"/>
        </w:rPr>
      </w:pPr>
    </w:p>
    <w:p w:rsidRDefault="00AE640D" w:rsidP="00AE640D" w:rsidR="00AE640D">
      <w:pPr>
        <w:jc w:val="center"/>
        <w:rPr>
          <w:lang w:val="hr-HR"/>
        </w:rPr>
      </w:pPr>
      <w:r>
        <w:rPr>
          <w:lang w:val="hr-HR"/>
        </w:rPr>
        <w:t xml:space="preserve">Bjelovar 15. prosinca 2017.          </w:t>
      </w:r>
    </w:p>
    <w:p w:rsidRDefault="00AE640D" w:rsidP="00AE640D" w:rsidR="00AE640D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AE640D" w:rsidP="00AE640D" w:rsidR="00AE640D">
      <w:pPr>
        <w:ind w:firstLine="5103"/>
        <w:rPr>
          <w:lang w:val="hr-HR"/>
        </w:rPr>
      </w:pPr>
      <w:r>
        <w:rPr>
          <w:lang w:val="hr-HR"/>
        </w:rPr>
        <w:t xml:space="preserve">             </w:t>
      </w:r>
      <w:r>
        <w:rPr>
          <w:lang w:val="hr-HR"/>
        </w:rPr>
        <w:t xml:space="preserve">     </w:t>
      </w:r>
      <w:r>
        <w:rPr>
          <w:lang w:val="hr-HR"/>
        </w:rPr>
        <w:t>Viši sudski savjetnik</w:t>
      </w:r>
    </w:p>
    <w:p w:rsidRDefault="00AE640D" w:rsidP="00AE640D" w:rsidR="00AE640D">
      <w:pPr>
        <w:ind w:firstLine="4962"/>
        <w:rPr>
          <w:lang w:val="hr-HR"/>
        </w:rPr>
      </w:pPr>
      <w:r>
        <w:rPr>
          <w:lang w:val="hr-HR"/>
        </w:rPr>
        <w:t xml:space="preserve">                    </w:t>
      </w:r>
      <w:r>
        <w:rPr>
          <w:lang w:val="hr-HR"/>
        </w:rPr>
        <w:t xml:space="preserve">      </w:t>
      </w:r>
      <w:r>
        <w:rPr>
          <w:lang w:val="hr-HR"/>
        </w:rPr>
        <w:t>Siniša Rajnović</w:t>
      </w:r>
    </w:p>
    <w:p w:rsidRDefault="00AE640D" w:rsidP="00AE640D" w:rsidR="00AE640D">
      <w:pPr>
        <w:rPr>
          <w:lang w:val="hr-HR"/>
        </w:rPr>
      </w:pPr>
    </w:p>
    <w:p w:rsidRDefault="00AE640D" w:rsidP="00AE640D" w:rsidR="00AE640D">
      <w:pPr>
        <w:rPr>
          <w:lang w:val="hr-HR"/>
        </w:rPr>
      </w:pPr>
    </w:p>
    <w:p w:rsidRDefault="00AE640D" w:rsidP="00AE640D" w:rsidR="00AE640D">
      <w:pPr>
        <w:rPr>
          <w:rFonts w:cs="Arial" w:hAnsi="Arial" w:ascii="Arial"/>
          <w:noProof/>
          <w:lang w:val="hr-HR"/>
        </w:rPr>
      </w:pPr>
    </w:p>
    <w:p w:rsidRDefault="00AE640D" w:rsidP="00AE640D" w:rsidR="00AE640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0D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E640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E640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748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St-832/2017-2</izvorni_sadrzaj>
    <derivirana_varijabla naziv="DomainObject.Oznaka_1">St-832/2017-2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St-832/2017</izvorni_sadrzaj>
    <derivirana_varijabla naziv="DomainObject.Predmet.OznakaBroj_1">St-832/2017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DABAC PROM jednostavno društvo s ograničenom odgovornošću za trgovinu, proizvodnju i usluge</izvorni_sadrzaj>
    <derivirana_varijabla naziv="DomainObject.Predmet.ProtustrankaFormated_1">  DABAC PROM jednostavno društvo s ograničenom odgovornošću za trgovinu, proizvodnju i usluge</derivirana_varijabla>
  </DomainObject.Predmet.ProtustrankaFormated>
  <DomainObject.Predmet.ProtustrankaFormatedOIB>
    <izvorni_sadrzaj>  DABAC PROM jednostavno društvo s ograničenom odgovornošću za trgovinu, proizvodnju i usluge, OIB 63833505134</izvorni_sadrzaj>
    <derivirana_varijabla naziv="DomainObject.Predmet.ProtustrankaFormatedOIB_1">  DABAC PROM jednostavno društvo s ograničenom odgovornošću za trgovinu, proizvodnju i usluge, OIB 63833505134</derivirana_varijabla>
  </DomainObject.Predmet.ProtustrankaFormatedOIB>
  <DomainObject.Predmet.ProtustrankaFormatedWithAdress>
    <izvorni_sadrzaj> DABAC PROM jednostavno društvo s ograničenom odgovornošću za trgovinu, proizvodnju i usluge, Općevac 26, 43240 Općevac</izvorni_sadrzaj>
    <derivirana_varijabla naziv="DomainObject.Predmet.ProtustrankaFormatedWithAdress_1"> DABAC PROM jednostavno društvo s ograničenom odgovornošću za trgovinu, proizvodnju i usluge, Općevac 26, 43240 Općevac</derivirana_varijabla>
  </DomainObject.Predmet.ProtustrankaFormatedWithAdress>
  <DomainObject.Predmet.ProtustrankaFormatedWithAdressOIB>
    <izvorni_sadrzaj> DABAC PROM jednostavno društvo s ograničenom odgovornošću za trgovinu, proizvodnju i usluge, OIB 63833505134, Općevac 26, 43240 Općevac</izvorni_sadrzaj>
    <derivirana_varijabla naziv="DomainObject.Predmet.ProtustrankaFormatedWithAdressOIB_1"> DABAC PROM jednostavno društvo s ograničenom odgovornošću za trgovinu, proizvodnju i usluge, OIB 63833505134, Općevac 26, 43240 Općevac</derivirana_varijabla>
  </DomainObject.Predmet.ProtustrankaFormatedWithAdressOIB>
  <DomainObject.Predmet.ProtustrankaWithAdress>
    <izvorni_sadrzaj>DABAC PROM jednostavno društvo s ograničenom odgovornošću za trgovinu, proizvodnju i usluge Općevac 26, 43240 Općevac</izvorni_sadrzaj>
    <derivirana_varijabla naziv="DomainObject.Predmet.ProtustrankaWithAdress_1">DABAC PROM jednostavno društvo s ograničenom odgovornošću za trgovinu, proizvodnju i usluge Općevac 26, 43240 Općevac</derivirana_varijabla>
  </DomainObject.Predmet.ProtustrankaWithAdress>
  <DomainObject.Predmet.ProtustrankaWithAdressOIB>
    <izvorni_sadrzaj>DABAC PROM jednostavno društvo s ograničenom odgovornošću za trgovinu, proizvodnju i usluge, OIB 63833505134, Općevac 26, 43240 Općevac</izvorni_sadrzaj>
    <derivirana_varijabla naziv="DomainObject.Predmet.ProtustrankaWithAdressOIB_1">DABAC PROM jednostavno društvo s ograničenom odgovornošću za trgovinu, proizvodnju i usluge, OIB 63833505134, Općevac 26, 43240 Općevac</derivirana_varijabla>
  </DomainObject.Predmet.ProtustrankaWithAdressOIB>
  <DomainObject.Predmet.ProtustrankaNazivFormated>
    <izvorni_sadrzaj>DABAC PROM jednostavno društvo s ograničenom odgovornošću za trgovinu, proizvodnju i usluge</izvorni_sadrzaj>
    <derivirana_varijabla naziv="DomainObject.Predmet.ProtustrankaNazivFormated_1">DABAC PROM jednostavno društvo s ograničenom odgovornošću za trgovinu, proizvodnju i usluge</derivirana_varijabla>
  </DomainObject.Predmet.ProtustrankaNazivFormated>
  <DomainObject.Predmet.ProtustrankaNazivFormatedOIB>
    <izvorni_sadrzaj>DABAC PROM jednostavno društvo s ograničenom odgovornošću za trgovinu, proizvodnju i usluge, OIB 63833505134</izvorni_sadrzaj>
    <derivirana_varijabla naziv="DomainObject.Predmet.ProtustrankaNazivFormatedOIB_1">DABAC PROM jednostavno društvo s ograničenom odgovornošću za trgovinu, proizvodnju i usluge, OIB 63833505134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DABAC PROM jednostavno društvo s ograničenom odgovornošću za trgovinu, proizvodnju i usluge</item>
    </izvorni_sadrzaj>
    <derivirana_varijabla naziv="DomainObject.Predmet.ProtuStrankaListFormated_1">
      <item>DABAC PROM jednostavno društvo s ograničenom odgovornošću za trgovinu, proizvodnju i usluge</item>
    </derivirana_varijabla>
  </DomainObject.Predmet.ProtuStrankaListFormated>
  <DomainObject.Predmet.ProtuStrankaListFormatedOIB>
    <izvorni_sadrzaj>
      <item>DABAC PROM jednostavno društvo s ograničenom odgovornošću za trgovinu, proizvodnju i usluge, OIB 63833505134</item>
    </izvorni_sadrzaj>
    <derivirana_varijabla naziv="DomainObject.Predmet.ProtuStrankaListFormatedOIB_1">
      <item>DABAC PROM jednostavno društvo s ograničenom odgovornošću za trgovinu, proizvodnju i usluge, OIB 63833505134</item>
    </derivirana_varijabla>
  </DomainObject.Predmet.ProtuStrankaListFormatedOIB>
  <DomainObject.Predmet.ProtuStrankaListFormatedWithAdress>
    <izvorni_sadrzaj>
      <item>DABAC PROM jednostavno društvo s ograničenom odgovornošću za trgovinu, proizvodnju i usluge, Općevac 26, 43240 Općevac</item>
    </izvorni_sadrzaj>
    <derivirana_varijabla naziv="DomainObject.Predmet.ProtuStrankaListFormatedWithAdress_1">
      <item>DABAC PROM jednostavno društvo s ograničenom odgovornošću za trgovinu, proizvodnju i usluge, Općevac 26, 43240 Općevac</item>
    </derivirana_varijabla>
  </DomainObject.Predmet.ProtuStrankaListFormatedWithAdress>
  <DomainObject.Predmet.ProtuStrankaListFormatedWithAdressOIB>
    <izvorni_sadrzaj>
      <item>DABAC PROM jednostavno društvo s ograničenom odgovornošću za trgovinu, proizvodnju i usluge, OIB 63833505134, Općevac 26, 43240 Općevac</item>
    </izvorni_sadrzaj>
    <derivirana_varijabla naziv="DomainObject.Predmet.ProtuStrankaListFormatedWithAdressOIB_1">
      <item>DABAC PROM jednostavno društvo s ograničenom odgovornošću za trgovinu, proizvodnju i usluge, OIB 63833505134, Općevac 26, 43240 Općevac</item>
    </derivirana_varijabla>
  </DomainObject.Predmet.ProtuStrankaListFormatedWithAdressOIB>
  <DomainObject.Predmet.ProtuStrankaListNazivFormated>
    <izvorni_sadrzaj>
      <item>DABAC PROM jednostavno društvo s ograničenom odgovornošću za trgovinu, proizvodnju i usluge</item>
    </izvorni_sadrzaj>
    <derivirana_varijabla naziv="DomainObject.Predmet.ProtuStrankaListNazivFormated_1">
      <item>DABAC PROM jednostavno društvo s ograničenom odgovornošću za trgovinu, proizvodnju i usluge</item>
    </derivirana_varijabla>
  </DomainObject.Predmet.ProtuStrankaListNazivFormated>
  <DomainObject.Predmet.ProtuStrankaListNazivFormatedOIB>
    <izvorni_sadrzaj>
      <item>DABAC PROM jednostavno društvo s ograničenom odgovornošću za trgovinu, proizvodnju i usluge, OIB 63833505134</item>
    </izvorni_sadrzaj>
    <derivirana_varijabla naziv="DomainObject.Predmet.ProtuStrankaListNazivFormatedOIB_1">
      <item>DABAC PROM jednostavno društvo s ograničenom odgovornošću za trgovinu, proizvodnju i usluge, OIB 63833505134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>St-832/2017-2</izvorni_sadrzaj>
    <derivirana_varijabla naziv="DomainObject.PoslovniBrojDokumenta_1">St-832/2017-2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DABAC PROM jednostavno društvo s ograničenom odgovornošću za trgovinu, proizvodnju i usluge</izvorni_sadrzaj>
    <derivirana_varijabla naziv="DomainObject.Predmet.ProtustrankaIDrugi_1">DABAC PROM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DABAC PROM jednostavno društvo s ograničenom odgovornošću za trgovinu, proizvodnju i usluge, OIB 63833505134, Općevac 26, 43240 Općevac</izvorni_sadrzaj>
    <derivirana_varijabla naziv="DomainObject.Predmet.ProtustrankaIDrugiAdressOIB_1">DABAC PROM jednostavno društvo s ograničenom odgovornošću za trgovinu, proizvodnju i usluge, OIB 63833505134, Općevac 26, 43240 Općevac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DABAC PROM jednostavno društvo s ograničenom odgovornošću za trgovinu, proizvodnju i usluge</item>
    </izvorni_sadrzaj>
    <derivirana_varijabla naziv="DomainObject.Predmet.SudioniciListNaziv_1">
      <item>FINA, RC ZAGREB, Podružnica BJELOVAR</item>
      <item>DABAC PROM jednostavno društvo s ograničenom odgovornošću za trgovinu,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DABAC PROM jednostavno društvo s ograničenom odgovornošću za trgovinu, proizvodnju i usluge, OIB 63833505134, Općevac 26,43240 Općevac</item>
    </izvorni_sadrzaj>
    <derivirana_varijabla naziv="DomainObject.Predmet.SudioniciListAdressOIB_1">
      <item>FINA, RC ZAGREB, Podružnica BJELOVAR, OIB 85821130368, F. Supila 4,43000 Bjelovar</item>
      <item>DABAC PROM jednostavno društvo s ograničenom odgovornošću za trgovinu, proizvodnju i usluge, OIB 63833505134, Općevac 26,43240 Općevac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8A0BB1-9C94-493A-B2D5-65BE204DCC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1723</properties:Characters>
  <properties:Lines>45</properties:Lines>
  <properties:Paragraphs>13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2017-12-15T08:30:00Z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St-832/2017-2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