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080f" w14:paraId="899080f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481CA4">
        <w:t>-</w:t>
      </w:r>
      <w:r w:rsidR="007B1985">
        <w:t>479/2016</w:t>
      </w:r>
      <w:r w:rsidR="00576558">
        <w:t>-19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576558">
        <w:t>,</w:t>
      </w:r>
      <w:r w:rsidR="003030D8">
        <w:t xml:space="preserve"> </w:t>
      </w:r>
      <w:r w:rsidRPr="00D72603">
        <w:t xml:space="preserve">po sucu tog suda Ardeni Bajlo, kao stečajnom sucu u stečajnom postupku nad </w:t>
      </w:r>
      <w:r w:rsidR="006820ED">
        <w:t xml:space="preserve">stečajnim dužnikom </w:t>
      </w:r>
      <w:r w:rsidR="007B1985">
        <w:t>UNIVERZALNI DOM d.o.o., Biograd Na Moru, Dr. Franje Tuđmana 26, Biograd Na Moru, OIB: 71903590363</w:t>
      </w:r>
      <w:r w:rsidR="00576558">
        <w:t>,</w:t>
      </w:r>
      <w:r w:rsidR="00EC3422">
        <w:t xml:space="preserve"> </w:t>
      </w:r>
      <w:r w:rsidR="007B1985">
        <w:t>zastupanom po stečajnom</w:t>
      </w:r>
      <w:r w:rsidR="00EC3422" w:rsidRPr="00FB0FAF">
        <w:t xml:space="preserve"> upravitelj</w:t>
      </w:r>
      <w:r w:rsidR="007B1985">
        <w:t>u</w:t>
      </w:r>
      <w:r w:rsidR="00EC3422" w:rsidRPr="00FB0FAF">
        <w:t xml:space="preserve"> </w:t>
      </w:r>
      <w:proofErr w:type="spellStart"/>
      <w:r w:rsidR="007B1985">
        <w:t>Frani</w:t>
      </w:r>
      <w:proofErr w:type="spellEnd"/>
      <w:r w:rsidR="007B1985">
        <w:t xml:space="preserve"> Zvonimiru Negru</w:t>
      </w:r>
      <w:r w:rsidR="000C7E57">
        <w:t>,</w:t>
      </w:r>
      <w:r w:rsidRPr="00D72603">
        <w:t xml:space="preserve">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="0070741D">
        <w:t xml:space="preserve"> </w:t>
      </w:r>
      <w:r w:rsidRPr="00D72603">
        <w:t xml:space="preserve">od dana </w:t>
      </w:r>
      <w:r w:rsidR="007B1985">
        <w:t>3</w:t>
      </w:r>
      <w:r w:rsidR="00EC3422">
        <w:t xml:space="preserve">. </w:t>
      </w:r>
      <w:r w:rsidR="007B1985">
        <w:t>srpnja</w:t>
      </w:r>
      <w:r w:rsidR="008C61B9">
        <w:t xml:space="preserve"> 2018</w:t>
      </w:r>
      <w:r w:rsidRPr="00D72603">
        <w:t xml:space="preserve">.,  </w:t>
      </w:r>
      <w:r w:rsidR="00D81F16" w:rsidRPr="00D72603">
        <w:t xml:space="preserve">dana </w:t>
      </w:r>
      <w:r w:rsidR="007B1985">
        <w:t>4</w:t>
      </w:r>
      <w:r w:rsidR="004A2AD6">
        <w:t>.</w:t>
      </w:r>
      <w:r w:rsidR="005552D7">
        <w:t xml:space="preserve"> </w:t>
      </w:r>
      <w:r w:rsidR="007B1985">
        <w:t>srpnja</w:t>
      </w:r>
      <w:r w:rsidR="008C61B9">
        <w:t xml:space="preserve"> 2018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7B1985">
        <w:t>UNIVERZALNI DOM d.o.o., Biograd Na Moru</w:t>
      </w:r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7B1985">
        <w:t>UNIVERZALNI DOM d.o.o., Biograd Na Moru</w:t>
      </w:r>
      <w:r w:rsidR="00EC3422">
        <w:t xml:space="preserve"> u stečaju je </w:t>
      </w:r>
      <w:proofErr w:type="spellStart"/>
      <w:r w:rsidR="007B1985" w:rsidRPr="00094A3E">
        <w:t>Frane</w:t>
      </w:r>
      <w:proofErr w:type="spellEnd"/>
      <w:r w:rsidR="007B1985" w:rsidRPr="00094A3E">
        <w:t xml:space="preserve"> Zvonimir Negro iz Zadra, </w:t>
      </w:r>
      <w:proofErr w:type="spellStart"/>
      <w:r w:rsidR="007B1985" w:rsidRPr="00094A3E">
        <w:t>M.Krleže</w:t>
      </w:r>
      <w:proofErr w:type="spellEnd"/>
      <w:r w:rsidR="007B1985" w:rsidRPr="00094A3E">
        <w:t xml:space="preserve"> 3c, OIB: 59618330195</w:t>
      </w:r>
      <w:r w:rsidR="00EC3422">
        <w:t>, koji podatak ć</w:t>
      </w:r>
      <w:r>
        <w:t>e se upisati u sudski registar.</w:t>
      </w:r>
    </w:p>
    <w:p w:rsidRDefault="008C61B9" w:rsidP="00EC3422" w:rsidR="008C61B9">
      <w:pPr>
        <w:ind w:firstLine="708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7B1985" w:rsidP="00443952" w:rsidR="00EB1098">
      <w:pPr>
        <w:ind w:firstLine="708"/>
        <w:jc w:val="both"/>
      </w:pPr>
      <w:r>
        <w:t>Stečajni</w:t>
      </w:r>
      <w:r w:rsidR="00D81F16">
        <w:t xml:space="preserve">  upravitelj</w:t>
      </w:r>
      <w:r w:rsidR="00443952" w:rsidRPr="00D72603">
        <w:t xml:space="preserve"> </w:t>
      </w:r>
      <w:r w:rsidR="00D72603">
        <w:t>je nakon zaključenja ovog postupka</w:t>
      </w:r>
      <w:r w:rsidR="004A2AD6">
        <w:t xml:space="preserve"> i brisanja </w:t>
      </w:r>
      <w:r>
        <w:t>dužnika</w:t>
      </w:r>
      <w:r w:rsidR="004A2AD6">
        <w:t xml:space="preserve"> iz sudskog registra utvrdi</w:t>
      </w:r>
      <w:r>
        <w:t>o</w:t>
      </w:r>
      <w:r w:rsidR="004A2AD6">
        <w:t xml:space="preserve"> da stečajna masa ovog stečajnog dužnika ima i druge imovine</w:t>
      </w:r>
      <w:r>
        <w:t xml:space="preserve"> i to potraživanja koja trebaju biti isplaćena preduvjet čega je upis stečajne mase u Sudski registar.</w:t>
      </w:r>
      <w:r w:rsidR="004A2AD6">
        <w:t xml:space="preserve"> </w:t>
      </w:r>
    </w:p>
    <w:p w:rsidRDefault="00D72603" w:rsidP="007B1985" w:rsidR="00D72603" w:rsidRPr="00DC1AD3">
      <w:pPr>
        <w:ind w:firstLine="708"/>
        <w:jc w:val="both"/>
      </w:pPr>
      <w:r>
        <w:t xml:space="preserve">Obzirom da su ispunjeni uvjeti iz članka </w:t>
      </w:r>
      <w:r w:rsidR="00A05ADE" w:rsidRPr="00A05ADE">
        <w:t>289</w:t>
      </w:r>
      <w:r w:rsidRPr="00A05ADE">
        <w:t>.</w:t>
      </w:r>
      <w:r w:rsidR="00A05ADE">
        <w:t xml:space="preserve"> st. 1. </w:t>
      </w:r>
      <w:proofErr w:type="spellStart"/>
      <w:r w:rsidR="00A05ADE">
        <w:t>toč</w:t>
      </w:r>
      <w:proofErr w:type="spellEnd"/>
      <w:r w:rsidR="00A05ADE">
        <w:t>. 3.</w:t>
      </w:r>
      <w:r>
        <w:t xml:space="preserve"> Stečajnog zakona</w:t>
      </w:r>
      <w:r w:rsidR="007B1985">
        <w:t xml:space="preserve"> (Narodne novine 71/15 i 104/17)</w:t>
      </w:r>
      <w:r>
        <w:t xml:space="preserve">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7B1985">
        <w:t>4</w:t>
      </w:r>
      <w:r w:rsidR="004A2AD6">
        <w:t>.</w:t>
      </w:r>
      <w:r w:rsidR="006820ED">
        <w:t xml:space="preserve"> </w:t>
      </w:r>
      <w:r w:rsidR="007B1985">
        <w:t>srpnja</w:t>
      </w:r>
      <w:r w:rsidR="005552D7">
        <w:t xml:space="preserve"> </w:t>
      </w:r>
      <w:r w:rsidR="007A4884">
        <w:t>2018</w:t>
      </w:r>
      <w:r w:rsidR="00924FFF" w:rsidRPr="00DC1AD3">
        <w:t>.</w:t>
      </w:r>
    </w:p>
    <w:p w:rsidRDefault="00D72603" w:rsidP="00BB45C2" w:rsidR="00D72603" w:rsidRPr="00DC1AD3"/>
    <w:p w:rsidRDefault="00373D2B" w:rsidP="00383A03" w:rsidR="003B391E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576558">
        <w:tab/>
      </w:r>
      <w:r w:rsidR="006820ED">
        <w:t>Sutkinja</w:t>
      </w:r>
    </w:p>
    <w:p w:rsidRDefault="00373D2B" w:rsidP="00383A03" w:rsidR="00D72603">
      <w:r>
        <w:t xml:space="preserve">Ante </w:t>
      </w:r>
      <w:proofErr w:type="spellStart"/>
      <w:r>
        <w:t>Rubelj</w:t>
      </w:r>
      <w:proofErr w:type="spellEnd"/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383A03">
        <w:tab/>
      </w:r>
      <w:r w:rsidR="00576558">
        <w:tab/>
      </w:r>
      <w:r w:rsidR="00924FFF" w:rsidRPr="00D72603">
        <w:t xml:space="preserve">Ardena </w:t>
      </w:r>
      <w:proofErr w:type="spellStart"/>
      <w:r w:rsidR="00924FFF" w:rsidRPr="00D72603">
        <w:t>Bajlo</w:t>
      </w:r>
      <w:proofErr w:type="spellEnd"/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173F9C"/>
    <w:rsid w:val="003030D8"/>
    <w:rsid w:val="00373D2B"/>
    <w:rsid w:val="00383A03"/>
    <w:rsid w:val="003B391E"/>
    <w:rsid w:val="00443952"/>
    <w:rsid w:val="00481CA4"/>
    <w:rsid w:val="004A2AD6"/>
    <w:rsid w:val="004E3574"/>
    <w:rsid w:val="005432F4"/>
    <w:rsid w:val="005552D7"/>
    <w:rsid w:val="00576558"/>
    <w:rsid w:val="005A08D9"/>
    <w:rsid w:val="005A1684"/>
    <w:rsid w:val="005F4FE6"/>
    <w:rsid w:val="00611CE5"/>
    <w:rsid w:val="00622DF8"/>
    <w:rsid w:val="00672577"/>
    <w:rsid w:val="006820ED"/>
    <w:rsid w:val="00694FD9"/>
    <w:rsid w:val="006D5987"/>
    <w:rsid w:val="00701EB4"/>
    <w:rsid w:val="0070741D"/>
    <w:rsid w:val="00724DED"/>
    <w:rsid w:val="00791FB5"/>
    <w:rsid w:val="007A4884"/>
    <w:rsid w:val="007B1985"/>
    <w:rsid w:val="007B30A2"/>
    <w:rsid w:val="00821324"/>
    <w:rsid w:val="008C61B9"/>
    <w:rsid w:val="008E1367"/>
    <w:rsid w:val="00924FFF"/>
    <w:rsid w:val="009B1942"/>
    <w:rsid w:val="009E5554"/>
    <w:rsid w:val="009F4872"/>
    <w:rsid w:val="00A05ADE"/>
    <w:rsid w:val="00A152FB"/>
    <w:rsid w:val="00A163E1"/>
    <w:rsid w:val="00A77AEF"/>
    <w:rsid w:val="00A94666"/>
    <w:rsid w:val="00BB45C2"/>
    <w:rsid w:val="00BD3768"/>
    <w:rsid w:val="00BE6C59"/>
    <w:rsid w:val="00C45836"/>
    <w:rsid w:val="00D72603"/>
    <w:rsid w:val="00D81F16"/>
    <w:rsid w:val="00DC1AD3"/>
    <w:rsid w:val="00E06B02"/>
    <w:rsid w:val="00EB1098"/>
    <w:rsid w:val="00EC3422"/>
    <w:rsid w:val="00EC5339"/>
    <w:rsid w:val="00F21650"/>
    <w:rsid w:val="00F91C19"/>
    <w:rsid w:val="00FA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siječnja 2018.</izvorni_sadrzaj>
    <derivirana_varijabla naziv="DomainObject.Predmet.DatumArhiviranja_1">11.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>25. srpnja 2027.</izvorni_sadrzaj>
    <derivirana_varijabla naziv="DomainObject.Predmet.DatumRokaCuvanja_1">25. srpnja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siječnja 2018.</izvorni_sadrzaj>
    <derivirana_varijabla naziv="DomainObject.Predmet.DatumZatvaranja_1">11.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hr.ibm.icms.common.model.sluzbeneosobe.Referada@2e172e17[id=5815, dbStatus=null, naziv=Referada 1, oznaka=null, sudac=null] &lt;-hr.ibm.icms.common.model.sluzbeneosobe.Referada@2e172e17[status dodjele: =false]</izvorni_sadrzaj>
    <derivirana_varijabla naziv="DomainObject.Predmet.MjestoCuvanja_1">hr.ibm.icms.common.model.sluzbeneosobe.Referada@2e172e17[id=5815, dbStatus=null, naziv=Referada 1, oznaka=null, sudac=null] &lt;-hr.ibm.icms.common.model.sluzbeneosobe.Referada@2e172e17[status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11.8.2017.</izvorni_sadrzaj>
    <derivirana_varijabla naziv="DomainObject.Predmet.PrimjedbaSuca_1">BRISAN 11.8.2017.</derivirana_varijabla>
  </DomainObject.Predmet.PrimjedbaSuca>
  <DomainObject.Predmet.ProtustrankaFormated>
    <izvorni_sadrzaj>  UNIVERZALNI DOM d.o.o. za trgovinu i usluge</izvorni_sadrzaj>
    <derivirana_varijabla naziv="DomainObject.Predmet.ProtustrankaFormated_1">  UNIVERZALNI DOM d.o.o. za trgovinu i usluge</derivirana_varijabla>
  </DomainObject.Predmet.ProtustrankaFormated>
  <DomainObject.Predmet.ProtustrankaFormatedOIB>
    <izvorni_sadrzaj>  UNIVERZALNI DOM d.o.o. za trgovinu i usluge, OIB 71903590363</izvorni_sadrzaj>
    <derivirana_varijabla naziv="DomainObject.Predmet.ProtustrankaFormatedOIB_1">  UNIVERZALNI DOM d.o.o. za trgovinu i usluge, OIB 71903590363</derivirana_varijabla>
  </DomainObject.Predmet.ProtustrankaFormatedOIB>
  <DomainObject.Predmet.ProtustrankaFormatedWithAdress>
    <izvorni_sadrzaj> UNIVERZALNI DOM d.o.o. za trgovinu i usluge, Dr. Franje Tuđmana 26, 23210 Biograd Na Moru</izvorni_sadrzaj>
    <derivirana_varijabla naziv="DomainObject.Predmet.ProtustrankaFormatedWithAdress_1"> UNIVERZALNI DOM d.o.o. za trgovinu i usluge, Dr. Franje Tuđmana 26, 23210 Biograd Na Moru</derivirana_varijabla>
  </DomainObject.Predmet.ProtustrankaFormatedWithAdress>
  <DomainObject.Predmet.ProtustrankaFormatedWithAdressOIB>
    <izvorni_sadrzaj> UNIVERZALNI DOM d.o.o. za trgovinu i usluge, OIB 71903590363, Dr. Franje Tuđmana 26, 23210 Biograd Na Moru</izvorni_sadrzaj>
    <derivirana_varijabla naziv="DomainObject.Predmet.ProtustrankaFormatedWithAdressOIB_1"> UNIVERZALNI DOM d.o.o. za trgovinu i usluge, OIB 71903590363, Dr. Franje Tuđmana 26, 23210 Biograd Na Moru</derivirana_varijabla>
  </DomainObject.Predmet.ProtustrankaFormatedWithAdressOIB>
  <DomainObject.Predmet.ProtustrankaWithAdress>
    <izvorni_sadrzaj>UNIVERZALNI DOM d.o.o. za trgovinu i usluge Dr. Franje Tuđmana 26, 23210 Biograd Na Moru</izvorni_sadrzaj>
    <derivirana_varijabla naziv="DomainObject.Predmet.ProtustrankaWithAdress_1">UNIVERZALNI DOM d.o.o. za trgovinu i usluge Dr. Franje Tuđmana 26, 23210 Biograd Na Moru</derivirana_varijabla>
  </DomainObject.Predmet.ProtustrankaWithAdress>
  <DomainObject.Predmet.ProtustrankaWithAdressOIB>
    <izvorni_sadrzaj>UNIVERZALNI DOM d.o.o. za trgovinu i usluge, OIB 71903590363, Dr. Franje Tuđmana 26, 23210 Biograd Na Moru</izvorni_sadrzaj>
    <derivirana_varijabla naziv="DomainObject.Predmet.ProtustrankaWithAdressOIB_1">UNIVERZALNI DOM d.o.o. za trgovinu i usluge, OIB 71903590363, Dr. Franje Tuđmana 26, 23210 Biograd Na Moru</derivirana_varijabla>
  </DomainObject.Predmet.ProtustrankaWithAdressOIB>
  <DomainObject.Predmet.ProtustrankaNazivFormated>
    <izvorni_sadrzaj>UNIVERZALNI DOM d.o.o. za trgovinu i usluge</izvorni_sadrzaj>
    <derivirana_varijabla naziv="DomainObject.Predmet.ProtustrankaNazivFormated_1">UNIVERZALNI DOM d.o.o. za trgovinu i usluge</derivirana_varijabla>
  </DomainObject.Predmet.ProtustrankaNazivFormated>
  <DomainObject.Predmet.ProtustrankaNazivFormatedOIB>
    <izvorni_sadrzaj>UNIVERZALNI DOM d.o.o. za trgovinu i usluge, OIB 71903590363</izvorni_sadrzaj>
    <derivirana_varijabla naziv="DomainObject.Predmet.ProtustrankaNazivFormatedOIB_1">UNIVERZALNI DOM d.o.o. za trgovinu i usluge, OIB 71903590363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16045.52</izvorni_sadrzaj>
    <derivirana_varijabla naziv="DomainObject.Predmet.TrenutnaVrijednost_1">16045.52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UNIVERZALNI DOM d.o.o. za trgovinu i usluge</item>
    </izvorni_sadrzaj>
    <derivirana_varijabla naziv="DomainObject.Predmet.ProtuStrankaListFormated_1">
      <item>UNIVERZALNI DOM d.o.o. za trgovinu i usluge</item>
    </derivirana_varijabla>
  </DomainObject.Predmet.ProtuStrankaListFormated>
  <DomainObject.Predmet.ProtuStrankaListFormatedOIB>
    <izvorni_sadrzaj>
      <item>UNIVERZALNI DOM d.o.o. za trgovinu i usluge, OIB 71903590363</item>
    </izvorni_sadrzaj>
    <derivirana_varijabla naziv="DomainObject.Predmet.ProtuStrankaListFormatedOIB_1">
      <item>UNIVERZALNI DOM d.o.o. za trgovinu i usluge, OIB 71903590363</item>
    </derivirana_varijabla>
  </DomainObject.Predmet.ProtuStrankaListFormatedOIB>
  <DomainObject.Predmet.ProtuStrankaListFormatedWithAdress>
    <izvorni_sadrzaj>
      <item>UNIVERZALNI DOM d.o.o. za trgovinu i usluge, Dr. Franje Tuđmana 26, 23210 Biograd Na Moru</item>
    </izvorni_sadrzaj>
    <derivirana_varijabla naziv="DomainObject.Predmet.ProtuStrankaListFormatedWithAdress_1">
      <item>UNIVERZALNI DOM d.o.o. za trgovinu i usluge, Dr. Franje Tuđmana 26, 23210 Biograd Na Moru</item>
    </derivirana_varijabla>
  </DomainObject.Predmet.ProtuStrankaListFormatedWithAdress>
  <DomainObject.Predmet.ProtuStrankaListFormatedWithAdressOIB>
    <izvorni_sadrzaj>
      <item>UNIVERZALNI DOM d.o.o. za trgovinu i usluge, OIB 71903590363, Dr. Franje Tuđmana 26, 23210 Biograd Na Moru</item>
    </izvorni_sadrzaj>
    <derivirana_varijabla naziv="DomainObject.Predmet.ProtuStrankaListFormatedWithAdressOIB_1">
      <item>UNIVERZALNI DOM d.o.o. za trgovinu i usluge, OIB 71903590363, Dr. Franje Tuđmana 26, 23210 Biograd Na Moru</item>
    </derivirana_varijabla>
  </DomainObject.Predmet.ProtuStrankaListFormatedWithAdressOIB>
  <DomainObject.Predmet.ProtuStrankaListNazivFormated>
    <izvorni_sadrzaj>
      <item>UNIVERZALNI DOM d.o.o. za trgovinu i usluge</item>
    </izvorni_sadrzaj>
    <derivirana_varijabla naziv="DomainObject.Predmet.ProtuStrankaListNazivFormated_1">
      <item>UNIVERZALNI DOM d.o.o. za trgovinu i usluge</item>
    </derivirana_varijabla>
  </DomainObject.Predmet.ProtuStrankaListNazivFormated>
  <DomainObject.Predmet.ProtuStrankaListNazivFormatedOIB>
    <izvorni_sadrzaj>
      <item>UNIVERZALNI DOM d.o.o. za trgovinu i usluge, OIB 71903590363</item>
    </izvorni_sadrzaj>
    <derivirana_varijabla naziv="DomainObject.Predmet.ProtuStrankaListNazivFormatedOIB_1">
      <item>UNIVERZALNI DOM d.o.o. za trgovinu i usluge, OIB 71903590363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UNIVERZALNI DOM d.o.o. za trgovinu i usluge</izvorni_sadrzaj>
    <derivirana_varijabla naziv="DomainObject.Predmet.ProtustrankaIDrugi_1">UNIVERZALNI DOM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UNIVERZALNI DOM d.o.o. za trgovinu i usluge, OIB 71903590363, Dr. Franje Tuđmana 26, 23210 Biograd Na Moru</izvorni_sadrzaj>
    <derivirana_varijabla naziv="DomainObject.Predmet.ProtustrankaIDrugiAdressOIB_1">UNIVERZALNI DOM d.o.o. za trgovinu i usluge, OIB 71903590363, Dr. Franje Tuđmana 26,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2017.</izvorni_sadrzaj>
    <derivirana_varijabla naziv="DomainObject.Predmet.OdlukaRjesenje.DatumDonosenjaOdluke_1">6. srpnja 2017.</derivirana_varijabla>
  </DomainObject.Predmet.OdlukaRjesenje.DatumDonosenjaOdluke>
  <DomainObject.Predmet.OdlukaRjesenje.DatumPravomocnosti>
    <izvorni_sadrzaj>25. srpnja 2017.</izvorni_sadrzaj>
    <derivirana_varijabla naziv="DomainObject.Predmet.OdlukaRjesenje.DatumPravomocnosti_1">25. srpnja 2017.</derivirana_varijabla>
  </DomainObject.Predmet.OdlukaRjesenje.DatumPravomocnosti>
  <DomainObject.Predmet.OdlukaRjesenje.Oznaka>
    <izvorni_sadrzaj>St-479/2016-14</izvorni_sadrzaj>
    <derivirana_varijabla naziv="DomainObject.Predmet.OdlukaRjesenje.Oznaka_1">St-479/2016-14</derivirana_varijabla>
  </DomainObject.Predmet.OdlukaRjesenje.Oznaka>
  <DomainObject.Predmet.SudioniciListNaziv>
    <izvorni_sadrzaj>
      <item>Financijska agencija</item>
      <item>UNIVERZALNI DOM d.o.o. za trgovinu i usluge</item>
    </izvorni_sadrzaj>
    <derivirana_varijabla naziv="DomainObject.Predmet.SudioniciListNaziv_1">
      <item>Financijska agencija</item>
      <item>UNIVERZALNI DOM d.o.o. za trgovinu i usluge</item>
    </derivirana_varijabla>
  </DomainObject.Predmet.SudioniciListNaziv>
  <DomainObject.Predmet.SudioniciListAdressOIB>
    <izvorni_sadrzaj>
      <item>Financijska agencija, OIB 85821130368, Ivana Danila 4,23000 Zadar</item>
      <item>UNIVERZALNI DOM d.o.o. za trgovinu i usluge, OIB 71903590363, Dr. Franje Tuđmana 26,23210 Biograd Na Moru</item>
    </izvorni_sadrzaj>
    <derivirana_varijabla naziv="DomainObject.Predmet.SudioniciListAdressOIB_1">
      <item>Financijska agencija, OIB 85821130368, Ivana Danila 4,23000 Zadar</item>
      <item>UNIVERZALNI DOM d.o.o. za trgovinu i usluge, OIB 71903590363, Dr. Franje Tuđmana 26,23210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71903590363</item>
    </izvorni_sadrzaj>
    <derivirana_varijabla naziv="DomainObject.Predmet.SudioniciListNazivOIB_1">
      <item>, OIB 85821130368</item>
      <item>, OIB 71903590363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259</properties:Words>
  <properties:Characters>1272</properties:Characters>
  <properties:Lines>50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2018-07-04T08:43:00Z</dcterms:created>
  <dc:creator>Ardena Bajlo</dc:creator>
  <cp:lastModifiedBy>Ante Rubelj</cp:lastModifiedBy>
  <cp:lastPrinted>2018-07-05T07:26:00Z</cp:lastPrinted>
  <dcterms:modified xmlns:xsi="http://www.w3.org/2001/XMLSchema-instance" xsi:type="dcterms:W3CDTF">2018-07-05T07:26:00Z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St-479-16 -upis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