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beed" w14:paraId="bc2bee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D4769F">
        <w:t xml:space="preserve"> </w:t>
      </w:r>
      <w:r w:rsidR="00D4769F">
        <w:rPr>
          <w:rFonts w:cs="Times New Roman"/>
        </w:rPr>
        <w:t>INFOTEH PLUS d.o.o., Nedelišće, Martina Viljevca 63, OIB: 19929034610</w:t>
      </w:r>
      <w:r w:rsidR="00EF04AA">
        <w:rPr>
          <w:rFonts w:cs="Times New Roman"/>
        </w:rPr>
        <w:t xml:space="preserve">, </w:t>
      </w:r>
      <w:r w:rsidR="00D4769F">
        <w:rPr>
          <w:rFonts w:cs="Times New Roman"/>
        </w:rPr>
        <w:t>21. lipnja</w:t>
      </w:r>
      <w:r w:rsidR="00F83C1C">
        <w:rPr>
          <w:rFonts w:cs="Times New Roman"/>
        </w:rPr>
        <w:t xml:space="preserve">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13CEE">
        <w:rPr>
          <w:rFonts w:cs="Times New Roman"/>
        </w:rPr>
        <w:t xml:space="preserve"> </w:t>
      </w:r>
      <w:r w:rsidR="00D4769F">
        <w:rPr>
          <w:rFonts w:cs="Times New Roman"/>
        </w:rPr>
        <w:t>INFOTEH PLUS d.o.o., Nedelišće, Martina Viljevca 63, OIB: 19929034610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D4769F">
        <w:t>268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4769F">
        <w:rPr>
          <w:rFonts w:cs="Times New Roman"/>
        </w:rPr>
        <w:t>21. lipnja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FD3D33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BD2" w:rsidP="00BA0147" w:rsidR="00D75BD2">
      <w:r>
        <w:separator/>
      </w:r>
    </w:p>
  </w:endnote>
  <w:endnote w:id="0" w:type="continuationSeparator">
    <w:p w:rsidRDefault="00D75BD2" w:rsidP="00BA0147" w:rsidR="00D7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BD2" w:rsidP="00BA0147" w:rsidR="00D75BD2">
      <w:r>
        <w:separator/>
      </w:r>
    </w:p>
  </w:footnote>
  <w:footnote w:id="0" w:type="continuationSeparator">
    <w:p w:rsidRDefault="00D75BD2" w:rsidP="00BA0147" w:rsidR="00D75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769F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D4769F">
      <w:t>268/17-6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0452E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4769F"/>
    <w:rsid w:val="00D70B9C"/>
    <w:rsid w:val="00D75BD2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04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04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INFOTEH PLUS društvo s ograničenom odgovornošću za pružanje informacijskih usluga</izvorni_sadrzaj>
    <derivirana_varijabla naziv="DomainObject.Predmet.ProtustrankaFormated_1">  INFOTEH PLUS društvo s ograničenom odgovornošću za pružanje informacijskih usluga</derivirana_varijabla>
  </DomainObject.Predmet.ProtustrankaFormated>
  <DomainObject.Predmet.ProtustrankaFormatedOIB>
    <izvorni_sadrzaj>  INFOTEH PLUS društvo s ograničenom odgovornošću za pružanje informacijskih usluga, OIB 19929034610</izvorni_sadrzaj>
    <derivirana_varijabla naziv="DomainObject.Predmet.ProtustrankaFormatedOIB_1">  INFOTEH PLUS društvo s ograničenom odgovornošću za pružanje informacijskih usluga, OIB 19929034610</derivirana_varijabla>
  </DomainObject.Predmet.ProtustrankaFormatedOIB>
  <DomainObject.Predmet.ProtustrankaFormatedWithAdress>
    <izvorni_sadrzaj> INFOTEH PLUS društvo s ograničenom odgovornošću za pružanje informacijskih usluga, Martina Viljevca 63, 40000 Nedelišće</izvorni_sadrzaj>
    <derivirana_varijabla naziv="DomainObject.Predmet.ProtustrankaFormatedWithAdress_1"> INFOTEH PLUS društvo s ograničenom odgovornošću za pružanje informacijskih usluga, Martina Viljevca 63, 40000 Nedelišće</derivirana_varijabla>
  </DomainObject.Predmet.ProtustrankaFormatedWithAdress>
  <DomainObject.Predmet.ProtustrankaFormatedWithAdressOIB>
    <izvorni_sadrzaj> INFOTEH PLUS društvo s ograničenom odgovornošću za pružanje informacijskih usluga, OIB 19929034610, Martina Viljevca 63, 40000 Nedelišće</izvorni_sadrzaj>
    <derivirana_varijabla naziv="DomainObject.Predmet.ProtustrankaFormatedWithAdressOIB_1"> INFOTEH PLUS društvo s ograničenom odgovornošću za pružanje informacijskih usluga, OIB 19929034610, Martina Viljevca 63, 40000 Nedelišće</derivirana_varijabla>
  </DomainObject.Predmet.ProtustrankaFormatedWithAdressOIB>
  <DomainObject.Predmet.ProtustrankaWithAdress>
    <izvorni_sadrzaj>INFOTEH PLUS društvo s ograničenom odgovornošću za pružanje informacijskih usluga Martina Viljevca 63, 40000 Nedelišće</izvorni_sadrzaj>
    <derivirana_varijabla naziv="DomainObject.Predmet.ProtustrankaWithAdress_1">INFOTEH PLUS društvo s ograničenom odgovornošću za pružanje informacijskih usluga Martina Viljevca 63, 40000 Nedelišće</derivirana_varijabla>
  </DomainObject.Predmet.ProtustrankaWithAdress>
  <DomainObject.Predmet.ProtustrankaWithAdressOIB>
    <izvorni_sadrzaj>INFOTEH PLUS društvo s ograničenom odgovornošću za pružanje informacijskih usluga, OIB 19929034610, Martina Viljevca 63, 40000 Nedelišće</izvorni_sadrzaj>
    <derivirana_varijabla naziv="DomainObject.Predmet.ProtustrankaWithAdressOIB_1">INFOTEH PLUS društvo s ograničenom odgovornošću za pružanje informacijskih usluga, OIB 19929034610, Martina Viljevca 63, 40000 Nedelišće</derivirana_varijabla>
  </DomainObject.Predmet.ProtustrankaWithAdressOIB>
  <DomainObject.Predmet.ProtustrankaNazivFormated>
    <izvorni_sadrzaj>INFOTEH PLUS društvo s ograničenom odgovornošću za pružanje informacijskih usluga</izvorni_sadrzaj>
    <derivirana_varijabla naziv="DomainObject.Predmet.ProtustrankaNazivFormated_1">INFOTEH PLUS društvo s ograničenom odgovornošću za pružanje informacijskih usluga</derivirana_varijabla>
  </DomainObject.Predmet.ProtustrankaNazivFormated>
  <DomainObject.Predmet.ProtustrankaNazivFormatedOIB>
    <izvorni_sadrzaj>INFOTEH PLUS društvo s ograničenom odgovornošću za pružanje informacijskih usluga, OIB 19929034610</izvorni_sadrzaj>
    <derivirana_varijabla naziv="DomainObject.Predmet.ProtustrankaNazivFormatedOIB_1">INFOTEH PLUS društvo s ograničenom odgovornošću za pružanje informacijskih usluga, OIB 19929034610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45482.71</izvorni_sadrzaj>
    <derivirana_varijabla naziv="DomainObject.Predmet.TrenutnaVrijednost_1">45482.71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INFOTEH PLUS društvo s ograničenom odgovornošću za pružanje informacijskih usluga</item>
    </izvorni_sadrzaj>
    <derivirana_varijabla naziv="DomainObject.Predmet.ProtuStrankaListFormated_1">
      <item>INFOTEH PLUS društvo s ograničenom odgovornošću za pružanje informacijskih usluga</item>
    </derivirana_varijabla>
  </DomainObject.Predmet.ProtuStrankaListFormated>
  <DomainObject.Predmet.ProtuStrankaListFormatedOIB>
    <izvorni_sadrzaj>
      <item>INFOTEH PLUS društvo s ograničenom odgovornošću za pružanje informacijskih usluga, OIB 19929034610</item>
    </izvorni_sadrzaj>
    <derivirana_varijabla naziv="DomainObject.Predmet.ProtuStrankaListFormatedOIB_1">
      <item>INFOTEH PLUS društvo s ograničenom odgovornošću za pružanje informacijskih usluga, OIB 19929034610</item>
    </derivirana_varijabla>
  </DomainObject.Predmet.ProtuStrankaListFormatedOIB>
  <DomainObject.Predmet.ProtuStrankaListFormatedWithAdress>
    <izvorni_sadrzaj>
      <item>INFOTEH PLUS društvo s ograničenom odgovornošću za pružanje informacijskih usluga, Martina Viljevca 63, 40000 Nedelišće</item>
    </izvorni_sadrzaj>
    <derivirana_varijabla naziv="DomainObject.Predmet.ProtuStrankaListFormatedWithAdress_1">
      <item>INFOTEH PLUS društvo s ograničenom odgovornošću za pružanje informacijskih usluga, Martina Viljevca 63, 40000 Nedelišće</item>
    </derivirana_varijabla>
  </DomainObject.Predmet.ProtuStrankaListFormatedWithAdress>
  <DomainObject.Predmet.ProtuStrankaListFormatedWithAdressOIB>
    <izvorni_sadrzaj>
      <item>INFOTEH PLUS društvo s ograničenom odgovornošću za pružanje informacijskih usluga, OIB 19929034610, Martina Viljevca 63, 40000 Nedelišće</item>
    </izvorni_sadrzaj>
    <derivirana_varijabla naziv="DomainObject.Predmet.ProtuStrankaListFormatedWithAdressOIB_1">
      <item>INFOTEH PLUS društvo s ograničenom odgovornošću za pružanje informacijskih usluga, OIB 19929034610, Martina Viljevca 63, 40000 Nedelišće</item>
    </derivirana_varijabla>
  </DomainObject.Predmet.ProtuStrankaListFormatedWithAdressOIB>
  <DomainObject.Predmet.ProtuStrankaListNazivFormated>
    <izvorni_sadrzaj>
      <item>INFOTEH PLUS društvo s ograničenom odgovornošću za pružanje informacijskih usluga</item>
    </izvorni_sadrzaj>
    <derivirana_varijabla naziv="DomainObject.Predmet.ProtuStrankaListNazivFormated_1">
      <item>INFOTEH PLUS društvo s ograničenom odgovornošću za pružanje informacijskih usluga</item>
    </derivirana_varijabla>
  </DomainObject.Predmet.ProtuStrankaListNazivFormated>
  <DomainObject.Predmet.ProtuStrankaListNazivFormatedOIB>
    <izvorni_sadrzaj>
      <item>INFOTEH PLUS društvo s ograničenom odgovornošću za pružanje informacijskih usluga, OIB 19929034610</item>
    </izvorni_sadrzaj>
    <derivirana_varijabla naziv="DomainObject.Predmet.ProtuStrankaListNazivFormatedOIB_1">
      <item>INFOTEH PLUS društvo s ograničenom odgovornošću za pružanje informacijskih usluga, OIB 19929034610</item>
    </derivirana_varijabla>
  </DomainObject.Predmet.ProtuStrankaListNazivFormatedOIB>
  <DomainObject.Predmet.OstaliListFormated>
    <izvorni_sadrzaj>
      <item>Sudski registar</item>
      <item>e-oglasna ploča</item>
      <item>ŽELJKO KACUN</item>
    </izvorni_sadrzaj>
    <derivirana_varijabla naziv="DomainObject.Predmet.OstaliListFormated_1">
      <item>Sudski registar</item>
      <item>e-oglasna ploča</item>
      <item>ŽELJKO KACUN</item>
    </derivirana_varijabla>
  </DomainObject.Predmet.OstaliListFormated>
  <DomainObject.Predmet.OstaliListFormatedOIB>
    <izvorni_sadrzaj>
      <item>Sudski registar</item>
      <item>e-oglasna ploča</item>
      <item>ŽELJKO KACUN, OIB 42659252689</item>
    </izvorni_sadrzaj>
    <derivirana_varijabla naziv="DomainObject.Predmet.OstaliListFormatedOIB_1">
      <item>Sudski registar</item>
      <item>e-oglasna ploča</item>
      <item>ŽELJKO KACUN, OIB 42659252689</item>
    </derivirana_varijabla>
  </DomainObject.Predmet.OstaliListFormatedOIB>
  <DomainObject.Predmet.OstaliListFormatedWithAdress>
    <izvorni_sadrzaj>
      <item>Sudski registar</item>
      <item>e-oglasna ploča</item>
      <item>ŽELJKO KACUN, Martina Viljevca 63, 40305 Nedelišće</item>
    </izvorni_sadrzaj>
    <derivirana_varijabla naziv="DomainObject.Predmet.OstaliListFormatedWithAdress_1">
      <item>Sudski registar</item>
      <item>e-oglasna ploča</item>
      <item>ŽELJKO KACUN, Martina Viljevca 63, 40305 Nedelišće</item>
    </derivirana_varijabla>
  </DomainObject.Predmet.OstaliListFormatedWithAdress>
  <DomainObject.Predmet.OstaliListFormatedWithAdressOIB>
    <izvorni_sadrzaj>
      <item>Sudski registar</item>
      <item>e-oglasna ploča</item>
      <item>ŽELJKO KACUN, OIB 42659252689, Martina Viljevca 63, 40305 Nedelišće</item>
    </izvorni_sadrzaj>
    <derivirana_varijabla naziv="DomainObject.Predmet.OstaliListFormatedWithAdressOIB_1">
      <item>Sudski registar</item>
      <item>e-oglasna ploča</item>
      <item>ŽELJKO KACUN, OIB 42659252689, Martina Viljevca 63, 40305 Nedelišće</item>
    </derivirana_varijabla>
  </DomainObject.Predmet.OstaliListFormatedWithAdressOIB>
  <DomainObject.Predmet.OstaliListNazivFormated>
    <izvorni_sadrzaj>
      <item>Sudski registar</item>
      <item>e-oglasna ploča</item>
      <item>ŽELJKO KACUN</item>
    </izvorni_sadrzaj>
    <derivirana_varijabla naziv="DomainObject.Predmet.OstaliListNazivFormated_1">
      <item>Sudski registar</item>
      <item>e-oglasna ploča</item>
      <item>ŽELJKO KACUN</item>
    </derivirana_varijabla>
  </DomainObject.Predmet.OstaliListNazivFormated>
  <DomainObject.Predmet.OstaliListNazivFormatedOIB>
    <izvorni_sadrzaj>
      <item>Sudski registar</item>
      <item>e-oglasna ploča</item>
      <item>ŽELJKO KACUN, OIB 42659252689</item>
    </izvorni_sadrzaj>
    <derivirana_varijabla naziv="DomainObject.Predmet.OstaliListNazivFormatedOIB_1">
      <item>Sudski registar</item>
      <item>e-oglasna ploča</item>
      <item>ŽELJKO KACUN, OIB 42659252689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INFOTEH PLUS društvo s ograničenom odgovornošću za pružanje informacijskih usluga</izvorni_sadrzaj>
    <derivirana_varijabla naziv="DomainObject.Predmet.ProtustrankaIDrugi_1">INFOTEH PLUS društvo s ograničenom odgovornošću za pružanje informacijskih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INFOTEH PLUS društvo s ograničenom odgovornošću za pružanje informacijskih usluga, OIB 19929034610, Martina Viljevca 63, 40000 Nedelišće</izvorni_sadrzaj>
    <derivirana_varijabla naziv="DomainObject.Predmet.ProtustrankaIDrugiAdressOIB_1">INFOTEH PLUS društvo s ograničenom odgovornošću za pružanje informacijskih usluga, OIB 19929034610, Martina Viljevca 63,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INFOTEH PLUS društvo s ograničenom odgovornošću za pružanje informacijskih usluga</item>
      <item>Sudski registar</item>
      <item>e-oglasna ploča</item>
      <item>ŽELJKO KACUN</item>
    </izvorni_sadrzaj>
    <derivirana_varijabla naziv="DomainObject.Predmet.SudioniciListNaziv_1">
      <item>Financijska agencija</item>
      <item>INFOTEH PLUS društvo s ograničenom odgovornošću za pružanje informacijskih usluga</item>
      <item>Sudski registar</item>
      <item>e-oglasna ploča</item>
      <item>ŽELJKO KACUN</item>
    </derivirana_varijabla>
  </DomainObject.Predmet.SudioniciListNaziv>
  <DomainObject.Predmet.SudioniciListAdressOIB>
    <izvorni_sadrzaj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  <item>ŽELJKO KACUN, OIB 42659252689, Martina Viljevca 63,40305 Nedelišće</item>
    </izvorni_sadrzaj>
    <derivirana_varijabla naziv="DomainObject.Predmet.SudioniciListAdressOIB_1"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  <item>ŽELJKO KACUN, OIB 42659252689, Martina Viljevca 63,40305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19929034610</item>
      <item>, OIB null</item>
      <item>, OIB null</item>
      <item>, OIB 42659252689</item>
    </izvorni_sadrzaj>
    <derivirana_varijabla naziv="DomainObject.Predmet.SudioniciListNazivOIB_1">
      <item>, OIB 85821130368</item>
      <item>, OIB 19929034610</item>
      <item>, OIB null</item>
      <item>, OIB null</item>
      <item>, OIB 42659252689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500E1-ACFB-422B-A451-2A599F8A2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1820</properties:Characters>
  <properties:Lines>51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2017-06-21T10:25:00Z</cp:lastPrinted>
  <dcterms:modified xmlns:xsi="http://www.w3.org/2001/XMLSchema-instance" xsi:type="dcterms:W3CDTF">2017-06-21T10:26:00Z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