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f4767" w14:paraId="57f4767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</w:t>
      </w:r>
      <w:r w:rsidR="00C04018">
        <w:rPr>
          <w:rFonts w:hAnsi="Times New Roman" w:ascii="Times New Roman"/>
        </w:rPr>
        <w:t>-</w:t>
      </w:r>
      <w:r w:rsidR="006F2D7B">
        <w:rPr>
          <w:rFonts w:hAnsi="Times New Roman" w:ascii="Times New Roman"/>
        </w:rPr>
        <w:t>2</w:t>
      </w:r>
      <w:r w:rsidR="00CA7EF5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>/</w:t>
      </w:r>
      <w:r w:rsidR="000B72D4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</w:t>
      </w:r>
      <w:r w:rsidR="00CA7EF5">
        <w:rPr>
          <w:rFonts w:hAnsi="Times New Roman" w:ascii="Times New Roman"/>
        </w:rPr>
        <w:t>8</w:t>
      </w:r>
      <w:r w:rsidR="00776504">
        <w:rPr>
          <w:rFonts w:hAnsi="Times New Roman" w:ascii="Times New Roman"/>
        </w:rPr>
        <w:t>-</w:t>
      </w:r>
      <w:r w:rsidR="008A4223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DD5A51" w:rsidR="00F6347A" w:rsidRPr="00DD5A51">
      <w:pPr>
        <w:ind w:firstLine="708"/>
        <w:jc w:val="both"/>
        <w:rPr>
          <w:rFonts w:hAnsi="Times New Roman" w:ascii="Times New Roman"/>
        </w:rPr>
      </w:pPr>
      <w:r w:rsidRPr="00DD5A51">
        <w:rPr>
          <w:rFonts w:hAnsi="Times New Roman" w:ascii="Times New Roman"/>
        </w:rPr>
        <w:t xml:space="preserve">Trgovački sud u Zagrebu, Stalna služba, po stečajnom sucu </w:t>
      </w:r>
      <w:r w:rsidR="00725801" w:rsidRPr="00DD5A51">
        <w:rPr>
          <w:rFonts w:hAnsi="Times New Roman" w:ascii="Times New Roman"/>
        </w:rPr>
        <w:t>Goranki Boljkovac</w:t>
      </w:r>
      <w:r w:rsidRPr="00DD5A51">
        <w:rPr>
          <w:rFonts w:hAnsi="Times New Roman" w:ascii="Times New Roman"/>
        </w:rPr>
        <w:t xml:space="preserve">,  </w:t>
      </w:r>
      <w:r w:rsidR="00725801" w:rsidRPr="00DD5A51">
        <w:rPr>
          <w:rFonts w:hAnsi="Times New Roman" w:ascii="Times New Roman"/>
        </w:rPr>
        <w:t>povodom</w:t>
      </w:r>
      <w:r w:rsidR="00ED1090" w:rsidRPr="00DD5A51">
        <w:rPr>
          <w:rFonts w:hAnsi="Times New Roman" w:ascii="Times New Roman"/>
        </w:rPr>
        <w:t xml:space="preserve"> </w:t>
      </w:r>
      <w:r w:rsidRPr="00DD5A51">
        <w:rPr>
          <w:rFonts w:hAnsi="Times New Roman" w:ascii="Times New Roman"/>
        </w:rPr>
        <w:t xml:space="preserve"> </w:t>
      </w:r>
      <w:r w:rsidR="00725801" w:rsidRPr="00DD5A51">
        <w:rPr>
          <w:rFonts w:hAnsi="Times New Roman" w:ascii="Times New Roman"/>
        </w:rPr>
        <w:t>prijedloga</w:t>
      </w:r>
      <w:r w:rsidR="00ED1090" w:rsidRPr="00DD5A51">
        <w:rPr>
          <w:rFonts w:hAnsi="Times New Roman" w:ascii="Times New Roman"/>
        </w:rPr>
        <w:t xml:space="preserve"> predlagatelja</w:t>
      </w:r>
      <w:r w:rsidR="00CA0FFB" w:rsidRPr="00DD5A51">
        <w:rPr>
          <w:rFonts w:hAnsi="Times New Roman" w:ascii="Times New Roman"/>
        </w:rPr>
        <w:t xml:space="preserve"> Financijska</w:t>
      </w:r>
      <w:r w:rsidRPr="00DD5A51">
        <w:rPr>
          <w:rFonts w:hAnsi="Times New Roman" w:ascii="Times New Roman"/>
        </w:rPr>
        <w:t xml:space="preserve"> agencij</w:t>
      </w:r>
      <w:r w:rsidR="00CA0FFB" w:rsidRPr="00DD5A51">
        <w:rPr>
          <w:rFonts w:hAnsi="Times New Roman" w:ascii="Times New Roman"/>
        </w:rPr>
        <w:t>a</w:t>
      </w:r>
      <w:r w:rsidRPr="00DD5A51">
        <w:rPr>
          <w:rFonts w:hAnsi="Times New Roman" w:ascii="Times New Roman"/>
        </w:rPr>
        <w:t>,</w:t>
      </w:r>
      <w:r w:rsidR="00725801" w:rsidRPr="00DD5A51">
        <w:rPr>
          <w:rFonts w:hAnsi="Times New Roman" w:ascii="Times New Roman"/>
        </w:rPr>
        <w:t xml:space="preserve"> Zagreb, Ulica grada Vukovara 70, OIB 85821130368,</w:t>
      </w:r>
      <w:r w:rsidRPr="00DD5A51">
        <w:rPr>
          <w:rFonts w:hAnsi="Times New Roman" w:ascii="Times New Roman"/>
        </w:rPr>
        <w:t xml:space="preserve"> </w:t>
      </w:r>
      <w:r w:rsidR="00ED1090" w:rsidRPr="00DD5A51">
        <w:rPr>
          <w:rFonts w:hAnsi="Times New Roman" w:ascii="Times New Roman"/>
        </w:rPr>
        <w:t>za otvaranje</w:t>
      </w:r>
      <w:r w:rsidRPr="00DD5A51">
        <w:rPr>
          <w:rFonts w:hAnsi="Times New Roman" w:ascii="Times New Roman"/>
        </w:rPr>
        <w:t xml:space="preserve"> stečajn</w:t>
      </w:r>
      <w:r w:rsidR="00ED1090" w:rsidRPr="00DD5A51">
        <w:rPr>
          <w:rFonts w:hAnsi="Times New Roman" w:ascii="Times New Roman"/>
        </w:rPr>
        <w:t>og</w:t>
      </w:r>
      <w:r w:rsidRPr="00DD5A51">
        <w:rPr>
          <w:rFonts w:hAnsi="Times New Roman" w:ascii="Times New Roman"/>
        </w:rPr>
        <w:t xml:space="preserve"> postupk</w:t>
      </w:r>
      <w:r w:rsidR="00ED1090" w:rsidRPr="00DD5A51">
        <w:rPr>
          <w:rFonts w:hAnsi="Times New Roman" w:ascii="Times New Roman"/>
        </w:rPr>
        <w:t xml:space="preserve">a </w:t>
      </w:r>
      <w:r w:rsidRPr="00DD5A51">
        <w:rPr>
          <w:rFonts w:hAnsi="Times New Roman" w:ascii="Times New Roman"/>
        </w:rPr>
        <w:t>nad dužnikom</w:t>
      </w:r>
      <w:r w:rsidR="00252AC0" w:rsidRPr="00DD5A51">
        <w:rPr>
          <w:rFonts w:hAnsi="Times New Roman" w:ascii="Times New Roman"/>
        </w:rPr>
        <w:t xml:space="preserve"> </w:t>
      </w:r>
      <w:r w:rsidR="00DD5A51" w:rsidRPr="00DD5A51">
        <w:rPr>
          <w:rFonts w:eastAsia="Times New Roman" w:hAnsi="Times New Roman" w:ascii="Times New Roman"/>
        </w:rPr>
        <w:t>VEDUTO USLUGE jednostavno društvo s ograničenom odgovornošću za promidžbu,</w:t>
      </w:r>
      <w:r w:rsidR="00C71597" w:rsidRPr="00DD5A51">
        <w:rPr>
          <w:rFonts w:hAnsi="Times New Roman" w:ascii="Times New Roman"/>
        </w:rPr>
        <w:t xml:space="preserve"> </w:t>
      </w:r>
      <w:r w:rsidR="00DD5A51" w:rsidRPr="00DD5A51">
        <w:rPr>
          <w:rFonts w:hAnsi="Times New Roman" w:ascii="Times New Roman"/>
        </w:rPr>
        <w:t>Hrvatski Leskovac, Nedeljska 7</w:t>
      </w:r>
      <w:r w:rsidR="00883C6D" w:rsidRPr="00DD5A51">
        <w:rPr>
          <w:rFonts w:hAnsi="Times New Roman" w:ascii="Times New Roman"/>
        </w:rPr>
        <w:t>,</w:t>
      </w:r>
      <w:r w:rsidR="00725801" w:rsidRPr="00DD5A51">
        <w:rPr>
          <w:rFonts w:hAnsi="Times New Roman" w:ascii="Times New Roman"/>
        </w:rPr>
        <w:t xml:space="preserve"> OIB</w:t>
      </w:r>
      <w:r w:rsidR="00C71597" w:rsidRPr="00DD5A51">
        <w:rPr>
          <w:rFonts w:hAnsi="Times New Roman" w:ascii="Times New Roman"/>
        </w:rPr>
        <w:t xml:space="preserve"> </w:t>
      </w:r>
      <w:r w:rsidR="00DD5A51" w:rsidRPr="00DD5A51">
        <w:rPr>
          <w:rFonts w:hAnsi="Times New Roman" w:ascii="Times New Roman"/>
        </w:rPr>
        <w:t>39881486738</w:t>
      </w:r>
      <w:r w:rsidR="00EC0460" w:rsidRPr="00DD5A51">
        <w:rPr>
          <w:rFonts w:hAnsi="Times New Roman" w:ascii="Times New Roman"/>
        </w:rPr>
        <w:t xml:space="preserve">, </w:t>
      </w:r>
      <w:r w:rsidR="0001633E" w:rsidRPr="00DD5A51">
        <w:rPr>
          <w:rFonts w:hAnsi="Times New Roman" w:ascii="Times New Roman"/>
        </w:rPr>
        <w:t xml:space="preserve">dana </w:t>
      </w:r>
      <w:r w:rsidR="00DD0D6C" w:rsidRPr="00DD5A51">
        <w:rPr>
          <w:rFonts w:hAnsi="Times New Roman" w:ascii="Times New Roman"/>
        </w:rPr>
        <w:t>24. siječnja</w:t>
      </w:r>
      <w:r w:rsidR="004F4E2F" w:rsidRPr="00DD5A51">
        <w:rPr>
          <w:rFonts w:hAnsi="Times New Roman" w:ascii="Times New Roman"/>
        </w:rPr>
        <w:t xml:space="preserve"> 201</w:t>
      </w:r>
      <w:r w:rsidR="00362F4A" w:rsidRPr="00DD5A51">
        <w:rPr>
          <w:rFonts w:hAnsi="Times New Roman" w:ascii="Times New Roman"/>
        </w:rPr>
        <w:t>8</w:t>
      </w:r>
      <w:r w:rsidRPr="00DD5A51">
        <w:rPr>
          <w:rFonts w:hAnsi="Times New Roman" w:ascii="Times New Roman"/>
        </w:rPr>
        <w:t xml:space="preserve">. </w:t>
      </w:r>
      <w:r w:rsidR="00725801" w:rsidRPr="00DD5A51">
        <w:rPr>
          <w:rFonts w:hAnsi="Times New Roman" w:ascii="Times New Roman"/>
        </w:rPr>
        <w:t>godine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5D622B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5D622B">
        <w:rPr>
          <w:rFonts w:hAnsi="Times New Roman" w:ascii="Times New Roman"/>
        </w:rPr>
        <w:t xml:space="preserve">I. Nalaže </w:t>
      </w:r>
      <w:r w:rsidRPr="00A657F4">
        <w:rPr>
          <w:rFonts w:hAnsi="Times New Roman" w:ascii="Times New Roman"/>
        </w:rPr>
        <w:t>se</w:t>
      </w:r>
      <w:r w:rsidR="00C71597" w:rsidRPr="00A657F4">
        <w:rPr>
          <w:rFonts w:hAnsi="Times New Roman" w:ascii="Times New Roman"/>
        </w:rPr>
        <w:t xml:space="preserve"> </w:t>
      </w:r>
      <w:r w:rsidR="00DD5A51" w:rsidRPr="00DD5A51">
        <w:rPr>
          <w:rFonts w:hAnsi="Times New Roman" w:ascii="Times New Roman"/>
        </w:rPr>
        <w:t>Marinu Žeravica</w:t>
      </w:r>
      <w:r w:rsidR="00DD0D6C" w:rsidRPr="00DD5A51">
        <w:rPr>
          <w:rFonts w:hAnsi="Times New Roman" w:ascii="Times New Roman"/>
        </w:rPr>
        <w:t xml:space="preserve">, </w:t>
      </w:r>
      <w:r w:rsidR="00DD5A51" w:rsidRPr="00DD5A51">
        <w:rPr>
          <w:rFonts w:hAnsi="Times New Roman" w:ascii="Times New Roman"/>
        </w:rPr>
        <w:t>Hrvatski Leskovac, Nedeljska 7</w:t>
      </w:r>
      <w:r w:rsidR="00DD0D6C" w:rsidRPr="00DD5A51">
        <w:rPr>
          <w:rFonts w:hAnsi="Times New Roman" w:ascii="Times New Roman"/>
        </w:rPr>
        <w:t xml:space="preserve">, OIB </w:t>
      </w:r>
      <w:r w:rsidR="00DD5A51" w:rsidRPr="00DD5A51">
        <w:rPr>
          <w:rFonts w:hAnsi="Times New Roman" w:ascii="Times New Roman"/>
        </w:rPr>
        <w:t>41941370113</w:t>
      </w:r>
      <w:r w:rsidR="00DD5A51">
        <w:rPr>
          <w:rFonts w:cs="Arial" w:hAnsi="Arial" w:ascii="Arial"/>
          <w:color w:val="003366"/>
          <w:sz w:val="18"/>
          <w:szCs w:val="18"/>
        </w:rPr>
        <w:t>,</w:t>
      </w:r>
      <w:r w:rsidRPr="00DD0D6C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DD5A51">
        <w:rPr>
          <w:rFonts w:hAnsi="Times New Roman" w:ascii="Times New Roman"/>
          <w:color w:val="000000"/>
        </w:rPr>
        <w:t>26</w:t>
      </w:r>
      <w:r w:rsidR="00950BD1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DD5A51">
        <w:rPr>
          <w:rFonts w:hAnsi="Times New Roman" w:ascii="Times New Roman"/>
          <w:color w:val="000000"/>
        </w:rPr>
        <w:t>2</w:t>
      </w:r>
      <w:r w:rsidR="00DD0D6C">
        <w:rPr>
          <w:rFonts w:hAnsi="Times New Roman" w:ascii="Times New Roman"/>
          <w:color w:val="000000"/>
        </w:rPr>
        <w:t>6</w:t>
      </w:r>
      <w:r w:rsidR="00A657F4">
        <w:rPr>
          <w:rFonts w:hAnsi="Times New Roman" w:ascii="Times New Roman"/>
          <w:color w:val="000000"/>
        </w:rPr>
        <w:t>1</w:t>
      </w:r>
      <w:r w:rsidR="00DD0D6C">
        <w:rPr>
          <w:rFonts w:hAnsi="Times New Roman" w:ascii="Times New Roman"/>
          <w:color w:val="000000"/>
        </w:rPr>
        <w:t>8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DD5A51" w:rsidRPr="00DD5A51">
        <w:rPr>
          <w:rFonts w:eastAsia="Times New Roman" w:hAnsi="Times New Roman" w:ascii="Times New Roman"/>
        </w:rPr>
        <w:t>VEDUTO USLUGE jednostavno društvo s ograničenom odgovornošću za promidžbu,</w:t>
      </w:r>
      <w:r w:rsidR="00DD5A51" w:rsidRPr="00DD5A51">
        <w:rPr>
          <w:rFonts w:hAnsi="Times New Roman" w:ascii="Times New Roman"/>
        </w:rPr>
        <w:t xml:space="preserve"> Hrvatski Leskovac, Nedeljska 7, OIB 39881486738,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lastRenderedPageBreak/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BF1F9C" w:rsidP="0001633E" w:rsidR="00BF1F9C" w:rsidRPr="0001633E">
      <w:pPr>
        <w:ind w:firstLine="708"/>
        <w:jc w:val="both"/>
        <w:rPr>
          <w:rFonts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DD0D6C">
        <w:rPr>
          <w:rFonts w:hAnsi="Times New Roman" w:ascii="Times New Roman"/>
        </w:rPr>
        <w:t>24</w:t>
      </w:r>
      <w:r w:rsidR="00B032AC">
        <w:rPr>
          <w:rFonts w:hAnsi="Times New Roman" w:ascii="Times New Roman"/>
        </w:rPr>
        <w:t>. siječnja 2018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2EA" w:rsidP="00481288" w:rsidR="00C022EA">
      <w:r>
        <w:separator/>
      </w:r>
    </w:p>
  </w:endnote>
  <w:endnote w:id="0" w:type="continuationSeparator">
    <w:p w:rsidRDefault="00C022EA" w:rsidP="00481288" w:rsidR="00C022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2EA" w:rsidP="00481288" w:rsidR="00C022EA">
      <w:r>
        <w:separator/>
      </w:r>
    </w:p>
  </w:footnote>
  <w:footnote w:id="0" w:type="continuationSeparator">
    <w:p w:rsidRDefault="00C022EA" w:rsidP="00481288" w:rsidR="00C022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223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DD5A51">
      <w:rPr>
        <w:rFonts w:hAnsi="Times New Roman" w:ascii="Times New Roman"/>
      </w:rPr>
      <w:t>2</w:t>
    </w:r>
    <w:r w:rsidR="00DD0D6C">
      <w:rPr>
        <w:rFonts w:hAnsi="Times New Roman" w:ascii="Times New Roman"/>
      </w:rPr>
      <w:t>6</w:t>
    </w:r>
    <w:r w:rsidR="00725801" w:rsidRPr="00725801">
      <w:rPr>
        <w:rFonts w:hAnsi="Times New Roman" w:ascii="Times New Roman"/>
      </w:rPr>
      <w:t>/</w:t>
    </w:r>
    <w:r w:rsidR="000B72D4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</w:t>
    </w:r>
    <w:r w:rsidR="00DD0D6C">
      <w:rPr>
        <w:rFonts w:hAnsi="Times New Roman" w:ascii="Times New Roman"/>
      </w:rPr>
      <w:t>8</w:t>
    </w:r>
    <w:r w:rsidR="003064BF">
      <w:rPr>
        <w:rFonts w:hAnsi="Times New Roman" w:ascii="Times New Roman"/>
      </w:rPr>
      <w:t>-</w:t>
    </w:r>
    <w:r w:rsidR="008A4223">
      <w:rPr>
        <w:rFonts w:hAnsi="Times New Roman" w:ascii="Times New Roman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4168"/>
    <w:rsid w:val="00030E3C"/>
    <w:rsid w:val="0004622A"/>
    <w:rsid w:val="0005027F"/>
    <w:rsid w:val="000965A0"/>
    <w:rsid w:val="000A21CB"/>
    <w:rsid w:val="000A62B5"/>
    <w:rsid w:val="000B72D4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80468"/>
    <w:rsid w:val="00191A84"/>
    <w:rsid w:val="001B3BD1"/>
    <w:rsid w:val="001C61C8"/>
    <w:rsid w:val="00207F34"/>
    <w:rsid w:val="002150C7"/>
    <w:rsid w:val="0023030F"/>
    <w:rsid w:val="00245AF4"/>
    <w:rsid w:val="00252AC0"/>
    <w:rsid w:val="00257E35"/>
    <w:rsid w:val="00264092"/>
    <w:rsid w:val="002734FB"/>
    <w:rsid w:val="00280CD3"/>
    <w:rsid w:val="002A2A5D"/>
    <w:rsid w:val="002A71E0"/>
    <w:rsid w:val="002D5111"/>
    <w:rsid w:val="00302AED"/>
    <w:rsid w:val="003064B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40312C"/>
    <w:rsid w:val="00405B06"/>
    <w:rsid w:val="00413757"/>
    <w:rsid w:val="004279D5"/>
    <w:rsid w:val="004377CF"/>
    <w:rsid w:val="00440ACF"/>
    <w:rsid w:val="00440D73"/>
    <w:rsid w:val="00457932"/>
    <w:rsid w:val="00481288"/>
    <w:rsid w:val="004902BB"/>
    <w:rsid w:val="00492D49"/>
    <w:rsid w:val="004932BA"/>
    <w:rsid w:val="004A5C61"/>
    <w:rsid w:val="004B2004"/>
    <w:rsid w:val="004F2939"/>
    <w:rsid w:val="004F4E2F"/>
    <w:rsid w:val="00500AEA"/>
    <w:rsid w:val="005103C2"/>
    <w:rsid w:val="00516D0A"/>
    <w:rsid w:val="00527268"/>
    <w:rsid w:val="005317FE"/>
    <w:rsid w:val="00574F59"/>
    <w:rsid w:val="00587B72"/>
    <w:rsid w:val="005B408F"/>
    <w:rsid w:val="005B4DB7"/>
    <w:rsid w:val="005D622B"/>
    <w:rsid w:val="005E47E2"/>
    <w:rsid w:val="005E4BC8"/>
    <w:rsid w:val="0061797B"/>
    <w:rsid w:val="00627AC4"/>
    <w:rsid w:val="0067139C"/>
    <w:rsid w:val="00695DFD"/>
    <w:rsid w:val="006A7651"/>
    <w:rsid w:val="006F2D7B"/>
    <w:rsid w:val="00725801"/>
    <w:rsid w:val="0072775E"/>
    <w:rsid w:val="0073239F"/>
    <w:rsid w:val="007342BD"/>
    <w:rsid w:val="00735054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D1D12"/>
    <w:rsid w:val="007F0266"/>
    <w:rsid w:val="007F5F0B"/>
    <w:rsid w:val="00801847"/>
    <w:rsid w:val="00811BCB"/>
    <w:rsid w:val="0083698E"/>
    <w:rsid w:val="0086652E"/>
    <w:rsid w:val="00883C6D"/>
    <w:rsid w:val="008A2A63"/>
    <w:rsid w:val="008A422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F0A95"/>
    <w:rsid w:val="00A0340E"/>
    <w:rsid w:val="00A03E42"/>
    <w:rsid w:val="00A26EBD"/>
    <w:rsid w:val="00A4307A"/>
    <w:rsid w:val="00A62B52"/>
    <w:rsid w:val="00A63C9D"/>
    <w:rsid w:val="00A657F4"/>
    <w:rsid w:val="00A83AA8"/>
    <w:rsid w:val="00A902DC"/>
    <w:rsid w:val="00A90928"/>
    <w:rsid w:val="00AA1C82"/>
    <w:rsid w:val="00AE2A54"/>
    <w:rsid w:val="00B032AC"/>
    <w:rsid w:val="00B0699D"/>
    <w:rsid w:val="00B13B4C"/>
    <w:rsid w:val="00B22578"/>
    <w:rsid w:val="00B53D41"/>
    <w:rsid w:val="00BA0133"/>
    <w:rsid w:val="00BB2FE7"/>
    <w:rsid w:val="00BB4404"/>
    <w:rsid w:val="00BE5D74"/>
    <w:rsid w:val="00BE66CF"/>
    <w:rsid w:val="00BF1F9C"/>
    <w:rsid w:val="00BF2E71"/>
    <w:rsid w:val="00C022EA"/>
    <w:rsid w:val="00C04018"/>
    <w:rsid w:val="00C179DF"/>
    <w:rsid w:val="00C23B5A"/>
    <w:rsid w:val="00C242A1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52C0"/>
    <w:rsid w:val="00D947EA"/>
    <w:rsid w:val="00DA71BA"/>
    <w:rsid w:val="00DB6D1E"/>
    <w:rsid w:val="00DC05E1"/>
    <w:rsid w:val="00DD0D6C"/>
    <w:rsid w:val="00DD5A51"/>
    <w:rsid w:val="00DF0A4A"/>
    <w:rsid w:val="00DF3CA9"/>
    <w:rsid w:val="00E16FDC"/>
    <w:rsid w:val="00E54F4D"/>
    <w:rsid w:val="00E7613F"/>
    <w:rsid w:val="00E87057"/>
    <w:rsid w:val="00E87CB3"/>
    <w:rsid w:val="00E90075"/>
    <w:rsid w:val="00EC0460"/>
    <w:rsid w:val="00EC24C2"/>
    <w:rsid w:val="00ED1090"/>
    <w:rsid w:val="00ED295E"/>
    <w:rsid w:val="00EE2921"/>
    <w:rsid w:val="00F04406"/>
    <w:rsid w:val="00F06E29"/>
    <w:rsid w:val="00F10B17"/>
    <w:rsid w:val="00F27C2D"/>
    <w:rsid w:val="00F36F6B"/>
    <w:rsid w:val="00F4154A"/>
    <w:rsid w:val="00F61E60"/>
    <w:rsid w:val="00F6347A"/>
    <w:rsid w:val="00F63E94"/>
    <w:rsid w:val="00FA0387"/>
    <w:rsid w:val="00FC4D34"/>
    <w:rsid w:val="00FD0F10"/>
    <w:rsid w:val="00FD4D82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F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F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F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F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F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1F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F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F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F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F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0640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024028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0542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2107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5691958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2159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4708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2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234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14887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86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St-26/2018-3</izvorni_sadrzaj>
    <derivirana_varijabla naziv="DomainObject.Oznaka_1">St-26/2018-3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St-26/2018</izvorni_sadrzaj>
    <derivirana_varijabla naziv="DomainObject.Predmet.OznakaBroj_1">St-26/2018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VEDUTO USLUGE j.d.o.o.</izvorni_sadrzaj>
    <derivirana_varijabla naziv="DomainObject.Predmet.ProtustrankaFormated_1">  VEDUTO USLUGE j.d.o.o.</derivirana_varijabla>
  </DomainObject.Predmet.ProtustrankaFormated>
  <DomainObject.Predmet.ProtustrankaFormatedOIB>
    <izvorni_sadrzaj>  VEDUTO USLUGE j.d.o.o., OIB 39881486738</izvorni_sadrzaj>
    <derivirana_varijabla naziv="DomainObject.Predmet.ProtustrankaFormatedOIB_1">  VEDUTO USLUGE j.d.o.o., OIB 39881486738</derivirana_varijabla>
  </DomainObject.Predmet.ProtustrankaFormatedOIB>
  <DomainObject.Predmet.ProtustrankaFormatedWithAdress>
    <izvorni_sadrzaj> VEDUTO USLUGE j.d.o.o., Nedeljska 7, 10257 Hrvatski Leskovac</izvorni_sadrzaj>
    <derivirana_varijabla naziv="DomainObject.Predmet.ProtustrankaFormatedWithAdress_1"> VEDUTO USLUGE j.d.o.o., Nedeljska 7, 10257 Hrvatski Leskovac</derivirana_varijabla>
  </DomainObject.Predmet.ProtustrankaFormatedWithAdress>
  <DomainObject.Predmet.ProtustrankaFormatedWithAdressOIB>
    <izvorni_sadrzaj> VEDUTO USLUGE j.d.o.o., OIB 39881486738, Nedeljska 7, 10257 Hrvatski Leskovac</izvorni_sadrzaj>
    <derivirana_varijabla naziv="DomainObject.Predmet.ProtustrankaFormatedWithAdressOIB_1"> VEDUTO USLUGE j.d.o.o., OIB 39881486738, Nedeljska 7, 10257 Hrvatski Leskovac</derivirana_varijabla>
  </DomainObject.Predmet.ProtustrankaFormatedWithAdressOIB>
  <DomainObject.Predmet.ProtustrankaWithAdress>
    <izvorni_sadrzaj>VEDUTO USLUGE j.d.o.o. Nedeljska 7, 10257 Hrvatski Leskovac</izvorni_sadrzaj>
    <derivirana_varijabla naziv="DomainObject.Predmet.ProtustrankaWithAdress_1">VEDUTO USLUGE j.d.o.o. Nedeljska 7, 10257 Hrvatski Leskovac</derivirana_varijabla>
  </DomainObject.Predmet.ProtustrankaWithAdress>
  <DomainObject.Predmet.ProtustrankaWithAdressOIB>
    <izvorni_sadrzaj>VEDUTO USLUGE j.d.o.o., OIB 39881486738, Nedeljska 7, 10257 Hrvatski Leskovac</izvorni_sadrzaj>
    <derivirana_varijabla naziv="DomainObject.Predmet.ProtustrankaWithAdressOIB_1">VEDUTO USLUGE j.d.o.o., OIB 39881486738, Nedeljska 7, 10257 Hrvatski Leskovac</derivirana_varijabla>
  </DomainObject.Predmet.ProtustrankaWithAdressOIB>
  <DomainObject.Predmet.ProtustrankaNazivFormated>
    <izvorni_sadrzaj>VEDUTO USLUGE j.d.o.o.</izvorni_sadrzaj>
    <derivirana_varijabla naziv="DomainObject.Predmet.ProtustrankaNazivFormated_1">VEDUTO USLUGE j.d.o.o.</derivirana_varijabla>
  </DomainObject.Predmet.ProtustrankaNazivFormated>
  <DomainObject.Predmet.ProtustrankaNazivFormatedOIB>
    <izvorni_sadrzaj>VEDUTO USLUGE j.d.o.o., OIB 39881486738</izvorni_sadrzaj>
    <derivirana_varijabla naziv="DomainObject.Predmet.ProtustrankaNazivFormatedOIB_1">VEDUTO USLUGE j.d.o.o., OIB 39881486738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VEDUTO USLUGE j.d.o.o.</item>
    </izvorni_sadrzaj>
    <derivirana_varijabla naziv="DomainObject.Predmet.ProtuStrankaListFormated_1">
      <item>VEDUTO USLUGE j.d.o.o.</item>
    </derivirana_varijabla>
  </DomainObject.Predmet.ProtuStrankaListFormated>
  <DomainObject.Predmet.ProtuStrankaListFormatedOIB>
    <izvorni_sadrzaj>
      <item>VEDUTO USLUGE j.d.o.o., OIB 39881486738</item>
    </izvorni_sadrzaj>
    <derivirana_varijabla naziv="DomainObject.Predmet.ProtuStrankaListFormatedOIB_1">
      <item>VEDUTO USLUGE j.d.o.o., OIB 39881486738</item>
    </derivirana_varijabla>
  </DomainObject.Predmet.ProtuStrankaListFormatedOIB>
  <DomainObject.Predmet.ProtuStrankaListFormatedWithAdress>
    <izvorni_sadrzaj>
      <item>VEDUTO USLUGE j.d.o.o., Nedeljska 7, 10257 Hrvatski Leskovac</item>
    </izvorni_sadrzaj>
    <derivirana_varijabla naziv="DomainObject.Predmet.ProtuStrankaListFormatedWithAdress_1">
      <item>VEDUTO USLUGE j.d.o.o., Nedeljska 7, 10257 Hrvatski Leskovac</item>
    </derivirana_varijabla>
  </DomainObject.Predmet.ProtuStrankaListFormatedWithAdress>
  <DomainObject.Predmet.ProtuStrankaListFormatedWithAdressOIB>
    <izvorni_sadrzaj>
      <item>VEDUTO USLUGE j.d.o.o., OIB 39881486738, Nedeljska 7, 10257 Hrvatski Leskovac</item>
    </izvorni_sadrzaj>
    <derivirana_varijabla naziv="DomainObject.Predmet.ProtuStrankaListFormatedWithAdressOIB_1">
      <item>VEDUTO USLUGE j.d.o.o., OIB 39881486738, Nedeljska 7, 10257 Hrvatski Leskovac</item>
    </derivirana_varijabla>
  </DomainObject.Predmet.ProtuStrankaListFormatedWithAdressOIB>
  <DomainObject.Predmet.ProtuStrankaListNazivFormated>
    <izvorni_sadrzaj>
      <item>VEDUTO USLUGE j.d.o.o.</item>
    </izvorni_sadrzaj>
    <derivirana_varijabla naziv="DomainObject.Predmet.ProtuStrankaListNazivFormated_1">
      <item>VEDUTO USLUGE j.d.o.o.</item>
    </derivirana_varijabla>
  </DomainObject.Predmet.ProtuStrankaListNazivFormated>
  <DomainObject.Predmet.ProtuStrankaListNazivFormatedOIB>
    <izvorni_sadrzaj>
      <item>VEDUTO USLUGE j.d.o.o., OIB 39881486738</item>
    </izvorni_sadrzaj>
    <derivirana_varijabla naziv="DomainObject.Predmet.ProtuStrankaListNazivFormatedOIB_1">
      <item>VEDUTO USLUGE j.d.o.o., OIB 39881486738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>St-26/2018-3</izvorni_sadrzaj>
    <derivirana_varijabla naziv="DomainObject.PoslovniBrojDokumenta_1">St-26/2018-3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VEDUTO USLUGE j.d.o.o.</izvorni_sadrzaj>
    <derivirana_varijabla naziv="DomainObject.Predmet.ProtustrankaIDrugi_1">VEDUTO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VEDUTO USLUGE j.d.o.o., OIB 39881486738, Nedeljska 7, 10257 Hrvatski Leskovac</izvorni_sadrzaj>
    <derivirana_varijabla naziv="DomainObject.Predmet.ProtustrankaIDrugiAdressOIB_1">VEDUTO USLUGE j.d.o.o., OIB 39881486738, Nedeljska 7,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VEDUTO USLUGE j.d.o.o.</item>
    </izvorni_sadrzaj>
    <derivirana_varijabla naziv="DomainObject.Predmet.SudioniciListNaziv_1">
      <item>FINA Regionalni centar Zagreb</item>
      <item>VEDUTO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VEDUTO USLUGE j.d.o.o., OIB 39881486738, Nedeljska 7,10257 Hrvatski Leskovac</item>
    </izvorni_sadrzaj>
    <derivirana_varijabla naziv="DomainObject.Predmet.SudioniciListAdressOIB_1">
      <item>FINA Regionalni centar Zagreb, OIB 85821130368, Trg svibanjskih žrtava 1995. 1,10000 Zagreb</item>
      <item>VEDUTO USLUGE j.d.o.o., OIB 39881486738, Nedeljska 7,10257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39881486738</item>
    </izvorni_sadrzaj>
    <derivirana_varijabla naziv="DomainObject.Predmet.SudioniciListNazivOIB_1">
      <item>, OIB 85821130368</item>
      <item>, OIB 39881486738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D3875A-0B70-4B21-93AC-7189F65D8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3165</properties:Characters>
  <properties:Lines>79</properties:Lines>
  <properties:Paragraphs>27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2018-01-24T09:40:00Z</dcterms:created>
  <dc:creator>Žana Livaja</dc:creator>
  <cp:lastModifiedBy>Marina Markić</cp:lastModifiedBy>
  <cp:lastPrinted>2018-01-24T10:34:00Z</cp:lastPrinted>
  <dcterms:modified xmlns:xsi="http://www.w3.org/2001/XMLSchema-instance" xsi:type="dcterms:W3CDTF">2018-01-24T10:34:00Z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St-26/2018-3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