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7003" w14:paraId="158700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34F3E">
        <w:rPr>
          <w:rFonts w:hAnsi="Times New Roman" w:ascii="Times New Roman"/>
          <w:szCs w:val="24"/>
          <w:lang w:val="hr-HR"/>
        </w:rPr>
        <w:t xml:space="preserve"> </w:t>
      </w:r>
      <w:r w:rsidR="00034F3E" w:rsidRPr="00034F3E">
        <w:rPr>
          <w:rFonts w:hAnsi="Times New Roman" w:ascii="Times New Roman"/>
        </w:rPr>
        <w:t>MO-AD LJUBIĆ j.d.o.o. za usluge i turistička agencija, Mrzlo Polje, Mrzlo Polje 54, OIB:  43653012440</w:t>
      </w:r>
      <w:r w:rsidR="008368CA">
        <w:t xml:space="preserve">,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034F3E" w:rsidRPr="00034F3E">
        <w:rPr>
          <w:rFonts w:hAnsi="Times New Roman" w:ascii="Times New Roman"/>
        </w:rPr>
        <w:t>MO-AD LJUBIĆ j.d.o.o. za usluge i turistička agencija, Mrzlo Polje, Mrzlo Polje 54, OIB:  43653012440</w:t>
      </w:r>
      <w:r w:rsidR="00034F3E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34F3E">
        <w:rPr>
          <w:rFonts w:hAnsi="Times New Roman" w:ascii="Times New Roman"/>
          <w:lang w:val="hr-HR"/>
        </w:rPr>
        <w:t>57.007,80</w:t>
      </w:r>
      <w:r w:rsidR="00C94EF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2756A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A7380F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A7380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A7380F" w:rsidP="00492E13" w:rsidR="00A7380F" w:rsidRPr="00A7380F">
      <w:pPr>
        <w:jc w:val="center"/>
        <w:rPr>
          <w:rFonts w:hAnsi="Times New Roman" w:ascii="Times New Roman"/>
        </w:rPr>
      </w:pPr>
    </w:p>
    <w:p w:rsidRDefault="00A7380F" w:rsidP="002152A3" w:rsidR="00A7380F" w:rsidRPr="00A7380F">
      <w:pPr>
        <w:jc w:val="right"/>
        <w:rPr>
          <w:rFonts w:hAnsi="Times New Roman" w:ascii="Times New Roman"/>
        </w:rPr>
      </w:pPr>
      <w:r w:rsidRPr="00A7380F">
        <w:rPr>
          <w:rFonts w:hAnsi="Times New Roman" w:ascii="Times New Roman"/>
        </w:rPr>
        <w:t>za točnost otpravka</w:t>
      </w:r>
    </w:p>
    <w:p w:rsidRDefault="00A7380F" w:rsidP="002152A3" w:rsidR="00A7380F" w:rsidRPr="00A7380F">
      <w:pPr>
        <w:jc w:val="right"/>
        <w:rPr>
          <w:rFonts w:hAnsi="Times New Roman" w:ascii="Times New Roman"/>
        </w:rPr>
      </w:pPr>
      <w:r w:rsidRPr="00A7380F">
        <w:rPr>
          <w:rFonts w:hAnsi="Times New Roman" w:ascii="Times New Roman"/>
        </w:rPr>
        <w:t>ovlašteni službenik</w:t>
      </w:r>
    </w:p>
    <w:p w:rsidRDefault="00A7380F" w:rsidP="002152A3" w:rsidR="00A7380F" w:rsidRPr="00A7380F">
      <w:pPr>
        <w:jc w:val="right"/>
        <w:rPr>
          <w:rFonts w:hAnsi="Times New Roman" w:ascii="Times New Roman"/>
        </w:rPr>
      </w:pPr>
      <w:r w:rsidRPr="00A7380F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38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368CA">
          <w:rPr>
            <w:rFonts w:hAnsi="Times New Roman" w:ascii="Times New Roman"/>
            <w:lang w:val="hr-HR"/>
          </w:rPr>
          <w:t>7</w:t>
        </w:r>
        <w:r w:rsidR="00034F3E">
          <w:rPr>
            <w:rFonts w:hAnsi="Times New Roman" w:ascii="Times New Roman"/>
            <w:lang w:val="hr-HR"/>
          </w:rPr>
          <w:t>177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368CA">
      <w:rPr>
        <w:rFonts w:hAnsi="Times New Roman" w:ascii="Times New Roman"/>
        <w:lang w:val="hr-HR"/>
      </w:rPr>
      <w:t>7</w:t>
    </w:r>
    <w:r w:rsidR="00C94EFC">
      <w:rPr>
        <w:rFonts w:hAnsi="Times New Roman" w:ascii="Times New Roman"/>
        <w:lang w:val="hr-HR"/>
      </w:rPr>
      <w:t>1</w:t>
    </w:r>
    <w:r w:rsidR="00034F3E">
      <w:rPr>
        <w:rFonts w:hAnsi="Times New Roman" w:ascii="Times New Roman"/>
        <w:lang w:val="hr-HR"/>
      </w:rPr>
      <w:t>77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F3E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56AC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85413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368CA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9F3FE8"/>
    <w:rsid w:val="00A53A81"/>
    <w:rsid w:val="00A543D7"/>
    <w:rsid w:val="00A558D6"/>
    <w:rsid w:val="00A6785C"/>
    <w:rsid w:val="00A7380F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94EFC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13C10"/>
    <w:rsid w:val="00E2055A"/>
    <w:rsid w:val="00E6798F"/>
    <w:rsid w:val="00E707CA"/>
    <w:rsid w:val="00E805C3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8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8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8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8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8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8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8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8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7177</izvorni_sadrzaj>
    <derivirana_varijabla naziv="DomainObject.Predmet.Broj_1">7177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St-7177/2015</izvorni_sadrzaj>
    <derivirana_varijabla naziv="DomainObject.Predmet.OznakaBroj_1">St-7177/2015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MO-AD LJUBIĆ j.d.o.o. zastupanog po punomoćniku DANIJEL LJUBIĆ</izvorni_sadrzaj>
    <derivirana_varijabla naziv="DomainObject.Predmet.ProtustrankaFormated_1">  MO-AD LJUBIĆ j.d.o.o. zastupanog po punomoćniku DANIJEL LJUBIĆ</derivirana_varijabla>
  </DomainObject.Predmet.ProtustrankaFormated>
  <DomainObject.Predmet.ProtustrankaFormatedOIB>
    <izvorni_sadrzaj>  MO-AD LJUBIĆ j.d.o.o., OIB 43653012440 zastupanog po punomoćniku DANIJEL LJUBIĆ</izvorni_sadrzaj>
    <derivirana_varijabla naziv="DomainObject.Predmet.ProtustrankaFormatedOIB_1">  MO-AD LJUBIĆ j.d.o.o., OIB 43653012440 zastupanog po punomoćniku DANIJEL LJUBIĆ</derivirana_varijabla>
  </DomainObject.Predmet.ProtustrankaFormatedOIB>
  <DomainObject.Predmet.ProtustrankaFormatedWithAdress>
    <izvorni_sadrzaj> MO-AD LJUBIĆ j.d.o.o., Mrzlo Polje 54, 49210 Mrzlo Polje zastupanog po punomoćniku DANIJEL LJUBIĆ</izvorni_sadrzaj>
    <derivirana_varijabla naziv="DomainObject.Predmet.ProtustrankaFormatedWithAdress_1"> MO-AD LJUBIĆ j.d.o.o., Mrzlo Polje 54, 49210 Mrzlo Polje zastupanog po punomoćniku DANIJEL LJUBIĆ</derivirana_varijabla>
  </DomainObject.Predmet.ProtustrankaFormatedWithAdress>
  <DomainObject.Predmet.ProtustrankaFormatedWithAdressOIB>
    <izvorni_sadrzaj> MO-AD LJUBIĆ j.d.o.o., OIB 43653012440, Mrzlo Polje 54, 49210 Mrzlo Polje zastupanog po punomoćniku DANIJEL LJUBIĆ</izvorni_sadrzaj>
    <derivirana_varijabla naziv="DomainObject.Predmet.ProtustrankaFormatedWithAdressOIB_1"> MO-AD LJUBIĆ j.d.o.o., OIB 43653012440, Mrzlo Polje 54, 49210 Mrzlo Polje zastupanog po punomoćniku DANIJEL LJUBIĆ</derivirana_varijabla>
  </DomainObject.Predmet.ProtustrankaFormatedWithAdressOIB>
  <DomainObject.Predmet.ProtustrankaWithAdress>
    <izvorni_sadrzaj>MO-AD LJUBIĆ j.d.o.o. Mrzlo Polje 54, 49210 Mrzlo Polje</izvorni_sadrzaj>
    <derivirana_varijabla naziv="DomainObject.Predmet.ProtustrankaWithAdress_1">MO-AD LJUBIĆ j.d.o.o. Mrzlo Polje 54, 49210 Mrzlo Polje</derivirana_varijabla>
  </DomainObject.Predmet.ProtustrankaWithAdress>
  <DomainObject.Predmet.ProtustrankaWithAdressOIB>
    <izvorni_sadrzaj>MO-AD LJUBIĆ j.d.o.o., OIB 43653012440, Mrzlo Polje 54, 49210 Mrzlo Polje</izvorni_sadrzaj>
    <derivirana_varijabla naziv="DomainObject.Predmet.ProtustrankaWithAdressOIB_1">MO-AD LJUBIĆ j.d.o.o., OIB 43653012440, Mrzlo Polje 54, 49210 Mrzlo Polje</derivirana_varijabla>
  </DomainObject.Predmet.ProtustrankaWithAdressOIB>
  <DomainObject.Predmet.ProtustrankaNazivFormated>
    <izvorni_sadrzaj>MO-AD LJUBIĆ j.d.o.o.</izvorni_sadrzaj>
    <derivirana_varijabla naziv="DomainObject.Predmet.ProtustrankaNazivFormated_1">MO-AD LJUBIĆ j.d.o.o.</derivirana_varijabla>
  </DomainObject.Predmet.ProtustrankaNazivFormated>
  <DomainObject.Predmet.ProtustrankaNazivFormatedOIB>
    <izvorni_sadrzaj>MO-AD LJUBIĆ j.d.o.o., OIB 43653012440</izvorni_sadrzaj>
    <derivirana_varijabla naziv="DomainObject.Predmet.ProtustrankaNazivFormatedOIB_1">MO-AD LJUBIĆ j.d.o.o., OIB 43653012440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MO-AD LJUBIĆ j.d.o.o. zastupanog po punomoćniku DANIJEL LJUBIĆ</item>
    </izvorni_sadrzaj>
    <derivirana_varijabla naziv="DomainObject.Predmet.ProtuStrankaListFormated_1">
      <item>MO-AD LJUBIĆ j.d.o.o. zastupanog po punomoćniku DANIJEL LJUBIĆ</item>
    </derivirana_varijabla>
  </DomainObject.Predmet.ProtuStrankaListFormated>
  <DomainObject.Predmet.ProtuStrankaListFormatedOIB>
    <izvorni_sadrzaj>
      <item>MO-AD LJUBIĆ j.d.o.o., OIB 43653012440 zastupanog po punomoćniku DANIJEL LJUBIĆ</item>
    </izvorni_sadrzaj>
    <derivirana_varijabla naziv="DomainObject.Predmet.ProtuStrankaListFormatedOIB_1">
      <item>MO-AD LJUBIĆ j.d.o.o., OIB 43653012440 zastupanog po punomoćniku DANIJEL LJUBIĆ</item>
    </derivirana_varijabla>
  </DomainObject.Predmet.ProtuStrankaListFormatedOIB>
  <DomainObject.Predmet.ProtuStrankaListFormatedWithAdress>
    <izvorni_sadrzaj>
      <item>MO-AD LJUBIĆ j.d.o.o., Mrzlo Polje 54, 49210 Mrzlo Polje zastupanog po punomoćniku DANIJEL LJUBIĆ</item>
    </izvorni_sadrzaj>
    <derivirana_varijabla naziv="DomainObject.Predmet.ProtuStrankaListFormatedWithAdress_1">
      <item>MO-AD LJUBIĆ j.d.o.o., Mrzlo Polje 54, 49210 Mrzlo Polje zastupanog po punomoćniku DANIJEL LJUBIĆ</item>
    </derivirana_varijabla>
  </DomainObject.Predmet.ProtuStrankaListFormatedWithAdress>
  <DomainObject.Predmet.ProtuStrankaListFormatedWithAdressOIB>
    <izvorni_sadrzaj>
      <item>MO-AD LJUBIĆ j.d.o.o., OIB 43653012440, Mrzlo Polje 54, 49210 Mrzlo Polje zastupanog po punomoćniku DANIJEL LJUBIĆ</item>
    </izvorni_sadrzaj>
    <derivirana_varijabla naziv="DomainObject.Predmet.ProtuStrankaListFormatedWithAdressOIB_1">
      <item>MO-AD LJUBIĆ j.d.o.o., OIB 43653012440, Mrzlo Polje 54, 49210 Mrzlo Polje zastupanog po punomoćniku DANIJEL LJUBIĆ</item>
    </derivirana_varijabla>
  </DomainObject.Predmet.ProtuStrankaListFormatedWithAdressOIB>
  <DomainObject.Predmet.ProtuStrankaListNazivFormated>
    <izvorni_sadrzaj>
      <item>MO-AD LJUBIĆ j.d.o.o.</item>
    </izvorni_sadrzaj>
    <derivirana_varijabla naziv="DomainObject.Predmet.ProtuStrankaListNazivFormated_1">
      <item>MO-AD LJUBIĆ j.d.o.o.</item>
    </derivirana_varijabla>
  </DomainObject.Predmet.ProtuStrankaListNazivFormated>
  <DomainObject.Predmet.ProtuStrankaListNazivFormatedOIB>
    <izvorni_sadrzaj>
      <item>MO-AD LJUBIĆ j.d.o.o., OIB 43653012440</item>
    </izvorni_sadrzaj>
    <derivirana_varijabla naziv="DomainObject.Predmet.ProtuStrankaListNazivFormatedOIB_1">
      <item>MO-AD LJUBIĆ j.d.o.o., OIB 43653012440</item>
    </derivirana_varijabla>
  </DomainObject.Predmet.ProtuStrankaListNazivFormatedOIB>
  <DomainObject.Predmet.OstaliListFormated>
    <izvorni_sadrzaj>
      <item>DANIJEL LJUBIĆ punomoćnik sudionika u postupku MO-AD LJUBIĆ j.d.o.o.</item>
    </izvorni_sadrzaj>
    <derivirana_varijabla naziv="DomainObject.Predmet.OstaliListFormated_1">
      <item>DANIJEL LJUBIĆ punomoćnik sudionika u postupku MO-AD LJUBIĆ j.d.o.o.</item>
    </derivirana_varijabla>
  </DomainObject.Predmet.OstaliListFormated>
  <DomainObject.Predmet.OstaliListFormatedOIB>
    <izvorni_sadrzaj>
      <item>DANIJEL LJUBIĆ, OIB 11404475032 punomoćnik sudionika u postupku MO-AD LJUBIĆ j.d.o.o.</item>
    </izvorni_sadrzaj>
    <derivirana_varijabla naziv="DomainObject.Predmet.OstaliListFormatedOIB_1">
      <item>DANIJEL LJUBIĆ, OIB 11404475032 punomoćnik sudionika u postupku MO-AD LJUBIĆ j.d.o.o.</item>
    </derivirana_varijabla>
  </DomainObject.Predmet.OstaliListFormatedOIB>
  <DomainObject.Predmet.OstaliListFormatedWithAdress>
    <izvorni_sadrzaj>
      <item>DANIJEL LJUBIĆ, MRZLO POLJE 54, 49210 Mrzlo Polje punomoćnik sudionika u postupku MO-AD LJUBIĆ j.d.o.o.</item>
    </izvorni_sadrzaj>
    <derivirana_varijabla naziv="DomainObject.Predmet.OstaliListFormatedWithAdress_1">
      <item>DANIJEL LJUBIĆ, MRZLO POLJE 54, 49210 Mrzlo Polje punomoćnik sudionika u postupku MO-AD LJUBIĆ j.d.o.o.</item>
    </derivirana_varijabla>
  </DomainObject.Predmet.OstaliListFormatedWithAdress>
  <DomainObject.Predmet.OstaliListFormatedWithAdressOIB>
    <izvorni_sadrzaj>
      <item>DANIJEL LJUBIĆ, OIB 11404475032, MRZLO POLJE 54, 49210 Mrzlo Polje punomoćnik sudionika u postupku MO-AD LJUBIĆ j.d.o.o.</item>
    </izvorni_sadrzaj>
    <derivirana_varijabla naziv="DomainObject.Predmet.OstaliListFormatedWithAdressOIB_1">
      <item>DANIJEL LJUBIĆ, OIB 11404475032, MRZLO POLJE 54, 49210 Mrzlo Polje punomoćnik sudionika u postupku MO-AD LJUBIĆ j.d.o.o.</item>
    </derivirana_varijabla>
  </DomainObject.Predmet.OstaliListFormatedWithAdressOIB>
  <DomainObject.Predmet.OstaliListNazivFormated>
    <izvorni_sadrzaj>
      <item>DANIJEL LJUBIĆ</item>
    </izvorni_sadrzaj>
    <derivirana_varijabla naziv="DomainObject.Predmet.OstaliListNazivFormated_1">
      <item>DANIJEL LJUBIĆ</item>
    </derivirana_varijabla>
  </DomainObject.Predmet.OstaliListNazivFormated>
  <DomainObject.Predmet.OstaliListNazivFormatedOIB>
    <izvorni_sadrzaj>
      <item>DANIJEL LJUBIĆ, OIB 11404475032</item>
    </izvorni_sadrzaj>
    <derivirana_varijabla naziv="DomainObject.Predmet.OstaliListNazivFormatedOIB_1">
      <item>DANIJEL LJUBIĆ, OIB 11404475032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MO-AD LJUBIĆ j.d.o.o.</izvorni_sadrzaj>
    <derivirana_varijabla naziv="DomainObject.Predmet.ProtustrankaIDrugi_1">MO-AD LJUBIĆ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MO-AD LJUBIĆ j.d.o.o., OIB 43653012440, Mrzlo Polje 54, 49210 Mrzlo Polje</izvorni_sadrzaj>
    <derivirana_varijabla naziv="DomainObject.Predmet.ProtustrankaIDrugiAdressOIB_1">MO-AD LJUBIĆ j.d.o.o., OIB 43653012440, Mrzlo Polje 54, 49210 Mrzlo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MO-AD LJUBIĆ j.d.o.o.</item>
      <item>FINA Regionalni centar Zagreb</item>
      <item>DANIJEL LJUBIĆ</item>
    </izvorni_sadrzaj>
    <derivirana_varijabla naziv="DomainObject.Predmet.SudioniciListNaziv_1">
      <item>MO-AD LJUBIĆ j.d.o.o.</item>
      <item>FINA Regionalni centar Zagreb</item>
      <item>DANIJEL LJUBIĆ</item>
    </derivirana_varijabla>
  </DomainObject.Predmet.SudioniciListNaziv>
  <DomainObject.Predmet.SudioniciListAdressOIB>
    <izvorni_sadrzaj>
      <item>MO-AD LJUBIĆ j.d.o.o., OIB 43653012440, Mrzlo Polje 54,49210 Mrzlo Polje</item>
      <item>FINA Regionalni centar Zagreb, OIB 85821130368, Trg svibanjskih žrtava 1995. 1,10000 Zagreb</item>
      <item>DANIJEL LJUBIĆ, OIB 11404475032, MRZLO POLJE 54,49210 Mrzlo Polje</item>
    </izvorni_sadrzaj>
    <derivirana_varijabla naziv="DomainObject.Predmet.SudioniciListAdressOIB_1">
      <item>MO-AD LJUBIĆ j.d.o.o., OIB 43653012440, Mrzlo Polje 54,49210 Mrzlo Polje</item>
      <item>FINA Regionalni centar Zagreb, OIB 85821130368, Trg svibanjskih žrtava 1995. 1,10000 Zagreb</item>
      <item>DANIJEL LJUBIĆ, OIB 11404475032, MRZLO POLJE 54,49210 Mrzlo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43653012440</item>
      <item>, OIB 85821130368</item>
      <item>, OIB 11404475032</item>
    </izvorni_sadrzaj>
    <derivirana_varijabla naziv="DomainObject.Predmet.SudioniciListNazivOIB_1">
      <item>, OIB 43653012440</item>
      <item>, OIB 85821130368</item>
      <item>, OIB 11404475032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9FAB1-1CC7-400F-BB41-0EFF4A7E1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395</properties:Words>
  <properties:Characters>2121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2016-06-27T10:34:00Z</dcterms:created>
  <dc:creator>Sudsko vijeæe</dc:creator>
  <cp:lastModifiedBy>Višnja Svečak</cp:lastModifiedBy>
  <cp:lastPrinted>2016-06-27T10:39:00Z</cp:lastPrinted>
  <dcterms:modified xmlns:xsi="http://www.w3.org/2001/XMLSchema-instance" xsi:type="dcterms:W3CDTF">2016-06-27T10:39:00Z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