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6feb" w14:paraId="3b16feb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2047EC">
        <w:t>834</w:t>
      </w:r>
      <w:r w:rsidR="000A52DE">
        <w:t>/</w:t>
      </w:r>
      <w:r w:rsidR="007F1B4C">
        <w:t>20</w:t>
      </w:r>
      <w:r w:rsidR="005C26EE">
        <w:t>1</w:t>
      </w:r>
      <w:r w:rsidR="00177C16">
        <w:t>6</w:t>
      </w:r>
      <w:r w:rsidR="00272916" w:rsidRPr="001D58C0">
        <w:t>-</w:t>
      </w:r>
      <w:r w:rsidR="002047EC">
        <w:t>117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</w:t>
      </w:r>
      <w:r w:rsidR="002047EC">
        <w:t>stečajnim</w:t>
      </w:r>
      <w:r w:rsidRPr="001D58C0">
        <w:t xml:space="preserve"> </w:t>
      </w:r>
      <w:r w:rsidR="002047EC">
        <w:t xml:space="preserve">dužnikom </w:t>
      </w:r>
      <w:r w:rsidR="002047EC" w:rsidRPr="00785E40">
        <w:t>GRADNJA DALMACIJA d.o.o, Zadar, Široka ulica 10, OIB: 38615601297</w:t>
      </w:r>
      <w:r w:rsidR="005249E5" w:rsidRPr="00F563CB">
        <w:t xml:space="preserve">, zastupanom po stečajnom upravitelju </w:t>
      </w:r>
      <w:r w:rsidR="002047EC">
        <w:t>Draženu Vidmanu</w:t>
      </w:r>
      <w:r w:rsidR="00FA20A3" w:rsidRPr="00006969">
        <w:t>,</w:t>
      </w:r>
      <w:r w:rsidRPr="001D58C0">
        <w:t xml:space="preserve"> dana </w:t>
      </w:r>
      <w:r w:rsidR="002047EC">
        <w:t>11</w:t>
      </w:r>
      <w:r w:rsidR="00F05665">
        <w:t>.</w:t>
      </w:r>
      <w:r w:rsidR="005249E5">
        <w:t xml:space="preserve"> </w:t>
      </w:r>
      <w:r w:rsidR="002047EC">
        <w:t>svibnja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7D14C3" w:rsidR="007D14C3">
      <w:pPr>
        <w:pStyle w:val="Tijeloteksta"/>
        <w:numPr>
          <w:ilvl w:val="0"/>
          <w:numId w:val="3"/>
        </w:numPr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bez odgode</w:t>
      </w:r>
      <w:r w:rsidRPr="001D58C0">
        <w:rPr>
          <w:szCs w:val="24"/>
        </w:rPr>
        <w:t xml:space="preserve"> postupiti po</w:t>
      </w:r>
      <w:r w:rsidR="000C12F6">
        <w:rPr>
          <w:szCs w:val="24"/>
        </w:rPr>
        <w:t xml:space="preserve"> </w:t>
      </w:r>
      <w:r w:rsidR="002047EC">
        <w:rPr>
          <w:szCs w:val="24"/>
        </w:rPr>
        <w:t>zahtjevima</w:t>
      </w:r>
      <w:r w:rsidR="007D14C3">
        <w:rPr>
          <w:szCs w:val="24"/>
        </w:rPr>
        <w:t xml:space="preserve"> za prodaju nekretnina u stečajnom postupku pod poslovnim brojem 1 St-</w:t>
      </w:r>
      <w:r w:rsidR="002047EC">
        <w:rPr>
          <w:szCs w:val="24"/>
        </w:rPr>
        <w:t>834</w:t>
      </w:r>
      <w:r w:rsidR="007D14C3">
        <w:rPr>
          <w:szCs w:val="24"/>
        </w:rPr>
        <w:t>/1</w:t>
      </w:r>
      <w:r w:rsidR="00177C16">
        <w:rPr>
          <w:szCs w:val="24"/>
        </w:rPr>
        <w:t>6</w:t>
      </w:r>
      <w:r w:rsidR="002047EC">
        <w:rPr>
          <w:szCs w:val="24"/>
        </w:rPr>
        <w:t xml:space="preserve"> od 24</w:t>
      </w:r>
      <w:r w:rsidR="007D14C3">
        <w:rPr>
          <w:szCs w:val="24"/>
        </w:rPr>
        <w:t xml:space="preserve">. </w:t>
      </w:r>
      <w:r w:rsidR="00177C16">
        <w:rPr>
          <w:szCs w:val="24"/>
        </w:rPr>
        <w:t>travnja</w:t>
      </w:r>
      <w:r w:rsidR="007D14C3">
        <w:rPr>
          <w:szCs w:val="24"/>
        </w:rPr>
        <w:t xml:space="preserve"> 2018. bez obzira što su uz iste dostavljene preslike izvadaka iz zemljišne knjige.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2047EC">
        <w:t>Zadru, 11</w:t>
      </w:r>
      <w:r w:rsidR="00BB21AE">
        <w:t>.</w:t>
      </w:r>
      <w:r w:rsidR="006B06D5" w:rsidRPr="006B06D5">
        <w:t xml:space="preserve"> </w:t>
      </w:r>
      <w:r w:rsidR="002047EC">
        <w:t>svibnja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DD1DA3" w:rsidP="00DD1DA3" w:rsidR="00F369FC" w:rsidRPr="006B06D5">
      <w:r>
        <w:t>Za točnost otpravka – ovlašteni službenik</w:t>
      </w:r>
      <w:r w:rsidR="00705322"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DD1DA3" w:rsidP="00DD1DA3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0F3E41"/>
    <w:rsid w:val="00177C16"/>
    <w:rsid w:val="001D58C0"/>
    <w:rsid w:val="001E203A"/>
    <w:rsid w:val="002047EC"/>
    <w:rsid w:val="002275DA"/>
    <w:rsid w:val="002661F6"/>
    <w:rsid w:val="00272916"/>
    <w:rsid w:val="00473311"/>
    <w:rsid w:val="005249E5"/>
    <w:rsid w:val="005844DD"/>
    <w:rsid w:val="00591E71"/>
    <w:rsid w:val="005C26EE"/>
    <w:rsid w:val="006B06D5"/>
    <w:rsid w:val="006B4A1A"/>
    <w:rsid w:val="006F66A3"/>
    <w:rsid w:val="006F72AB"/>
    <w:rsid w:val="00705322"/>
    <w:rsid w:val="00730831"/>
    <w:rsid w:val="007D14C3"/>
    <w:rsid w:val="007D567C"/>
    <w:rsid w:val="007E0EE0"/>
    <w:rsid w:val="007F1B4C"/>
    <w:rsid w:val="00890016"/>
    <w:rsid w:val="008C564C"/>
    <w:rsid w:val="008F580E"/>
    <w:rsid w:val="009D180C"/>
    <w:rsid w:val="00A131F6"/>
    <w:rsid w:val="00A33A37"/>
    <w:rsid w:val="00A5774F"/>
    <w:rsid w:val="00B51CD2"/>
    <w:rsid w:val="00BB21AE"/>
    <w:rsid w:val="00BC6BF7"/>
    <w:rsid w:val="00BD4609"/>
    <w:rsid w:val="00C8063F"/>
    <w:rsid w:val="00D57315"/>
    <w:rsid w:val="00DD1DA3"/>
    <w:rsid w:val="00E155C8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795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2018-05-11T07:51:00Z</dcterms:created>
  <dc:creator>Martina Kalmeta</dc:creator>
  <cp:lastModifiedBy>Ante Rubelj</cp:lastModifiedBy>
  <cp:lastPrinted>2017-08-23T08:16:00Z</cp:lastPrinted>
  <dcterms:modified xmlns:xsi="http://www.w3.org/2001/XMLSchema-instance" xsi:type="dcterms:W3CDTF">2018-05-11T11:47:00Z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(St-834-16 -117 zaključak fini po - preslikama.docx)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