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37dd" w14:paraId="09537d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7602D1">
        <w:t>460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377A10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7825AA" w:rsidRPr="007825AA">
        <w:rPr>
          <w:b/>
        </w:rPr>
        <w:t>GRIZLI ugostiteljstvo j.d.o.o.</w:t>
      </w:r>
      <w:r w:rsidRPr="00822533">
        <w:rPr>
          <w:b/>
        </w:rPr>
        <w:t xml:space="preserve">, </w:t>
      </w:r>
      <w:r w:rsidR="007825AA" w:rsidRPr="007825AA">
        <w:rPr>
          <w:b/>
        </w:rPr>
        <w:t>Zagrebačka 52</w:t>
      </w:r>
      <w:r w:rsidR="00377A10" w:rsidRPr="00377A10">
        <w:rPr>
          <w:b/>
        </w:rPr>
        <w:t xml:space="preserve">, </w:t>
      </w:r>
      <w:r w:rsidR="007825AA" w:rsidRPr="007825AA">
        <w:rPr>
          <w:b/>
        </w:rPr>
        <w:t>Lupoglav</w:t>
      </w:r>
      <w:r w:rsidRPr="00822533">
        <w:rPr>
          <w:b/>
        </w:rPr>
        <w:t xml:space="preserve">, </w:t>
      </w:r>
      <w:r w:rsidR="007825AA">
        <w:rPr>
          <w:b/>
        </w:rPr>
        <w:t>MBS</w:t>
      </w:r>
      <w:r w:rsidR="00377A10" w:rsidRPr="00377A10">
        <w:rPr>
          <w:b/>
        </w:rPr>
        <w:t xml:space="preserve">: </w:t>
      </w:r>
      <w:r w:rsidR="007825AA" w:rsidRPr="007825AA">
        <w:rPr>
          <w:b/>
        </w:rPr>
        <w:t>080912229</w:t>
      </w:r>
      <w:r w:rsidRPr="00822533">
        <w:rPr>
          <w:b/>
        </w:rPr>
        <w:t xml:space="preserve">, </w:t>
      </w:r>
      <w:r w:rsidR="00377A10">
        <w:rPr>
          <w:b/>
        </w:rPr>
        <w:t>OIB</w:t>
      </w:r>
      <w:r w:rsidR="00377A10" w:rsidRPr="00377A10">
        <w:rPr>
          <w:b/>
        </w:rPr>
        <w:t xml:space="preserve">: </w:t>
      </w:r>
      <w:r w:rsidR="007825AA" w:rsidRPr="007825AA">
        <w:rPr>
          <w:b/>
        </w:rPr>
        <w:t>62829264724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825AA">
        <w:rPr>
          <w:b/>
        </w:rPr>
        <w:t>GRIZLI ugostiteljstvo j.d.o.o., Zagrebačka 52, Lupoglav, MBS: 080912229, OIB: 62829264724</w:t>
      </w:r>
      <w:r>
        <w:t xml:space="preserve">, iznosi </w:t>
      </w:r>
      <w:r w:rsidR="007825AA">
        <w:t>6.169,62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185252" w:rsidRPr="00185252">
        <w:t>Stipe Vukadin, OIB: 79466195028</w:t>
      </w:r>
      <w:r w:rsidR="00185252">
        <w:t xml:space="preserve">, </w:t>
      </w:r>
      <w:r w:rsidR="00185252" w:rsidRPr="00185252">
        <w:t>Lupoglav, Zagrebačka 52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7602D1">
        <w:t>460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2BB" w:rsidR="00C112BB">
      <w:r>
        <w:separator/>
      </w:r>
    </w:p>
  </w:endnote>
  <w:endnote w:id="0" w:type="continuationSeparator">
    <w:p w:rsidRDefault="00C112BB" w:rsidR="00C11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2BB" w:rsidR="00C112BB">
      <w:r>
        <w:separator/>
      </w:r>
    </w:p>
  </w:footnote>
  <w:footnote w:id="0" w:type="continuationSeparator">
    <w:p w:rsidRDefault="00C112BB" w:rsidR="00C11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6595D"/>
    <w:rsid w:val="0017168E"/>
    <w:rsid w:val="00173F18"/>
    <w:rsid w:val="00176D4B"/>
    <w:rsid w:val="00177EC7"/>
    <w:rsid w:val="00185252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608C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77A10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2902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149F5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02D1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25A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76119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E7854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412C"/>
    <w:rsid w:val="00AF78DC"/>
    <w:rsid w:val="00B006EC"/>
    <w:rsid w:val="00B018D5"/>
    <w:rsid w:val="00B01F46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2B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9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2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9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9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2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9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2460</izvorni_sadrzaj>
    <derivirana_varijabla naziv="DomainObject.Predmet.Broj_1">2460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St-2460/2016</izvorni_sadrzaj>
    <derivirana_varijabla naziv="DomainObject.Predmet.OznakaBroj_1">St-2460/2016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 o  sudovima</izvorni_sadrzaj>
    <derivirana_varijabla naziv="DomainObject.Predmet.PrimjedbaSuca_1">ČL. 11 Zakona 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GRIZLI ugostiteljstvo j.d.o.o. za usluge</izvorni_sadrzaj>
    <derivirana_varijabla naziv="DomainObject.Predmet.ProtustrankaFormated_1">  GRIZLI ugostiteljstvo j.d.o.o. za usluge</derivirana_varijabla>
  </DomainObject.Predmet.ProtustrankaFormated>
  <DomainObject.Predmet.ProtustrankaFormatedOIB>
    <izvorni_sadrzaj>  GRIZLI ugostiteljstvo j.d.o.o. za usluge, OIB 62829264724</izvorni_sadrzaj>
    <derivirana_varijabla naziv="DomainObject.Predmet.ProtustrankaFormatedOIB_1">  GRIZLI ugostiteljstvo j.d.o.o. za usluge, OIB 62829264724</derivirana_varijabla>
  </DomainObject.Predmet.ProtustrankaFormatedOIB>
  <DomainObject.Predmet.ProtustrankaFormatedWithAdress>
    <izvorni_sadrzaj> GRIZLI ugostiteljstvo j.d.o.o. za usluge, Zagrebačka 52, 10370 Lupoglav</izvorni_sadrzaj>
    <derivirana_varijabla naziv="DomainObject.Predmet.ProtustrankaFormatedWithAdress_1"> GRIZLI ugostiteljstvo j.d.o.o. za usluge, Zagrebačka 52, 10370 Lupoglav</derivirana_varijabla>
  </DomainObject.Predmet.ProtustrankaFormatedWithAdress>
  <DomainObject.Predmet.ProtustrankaFormatedWithAdressOIB>
    <izvorni_sadrzaj> GRIZLI ugostiteljstvo j.d.o.o. za usluge, OIB 62829264724, Zagrebačka 52, 10370 Lupoglav</izvorni_sadrzaj>
    <derivirana_varijabla naziv="DomainObject.Predmet.ProtustrankaFormatedWithAdressOIB_1"> GRIZLI ugostiteljstvo j.d.o.o. za usluge, OIB 62829264724, Zagrebačka 52, 10370 Lupoglav</derivirana_varijabla>
  </DomainObject.Predmet.ProtustrankaFormatedWithAdressOIB>
  <DomainObject.Predmet.ProtustrankaWithAdress>
    <izvorni_sadrzaj>GRIZLI ugostiteljstvo j.d.o.o. za usluge Zagrebačka 52, 10370 Lupoglav</izvorni_sadrzaj>
    <derivirana_varijabla naziv="DomainObject.Predmet.ProtustrankaWithAdress_1">GRIZLI ugostiteljstvo j.d.o.o. za usluge Zagrebačka 52, 10370 Lupoglav</derivirana_varijabla>
  </DomainObject.Predmet.ProtustrankaWithAdress>
  <DomainObject.Predmet.ProtustrankaWithAdressOIB>
    <izvorni_sadrzaj>GRIZLI ugostiteljstvo j.d.o.o. za usluge, OIB 62829264724, Zagrebačka 52, 10370 Lupoglav</izvorni_sadrzaj>
    <derivirana_varijabla naziv="DomainObject.Predmet.ProtustrankaWithAdressOIB_1">GRIZLI ugostiteljstvo j.d.o.o. za usluge, OIB 62829264724, Zagrebačka 52, 10370 Lupoglav</derivirana_varijabla>
  </DomainObject.Predmet.ProtustrankaWithAdressOIB>
  <DomainObject.Predmet.ProtustrankaNazivFormated>
    <izvorni_sadrzaj>GRIZLI ugostiteljstvo j.d.o.o. za usluge</izvorni_sadrzaj>
    <derivirana_varijabla naziv="DomainObject.Predmet.ProtustrankaNazivFormated_1">GRIZLI ugostiteljstvo j.d.o.o. za usluge</derivirana_varijabla>
  </DomainObject.Predmet.ProtustrankaNazivFormated>
  <DomainObject.Predmet.ProtustrankaNazivFormatedOIB>
    <izvorni_sadrzaj>GRIZLI ugostiteljstvo j.d.o.o. za usluge, OIB 62829264724</izvorni_sadrzaj>
    <derivirana_varijabla naziv="DomainObject.Predmet.ProtustrankaNazivFormatedOIB_1">GRIZLI ugostiteljstvo j.d.o.o. za usluge, OIB 62829264724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GRIZLI ugostiteljstvo j.d.o.o. za usluge</item>
    </izvorni_sadrzaj>
    <derivirana_varijabla naziv="DomainObject.Predmet.ProtuStrankaListFormated_1">
      <item>GRIZLI ugostiteljstvo j.d.o.o. za usluge</item>
    </derivirana_varijabla>
  </DomainObject.Predmet.ProtuStrankaListFormated>
  <DomainObject.Predmet.ProtuStrankaListFormatedOIB>
    <izvorni_sadrzaj>
      <item>GRIZLI ugostiteljstvo j.d.o.o. za usluge, OIB 62829264724</item>
    </izvorni_sadrzaj>
    <derivirana_varijabla naziv="DomainObject.Predmet.ProtuStrankaListFormatedOIB_1">
      <item>GRIZLI ugostiteljstvo j.d.o.o. za usluge, OIB 62829264724</item>
    </derivirana_varijabla>
  </DomainObject.Predmet.ProtuStrankaListFormatedOIB>
  <DomainObject.Predmet.ProtuStrankaListFormatedWithAdress>
    <izvorni_sadrzaj>
      <item>GRIZLI ugostiteljstvo j.d.o.o. za usluge, Zagrebačka 52, 10370 Lupoglav</item>
    </izvorni_sadrzaj>
    <derivirana_varijabla naziv="DomainObject.Predmet.ProtuStrankaListFormatedWithAdress_1">
      <item>GRIZLI ugostiteljstvo j.d.o.o. za usluge, Zagrebačka 52, 10370 Lupoglav</item>
    </derivirana_varijabla>
  </DomainObject.Predmet.ProtuStrankaListFormatedWithAdress>
  <DomainObject.Predmet.ProtuStrankaListFormatedWithAdressOIB>
    <izvorni_sadrzaj>
      <item>GRIZLI ugostiteljstvo j.d.o.o. za usluge, OIB 62829264724, Zagrebačka 52, 10370 Lupoglav</item>
    </izvorni_sadrzaj>
    <derivirana_varijabla naziv="DomainObject.Predmet.ProtuStrankaListFormatedWithAdressOIB_1">
      <item>GRIZLI ugostiteljstvo j.d.o.o. za usluge, OIB 62829264724, Zagrebačka 52, 10370 Lupoglav</item>
    </derivirana_varijabla>
  </DomainObject.Predmet.ProtuStrankaListFormatedWithAdressOIB>
  <DomainObject.Predmet.ProtuStrankaListNazivFormated>
    <izvorni_sadrzaj>
      <item>GRIZLI ugostiteljstvo j.d.o.o. za usluge</item>
    </izvorni_sadrzaj>
    <derivirana_varijabla naziv="DomainObject.Predmet.ProtuStrankaListNazivFormated_1">
      <item>GRIZLI ugostiteljstvo j.d.o.o. za usluge</item>
    </derivirana_varijabla>
  </DomainObject.Predmet.ProtuStrankaListNazivFormated>
  <DomainObject.Predmet.ProtuStrankaListNazivFormatedOIB>
    <izvorni_sadrzaj>
      <item>GRIZLI ugostiteljstvo j.d.o.o. za usluge, OIB 62829264724</item>
    </izvorni_sadrzaj>
    <derivirana_varijabla naziv="DomainObject.Predmet.ProtuStrankaListNazivFormatedOIB_1">
      <item>GRIZLI ugostiteljstvo j.d.o.o. za usluge, OIB 62829264724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GRIZLI ugostiteljstvo j.d.o.o. za usluge</izvorni_sadrzaj>
    <derivirana_varijabla naziv="DomainObject.Predmet.ProtustrankaIDrugi_1">GRIZLI 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GRIZLI ugostiteljstvo j.d.o.o. za usluge, OIB 62829264724, Zagrebačka 52, 10370 Lupoglav</izvorni_sadrzaj>
    <derivirana_varijabla naziv="DomainObject.Predmet.ProtustrankaIDrugiAdressOIB_1">GRIZLI ugostiteljstvo j.d.o.o. za usluge, OIB 62829264724, Zagrebačka 52, 10370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GRIZLI ugostiteljstvo j.d.o.o. za usluge</item>
      <item>FINA Regionalni centar Zagreb</item>
    </izvorni_sadrzaj>
    <derivirana_varijabla naziv="DomainObject.Predmet.SudioniciListNaziv_1">
      <item>GRIZLI ugostiteljstvo j.d.o.o. za usluge</item>
      <item>FINA Regionalni centar Zagreb</item>
    </derivirana_varijabla>
  </DomainObject.Predmet.SudioniciListNaziv>
  <DomainObject.Predmet.SudioniciListAdressOIB>
    <izvorni_sadrzaj>
      <item>GRIZLI ugostiteljstvo j.d.o.o. za usluge, OIB 62829264724, Zagrebačka 52,10370 Lupoglav</item>
      <item>FINA Regionalni centar Zagreb, OIB 85821130368, Trg svibanjskih žrtava 1995. br. 1,10000 Zagreb</item>
    </izvorni_sadrzaj>
    <derivirana_varijabla naziv="DomainObject.Predmet.SudioniciListAdressOIB_1">
      <item>GRIZLI ugostiteljstvo j.d.o.o. za usluge, OIB 62829264724, Zagrebačka 52,10370 Lupoglav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62829264724</item>
      <item>, OIB 85821130368</item>
    </izvorni_sadrzaj>
    <derivirana_varijabla naziv="DomainObject.Predmet.SudioniciListNazivOIB_1">
      <item>, OIB 62829264724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1986</properties:Characters>
  <properties:Lines>49</properties:Lines>
  <properties:Paragraphs>16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2016-10-31T07:20:00Z</dcterms:modified>
  <cp:revision>226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