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8de0" w14:paraId="68b8de0" w:rsidRDefault="00B01D50" w:rsidP="00B01D50" w:rsidR="00B01D5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D50" w:rsidP="00B01D50" w:rsidR="00B01D5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01D50" w:rsidP="00B01D50" w:rsidR="00B01D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01D50" w:rsidP="00B01D50" w:rsidR="00B01D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01D50" w:rsidP="00B01D50" w:rsidR="00B01D5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01D50" w:rsidP="00B01D50" w:rsidR="00B01D5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01D50" w:rsidP="00B01D50" w:rsidR="00B01D50" w:rsidRPr="005D578C">
      <w:pPr>
        <w:jc w:val="center"/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01D50" w:rsidP="00B01D50" w:rsidR="00B01D50" w:rsidRPr="005D578C">
      <w:pPr>
        <w:rPr>
          <w:rFonts w:cs="Times New Roman" w:eastAsia="Times New Roman"/>
          <w:szCs w:val="24"/>
        </w:rPr>
      </w:pPr>
    </w:p>
    <w:p w:rsidRDefault="0026257C" w:rsidP="00B01D50" w:rsidR="00B01D50">
      <w:pPr>
        <w:ind w:firstLine="708"/>
        <w:rPr>
          <w:rFonts w:cs="Times New Roman" w:eastAsia="Times New Roman"/>
          <w:szCs w:val="24"/>
        </w:rPr>
      </w:pPr>
      <w:r w:rsidRPr="0026257C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B01D50" w:rsidRPr="0026257C">
        <w:rPr>
          <w:rFonts w:cs="Times New Roman" w:eastAsia="Times New Roman"/>
          <w:szCs w:val="24"/>
        </w:rPr>
        <w:t>,</w:t>
      </w:r>
      <w:r w:rsidR="00B01D50" w:rsidRPr="0026257C">
        <w:t xml:space="preserve"> </w:t>
      </w:r>
      <w:r w:rsidR="00B01D50" w:rsidRPr="0026257C">
        <w:rPr>
          <w:rFonts w:cs="Times New Roman" w:eastAsia="Times New Roman"/>
          <w:szCs w:val="24"/>
        </w:rPr>
        <w:t>u skraćenom stečajnom postupku nad pravnom osobom (dužnikom) VODIČ d. o. o. Žminj, Debeljuhi</w:t>
      </w:r>
      <w:r w:rsidR="00B01D50">
        <w:rPr>
          <w:rFonts w:cs="Times New Roman" w:eastAsia="Times New Roman"/>
          <w:szCs w:val="24"/>
        </w:rPr>
        <w:t xml:space="preserve"> 3a, OIB 10358723711</w:t>
      </w:r>
      <w:r w:rsidR="00B01D50" w:rsidRPr="00D04320">
        <w:rPr>
          <w:rFonts w:cs="Times New Roman" w:eastAsia="Times New Roman"/>
          <w:szCs w:val="24"/>
        </w:rPr>
        <w:t>,</w:t>
      </w:r>
      <w:r w:rsidR="00B01D50">
        <w:rPr>
          <w:rFonts w:cs="Times New Roman" w:eastAsia="Times New Roman"/>
          <w:szCs w:val="24"/>
        </w:rPr>
        <w:t xml:space="preserve"> MBS 130033364, povodom zahtjeva </w:t>
      </w:r>
      <w:r w:rsidR="00B01D50" w:rsidRPr="008C0525">
        <w:rPr>
          <w:rFonts w:cs="Times New Roman" w:eastAsia="Times New Roman"/>
          <w:szCs w:val="24"/>
        </w:rPr>
        <w:t xml:space="preserve">Financijske agencije, </w:t>
      </w:r>
      <w:r w:rsidR="00B01D50">
        <w:rPr>
          <w:rFonts w:cs="Times New Roman" w:eastAsia="Times New Roman"/>
          <w:szCs w:val="24"/>
        </w:rPr>
        <w:t xml:space="preserve">OIB 85821130368, </w:t>
      </w:r>
      <w:r w:rsidR="00B01D50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B01D50">
        <w:rPr>
          <w:rFonts w:cs="Times New Roman" w:eastAsia="Times New Roman"/>
          <w:szCs w:val="24"/>
        </w:rPr>
        <w:t xml:space="preserve">Pula, </w:t>
      </w:r>
      <w:r w:rsidR="00B01D50" w:rsidRPr="008C0525">
        <w:rPr>
          <w:rFonts w:cs="Times New Roman" w:eastAsia="Times New Roman"/>
          <w:szCs w:val="24"/>
        </w:rPr>
        <w:t xml:space="preserve">Giardini 5, </w:t>
      </w:r>
      <w:r w:rsidR="0042185B">
        <w:rPr>
          <w:rFonts w:cs="Times New Roman" w:eastAsia="Times New Roman"/>
          <w:szCs w:val="24"/>
        </w:rPr>
        <w:t>12</w:t>
      </w:r>
      <w:r w:rsidR="00B01D50">
        <w:rPr>
          <w:rFonts w:cs="Times New Roman" w:eastAsia="Times New Roman"/>
          <w:szCs w:val="24"/>
        </w:rPr>
        <w:t xml:space="preserve">. </w:t>
      </w:r>
      <w:r w:rsidR="0042185B">
        <w:rPr>
          <w:rFonts w:cs="Times New Roman" w:eastAsia="Times New Roman"/>
          <w:szCs w:val="24"/>
        </w:rPr>
        <w:t>travnja</w:t>
      </w:r>
      <w:r w:rsidR="00B01D50">
        <w:rPr>
          <w:rFonts w:cs="Times New Roman" w:eastAsia="Times New Roman"/>
          <w:szCs w:val="24"/>
        </w:rPr>
        <w:t xml:space="preserve"> 2016.</w:t>
      </w:r>
    </w:p>
    <w:p w:rsidRDefault="00B01D50" w:rsidP="00B01D50" w:rsidR="00B01D50" w:rsidRPr="005D578C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01D50" w:rsidP="00B01D50" w:rsidR="00B01D50" w:rsidRPr="005D578C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VODIČ d. o. o. Žminj, Debeljuhi 3a, OIB 10358723711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130033364.</w:t>
      </w:r>
    </w:p>
    <w:p w:rsidRDefault="00B01D50" w:rsidP="00B01D50" w:rsidR="00B01D50" w:rsidRPr="005D578C">
      <w:pPr>
        <w:rPr>
          <w:rFonts w:cs="Times New Roman" w:eastAsia="Times New Roman"/>
          <w:szCs w:val="24"/>
        </w:rPr>
      </w:pPr>
    </w:p>
    <w:p w:rsidRDefault="00B01D50" w:rsidP="00B01D50" w:rsidR="00B01D5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B01D50" w:rsidP="00B01D50" w:rsidR="00B01D50">
      <w:pPr>
        <w:rPr>
          <w:rFonts w:cs="Times New Roman" w:eastAsia="Times New Roman"/>
          <w:szCs w:val="20"/>
        </w:rPr>
      </w:pPr>
    </w:p>
    <w:p w:rsidRDefault="00B01D50" w:rsidP="00B01D50" w:rsidR="00B01D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VODIČ d. o. o. Žminj, Debeljuhi 3a, OIB 10358723711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130033364.</w:t>
      </w:r>
    </w:p>
    <w:p w:rsidRDefault="00B01D50" w:rsidP="00B01D50" w:rsidR="00B01D50">
      <w:pPr>
        <w:ind w:firstLine="709"/>
        <w:rPr>
          <w:rFonts w:cs="Times New Roman" w:eastAsia="Times New Roman"/>
          <w:szCs w:val="24"/>
        </w:rPr>
      </w:pPr>
    </w:p>
    <w:p w:rsidRDefault="00B01D50" w:rsidP="00B01D50" w:rsidR="00B01D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VODIČ d. o. o. Žminj, Debeljuhi 3a, OIB 10358723711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130033364.</w:t>
      </w:r>
    </w:p>
    <w:p w:rsidRDefault="00B01D50" w:rsidP="00B01D50" w:rsidR="00B01D50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01D50" w:rsidP="00B01D50" w:rsidR="00B01D50">
      <w:pPr>
        <w:ind w:firstLine="708"/>
        <w:rPr>
          <w:rFonts w:cs="Times New Roman" w:eastAsia="Times New Roman"/>
          <w:szCs w:val="24"/>
        </w:rPr>
      </w:pPr>
    </w:p>
    <w:p w:rsidRDefault="00B01D50" w:rsidP="00B01D50" w:rsidR="00B01D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VODIČ d. o. o. Žminj.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01D50" w:rsidP="00B01D50" w:rsidR="00B01D5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01D50" w:rsidP="00B01D50" w:rsidR="00B01D50" w:rsidRPr="005D578C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C6419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1C641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01D50" w:rsidP="00B01D50" w:rsidR="00B01D50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01D50" w:rsidP="00B01D50" w:rsidR="00B01D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16AE7">
        <w:rPr>
          <w:rFonts w:cs="Times New Roman" w:eastAsia="Times New Roman"/>
          <w:szCs w:val="24"/>
        </w:rPr>
        <w:t>, v.r.</w:t>
      </w:r>
    </w:p>
    <w:p w:rsidRDefault="00B01D50" w:rsidP="00B01D50" w:rsidR="00B01D50">
      <w:pPr>
        <w:jc w:val="left"/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jc w:val="left"/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6419" w:rsidP="001C6419" w:rsidR="001C641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C6419" w:rsidP="001C6419" w:rsidR="001C64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01D50" w:rsidP="00B01D50" w:rsidR="00B01D50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rPr>
          <w:rFonts w:cs="Times New Roman" w:eastAsia="Times New Roman"/>
          <w:szCs w:val="24"/>
        </w:rPr>
      </w:pPr>
    </w:p>
    <w:p w:rsidRDefault="00B01D50" w:rsidP="00B01D50" w:rsidR="00B01D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01D50" w:rsidP="00B01D50" w:rsidR="00B01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01D50" w:rsidP="00B01D50" w:rsidR="00B01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VODIČ d. o. o. Žminj, Debeljuhi 3a,</w:t>
      </w:r>
    </w:p>
    <w:p w:rsidRDefault="00B01D50" w:rsidP="00B01D50" w:rsidR="00B01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Marijan Zubatović, Strmec, Jasena 20, </w:t>
      </w:r>
    </w:p>
    <w:p w:rsidRDefault="00B01D50" w:rsidP="00B01D50" w:rsidR="00B01D5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01D50" w:rsidP="00B01D50" w:rsidR="00B01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01D50" w:rsidP="00B01D50" w:rsidR="00B01D5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01D50" w:rsidP="00B01D50" w:rsidR="00B01D5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01D50" w:rsidP="00B01D50" w:rsidR="00B01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01D50" w:rsidP="00B01D50" w:rsidR="00B01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01D50" w:rsidP="00B01D50" w:rsidR="00B01D50"/>
    <w:p w:rsidRDefault="00B01D50" w:rsidP="00B01D50" w:rsidR="00B01D50"/>
    <w:p w:rsidRDefault="00B01D50" w:rsidP="00B01D50" w:rsidR="00B01D50"/>
    <w:p w:rsidRDefault="00916AE7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D50" w:rsidP="00B01D50" w:rsidR="00B01D50">
      <w:r>
        <w:separator/>
      </w:r>
    </w:p>
  </w:endnote>
  <w:endnote w:id="0" w:type="continuationSeparator">
    <w:p w:rsidRDefault="00B01D50" w:rsidP="00B01D50" w:rsidR="00B01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D50" w:rsidP="00B01D50" w:rsidR="00B01D50">
      <w:r>
        <w:separator/>
      </w:r>
    </w:p>
  </w:footnote>
  <w:footnote w:id="0" w:type="continuationSeparator">
    <w:p w:rsidRDefault="00B01D50" w:rsidP="00B01D50" w:rsidR="00B01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D50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6AE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St-813/2015-5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D50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St-813/2015-5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8AC"/>
    <w:rsid w:val="001C6419"/>
    <w:rsid w:val="0026257C"/>
    <w:rsid w:val="0042185B"/>
    <w:rsid w:val="005A7793"/>
    <w:rsid w:val="0075528E"/>
    <w:rsid w:val="0079403F"/>
    <w:rsid w:val="00916AE7"/>
    <w:rsid w:val="00B01D50"/>
    <w:rsid w:val="00D3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D5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D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01D5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D5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D5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A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6A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6A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6A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D5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D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01D5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D5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D5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A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6A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6A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6A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VODIČ d.o.o. ŽMINJ</izvorni_sadrzaj>
    <derivirana_varijabla naziv="DomainObject.Predmet.ProtustrankaFormated_1">  VODIČ d.o.o. ŽMINJ</derivirana_varijabla>
  </DomainObject.Predmet.ProtustrankaFormated>
  <DomainObject.Predmet.ProtustrankaFormatedOIB>
    <izvorni_sadrzaj>  VODIČ d.o.o. ŽMINJ, OIB 10358723711</izvorni_sadrzaj>
    <derivirana_varijabla naziv="DomainObject.Predmet.ProtustrankaFormatedOIB_1">  VODIČ d.o.o. ŽMINJ, OIB 10358723711</derivirana_varijabla>
  </DomainObject.Predmet.ProtustrankaFormatedOIB>
  <DomainObject.Predmet.ProtustrankaFormatedWithAdress>
    <izvorni_sadrzaj> VODIČ d.o.o. ŽMINJ, Debeljuhi 3a, 52341 Žminj</izvorni_sadrzaj>
    <derivirana_varijabla naziv="DomainObject.Predmet.ProtustrankaFormatedWithAdress_1"> VODIČ d.o.o. ŽMINJ, Debeljuhi 3a, 52341 Žminj</derivirana_varijabla>
  </DomainObject.Predmet.ProtustrankaFormatedWithAdress>
  <DomainObject.Predmet.ProtustrankaFormatedWithAdressOIB>
    <izvorni_sadrzaj> VODIČ d.o.o. ŽMINJ, OIB 10358723711, Debeljuhi 3a, 52341 Žminj</izvorni_sadrzaj>
    <derivirana_varijabla naziv="DomainObject.Predmet.ProtustrankaFormatedWithAdressOIB_1"> VODIČ d.o.o. ŽMINJ, OIB 10358723711, Debeljuhi 3a, 52341 Žminj</derivirana_varijabla>
  </DomainObject.Predmet.ProtustrankaFormatedWithAdressOIB>
  <DomainObject.Predmet.ProtustrankaWithAdress>
    <izvorni_sadrzaj>VODIČ d.o.o. ŽMINJ Debeljuhi 3a, 52341 Žminj</izvorni_sadrzaj>
    <derivirana_varijabla naziv="DomainObject.Predmet.ProtustrankaWithAdress_1">VODIČ d.o.o. ŽMINJ Debeljuhi 3a, 52341 Žminj</derivirana_varijabla>
  </DomainObject.Predmet.ProtustrankaWithAdress>
  <DomainObject.Predmet.ProtustrankaWithAdressOIB>
    <izvorni_sadrzaj>VODIČ d.o.o. ŽMINJ, OIB 10358723711, Debeljuhi 3a, 52341 Žminj</izvorni_sadrzaj>
    <derivirana_varijabla naziv="DomainObject.Predmet.ProtustrankaWithAdressOIB_1">VODIČ d.o.o. ŽMINJ, OIB 10358723711, Debeljuhi 3a, 52341 Žminj</derivirana_varijabla>
  </DomainObject.Predmet.ProtustrankaWithAdressOIB>
  <DomainObject.Predmet.ProtustrankaNazivFormated>
    <izvorni_sadrzaj>VODIČ d.o.o. ŽMINJ</izvorni_sadrzaj>
    <derivirana_varijabla naziv="DomainObject.Predmet.ProtustrankaNazivFormated_1">VODIČ d.o.o. ŽMINJ</derivirana_varijabla>
  </DomainObject.Predmet.ProtustrankaNazivFormated>
  <DomainObject.Predmet.ProtustrankaNazivFormatedOIB>
    <izvorni_sadrzaj>VODIČ d.o.o. ŽMINJ, OIB 10358723711</izvorni_sadrzaj>
    <derivirana_varijabla naziv="DomainObject.Predmet.ProtustrankaNazivFormatedOIB_1">VODIČ d.o.o. ŽMINJ, OIB 10358723711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479197.41</izvorni_sadrzaj>
    <derivirana_varijabla naziv="DomainObject.Predmet.TrenutnaVrijednost_1">479197.41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VODIČ d.o.o. ŽMINJ</item>
    </izvorni_sadrzaj>
    <derivirana_varijabla naziv="DomainObject.Predmet.ProtuStrankaListFormated_1">
      <item>VODIČ d.o.o. ŽMINJ</item>
    </derivirana_varijabla>
  </DomainObject.Predmet.ProtuStrankaListFormated>
  <DomainObject.Predmet.ProtuStrankaListFormatedOIB>
    <izvorni_sadrzaj>
      <item>VODIČ d.o.o. ŽMINJ, OIB 10358723711</item>
    </izvorni_sadrzaj>
    <derivirana_varijabla naziv="DomainObject.Predmet.ProtuStrankaListFormatedOIB_1">
      <item>VODIČ d.o.o. ŽMINJ, OIB 10358723711</item>
    </derivirana_varijabla>
  </DomainObject.Predmet.ProtuStrankaListFormatedOIB>
  <DomainObject.Predmet.ProtuStrankaListFormatedWithAdress>
    <izvorni_sadrzaj>
      <item>VODIČ d.o.o. ŽMINJ, Debeljuhi 3a, 52341 Žminj</item>
    </izvorni_sadrzaj>
    <derivirana_varijabla naziv="DomainObject.Predmet.ProtuStrankaListFormatedWithAdress_1">
      <item>VODIČ d.o.o. ŽMINJ, Debeljuhi 3a, 52341 Žminj</item>
    </derivirana_varijabla>
  </DomainObject.Predmet.ProtuStrankaListFormatedWithAdress>
  <DomainObject.Predmet.ProtuStrankaListFormatedWithAdressOIB>
    <izvorni_sadrzaj>
      <item>VODIČ d.o.o. ŽMINJ, OIB 10358723711, Debeljuhi 3a, 52341 Žminj</item>
    </izvorni_sadrzaj>
    <derivirana_varijabla naziv="DomainObject.Predmet.ProtuStrankaListFormatedWithAdressOIB_1">
      <item>VODIČ d.o.o. ŽMINJ, OIB 10358723711, Debeljuhi 3a, 52341 Žminj</item>
    </derivirana_varijabla>
  </DomainObject.Predmet.ProtuStrankaListFormatedWithAdressOIB>
  <DomainObject.Predmet.ProtuStrankaListNazivFormated>
    <izvorni_sadrzaj>
      <item>VODIČ d.o.o. ŽMINJ</item>
    </izvorni_sadrzaj>
    <derivirana_varijabla naziv="DomainObject.Predmet.ProtuStrankaListNazivFormated_1">
      <item>VODIČ d.o.o. ŽMINJ</item>
    </derivirana_varijabla>
  </DomainObject.Predmet.ProtuStrankaListNazivFormated>
  <DomainObject.Predmet.ProtuStrankaListNazivFormatedOIB>
    <izvorni_sadrzaj>
      <item>VODIČ d.o.o. ŽMINJ, OIB 10358723711</item>
    </izvorni_sadrzaj>
    <derivirana_varijabla naziv="DomainObject.Predmet.ProtuStrankaListNazivFormatedOIB_1">
      <item>VODIČ d.o.o. ŽMINJ, OIB 10358723711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VODIČ d.o.o. ŽMINJ</izvorni_sadrzaj>
    <derivirana_varijabla naziv="DomainObject.Predmet.ProtustrankaIDrugi_1">VODIČ d.o.o. ŽMINJ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VODIČ d.o.o. ŽMINJ, OIB 10358723711, Debeljuhi 3a, 52341 Žminj</izvorni_sadrzaj>
    <derivirana_varijabla naziv="DomainObject.Predmet.ProtustrankaIDrugiAdressOIB_1">VODIČ d.o.o. ŽMINJ, OIB 10358723711, Debeljuhi 3a,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VODIČ d.o.o. ŽMINJ</item>
    </izvorni_sadrzaj>
    <derivirana_varijabla naziv="DomainObject.Predmet.SudioniciListNaziv_1">
      <item>FINANCIJSKA AGENCIJA, RC RIJEKA, PODRUŽNICA PULA, PULA</item>
      <item>VODIČ d.o.o. ŽMINJ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VODIČ d.o.o. ŽMINJ, OIB 10358723711, Debeljuhi 3a,52341 Žminj</item>
    </izvorni_sadrzaj>
    <derivirana_varijabla naziv="DomainObject.Predmet.SudioniciListAdressOIB_1">
      <item>FINANCIJSKA AGENCIJA, RC RIJEKA, PODRUŽNICA PULA, PULA, OIB 85821130368, Ulica grada Vukovara 70,Zagreb</item>
      <item>VODIČ d.o.o. ŽMINJ, OIB 10358723711, Debeljuhi 3a,52341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10358723711</item>
    </izvorni_sadrzaj>
    <derivirana_varijabla naziv="DomainObject.Predmet.SudioniciListNazivOIB_1">
      <item>, OIB 85821130368</item>
      <item>, OIB 10358723711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3034</properties:Characters>
  <properties:Lines>79</properties:Lines>
  <properties:Paragraphs>30</properties:Paragraphs>
  <properties:TotalTime>6</properties:TotalTime>
  <properties:ScaleCrop>false</properties:ScaleCrop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2016-03-18T11:56:00Z</dcterms:created>
  <dc:creator>Mihaela Kaligari</dc:creator>
  <dc:description/>
  <cp:keywords/>
  <cp:lastModifiedBy>Ana Jeromela</cp:lastModifiedBy>
  <cp:lastPrinted>2016-04-12T07:31:00Z</cp:lastPrinted>
  <dcterms:modified xmlns:xsi="http://www.w3.org/2001/XMLSchema-instance" xsi:type="dcterms:W3CDTF">2016-04-12T07:31:00Z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