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9a7a" w14:paraId="9d09a7a" w:rsidRDefault="00FB1B4D" w:rsidP="00FB1B4D" w:rsidR="00FB1B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1B4D" w:rsidP="00FB1B4D" w:rsidR="00FB1B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B1B4D" w:rsidP="00FB1B4D" w:rsidR="00FB1B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B1B4D" w:rsidP="00FB1B4D" w:rsidR="00FB1B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B1B4D" w:rsidP="00FB1B4D" w:rsidR="00FB1B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B1B4D" w:rsidP="00FB1B4D" w:rsidR="00FB1B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B1B4D" w:rsidP="00FB1B4D" w:rsidR="00FB1B4D" w:rsidRPr="005D578C">
      <w:pPr>
        <w:jc w:val="center"/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B1B4D" w:rsidP="00FB1B4D" w:rsidR="00FB1B4D" w:rsidRPr="005D578C">
      <w:pPr>
        <w:rPr>
          <w:rFonts w:cs="Times New Roman" w:eastAsia="Times New Roman"/>
          <w:szCs w:val="24"/>
        </w:rPr>
      </w:pPr>
    </w:p>
    <w:p w:rsidRDefault="00FB1B4D" w:rsidP="00FB1B4D" w:rsidR="00FB1B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BONACA – R. F. d. o. o. Umag, Finida bb, OIB </w:t>
      </w:r>
      <w:r w:rsidRPr="00FB1B4D">
        <w:rPr>
          <w:rFonts w:cs="Times New Roman" w:eastAsia="Times New Roman"/>
          <w:szCs w:val="24"/>
        </w:rPr>
        <w:t>54897575418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1B4D">
        <w:rPr>
          <w:rFonts w:cs="Times New Roman" w:eastAsia="Times New Roman"/>
          <w:szCs w:val="24"/>
        </w:rPr>
        <w:t>040140502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12C0A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FB1B4D" w:rsidP="00FB1B4D" w:rsidR="00FB1B4D" w:rsidRPr="005D578C">
      <w:pPr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B1B4D" w:rsidP="00FB1B4D" w:rsidR="00FB1B4D" w:rsidRPr="005D578C">
      <w:pPr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BONACA – R. F. d. o. o. Umag, Finida bb, OIB </w:t>
      </w:r>
      <w:r w:rsidRPr="00FB1B4D">
        <w:rPr>
          <w:rFonts w:cs="Times New Roman" w:eastAsia="Times New Roman"/>
          <w:szCs w:val="24"/>
        </w:rPr>
        <w:t>54897575418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1B4D">
        <w:rPr>
          <w:rFonts w:cs="Times New Roman" w:eastAsia="Times New Roman"/>
          <w:szCs w:val="24"/>
        </w:rPr>
        <w:t>040140502</w:t>
      </w:r>
      <w:r>
        <w:rPr>
          <w:rFonts w:cs="Times New Roman" w:eastAsia="Times New Roman"/>
          <w:szCs w:val="24"/>
        </w:rPr>
        <w:t>.</w:t>
      </w:r>
    </w:p>
    <w:p w:rsidRDefault="00FB1B4D" w:rsidP="00FB1B4D" w:rsidR="00FB1B4D" w:rsidRPr="005D578C">
      <w:pPr>
        <w:rPr>
          <w:rFonts w:cs="Times New Roman" w:eastAsia="Times New Roman"/>
          <w:szCs w:val="24"/>
        </w:rPr>
      </w:pPr>
    </w:p>
    <w:p w:rsidRDefault="00FB1B4D" w:rsidP="00FB1B4D" w:rsidR="00FB1B4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FB1B4D" w:rsidP="00FB1B4D" w:rsidR="00FB1B4D">
      <w:pPr>
        <w:rPr>
          <w:rFonts w:cs="Times New Roman" w:eastAsia="Times New Roman"/>
          <w:szCs w:val="20"/>
        </w:rPr>
      </w:pPr>
    </w:p>
    <w:p w:rsidRDefault="00FB1B4D" w:rsidP="00FB1B4D" w:rsidR="00FB1B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BONACA – R. F. d. o. o. Umag, Finida bb, OIB </w:t>
      </w:r>
      <w:r w:rsidRPr="00FB1B4D">
        <w:rPr>
          <w:rFonts w:cs="Times New Roman" w:eastAsia="Times New Roman"/>
          <w:szCs w:val="24"/>
        </w:rPr>
        <w:t>54897575418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1B4D">
        <w:rPr>
          <w:rFonts w:cs="Times New Roman" w:eastAsia="Times New Roman"/>
          <w:szCs w:val="24"/>
        </w:rPr>
        <w:t>040140502</w:t>
      </w:r>
      <w:r>
        <w:rPr>
          <w:rFonts w:cs="Times New Roman" w:eastAsia="Times New Roman"/>
          <w:szCs w:val="24"/>
        </w:rPr>
        <w:t>.</w:t>
      </w:r>
    </w:p>
    <w:p w:rsidRDefault="00FB1B4D" w:rsidP="00FB1B4D" w:rsidR="00FB1B4D">
      <w:pPr>
        <w:ind w:firstLine="709"/>
        <w:rPr>
          <w:rFonts w:cs="Times New Roman" w:eastAsia="Times New Roman"/>
          <w:szCs w:val="24"/>
        </w:rPr>
      </w:pPr>
    </w:p>
    <w:p w:rsidRDefault="00FB1B4D" w:rsidP="00FB1B4D" w:rsidR="00FB1B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BONACA – R. F. d. o. o. Umag, Finida bb, OIB </w:t>
      </w:r>
      <w:r w:rsidRPr="00FB1B4D">
        <w:rPr>
          <w:rFonts w:cs="Times New Roman" w:eastAsia="Times New Roman"/>
          <w:szCs w:val="24"/>
        </w:rPr>
        <w:t>54897575418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B1B4D">
        <w:rPr>
          <w:rFonts w:cs="Times New Roman" w:eastAsia="Times New Roman"/>
          <w:szCs w:val="24"/>
        </w:rPr>
        <w:t>040140502</w:t>
      </w:r>
      <w:r>
        <w:rPr>
          <w:rFonts w:cs="Times New Roman" w:eastAsia="Times New Roman"/>
          <w:szCs w:val="24"/>
        </w:rPr>
        <w:t>.</w:t>
      </w:r>
    </w:p>
    <w:p w:rsidRDefault="00FB1B4D" w:rsidP="00FB1B4D" w:rsidR="00FB1B4D">
      <w:pPr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B1B4D" w:rsidP="00FB1B4D" w:rsidR="00FB1B4D">
      <w:pPr>
        <w:ind w:firstLine="708"/>
        <w:rPr>
          <w:rFonts w:cs="Times New Roman" w:eastAsia="Times New Roman"/>
          <w:szCs w:val="24"/>
        </w:rPr>
      </w:pPr>
    </w:p>
    <w:p w:rsidRDefault="00FB1B4D" w:rsidP="00FB1B4D" w:rsidR="00FB1B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BONACA – R. F. d. o. o. Umag.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B1B4D" w:rsidP="00FB1B4D" w:rsidR="00FB1B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B1B4D" w:rsidP="00FB1B4D" w:rsidR="00FB1B4D" w:rsidRPr="005D578C">
      <w:pPr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12C0A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B1B4D" w:rsidP="00FB1B4D" w:rsidR="00FB1B4D">
      <w:pPr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B1B4D" w:rsidP="00FB1B4D" w:rsidR="00FB1B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FB1B4D" w:rsidP="00FB1B4D" w:rsidR="00FB1B4D">
      <w:pPr>
        <w:jc w:val="left"/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jc w:val="left"/>
        <w:rPr>
          <w:rFonts w:cs="Times New Roman" w:eastAsia="Times New Roman"/>
          <w:szCs w:val="24"/>
        </w:rPr>
      </w:pPr>
    </w:p>
    <w:p w:rsidRDefault="00012C0A" w:rsidP="00FB1B4D" w:rsidR="00012C0A">
      <w:pPr>
        <w:jc w:val="left"/>
        <w:rPr>
          <w:rFonts w:cs="Times New Roman" w:eastAsia="Times New Roman"/>
          <w:szCs w:val="24"/>
        </w:rPr>
      </w:pPr>
    </w:p>
    <w:p w:rsidRDefault="00012C0A" w:rsidP="00FB1B4D" w:rsidR="00012C0A">
      <w:pPr>
        <w:jc w:val="left"/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B1B4D" w:rsidP="00FB1B4D" w:rsidR="00FB1B4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B1B4D" w:rsidP="00FB1B4D" w:rsidR="00FB1B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B1B4D" w:rsidP="00FB1B4D" w:rsidR="00FB1B4D">
      <w:pPr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rPr>
          <w:rFonts w:cs="Times New Roman" w:eastAsia="Times New Roman"/>
          <w:szCs w:val="24"/>
        </w:rPr>
      </w:pPr>
    </w:p>
    <w:p w:rsidRDefault="00FB1B4D" w:rsidP="00FB1B4D" w:rsidR="00FB1B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B1B4D" w:rsidP="00FB1B4D" w:rsidR="00FB1B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B1B4D" w:rsidP="00FB1B4D" w:rsidR="00FB1B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BONACA – R. F. d. o. o. Umag, Finida bb,</w:t>
      </w:r>
    </w:p>
    <w:p w:rsidRDefault="00FB1B4D" w:rsidP="00FB1B4D" w:rsidR="00FB1B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FB1B4D" w:rsidP="00FB1B4D" w:rsidR="00FB1B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B1B4D" w:rsidP="00FB1B4D" w:rsidR="00FB1B4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FB1B4D" w:rsidP="00FB1B4D" w:rsidR="00FB1B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FB1B4D" w:rsidP="00FB1B4D" w:rsidR="00FB1B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B1B4D" w:rsidP="00FB1B4D" w:rsidR="00FB1B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B1B4D" w:rsidP="00FB1B4D" w:rsidR="00FB1B4D"/>
    <w:p w:rsidRDefault="00FB1B4D" w:rsidP="00FB1B4D" w:rsidR="00FB1B4D"/>
    <w:p w:rsidRDefault="00A344CD" w:rsidR="00387208" w:rsidRPr="00FB1B4D"/>
    <w:sectPr w:rsidSect="005A4666" w:rsidR="00387208" w:rsidRPr="00FB1B4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B4D" w:rsidP="00FB1B4D" w:rsidR="00FB1B4D">
      <w:r>
        <w:separator/>
      </w:r>
    </w:p>
  </w:endnote>
  <w:endnote w:id="0" w:type="continuationSeparator">
    <w:p w:rsidRDefault="00FB1B4D" w:rsidP="00FB1B4D" w:rsidR="00FB1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B4D" w:rsidP="00FB1B4D" w:rsidR="00FB1B4D">
      <w:r>
        <w:separator/>
      </w:r>
    </w:p>
  </w:footnote>
  <w:footnote w:id="0" w:type="continuationSeparator">
    <w:p w:rsidRDefault="00FB1B4D" w:rsidP="00FB1B4D" w:rsidR="00FB1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B4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344C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St-232/2016-5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B4D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St-232/2016-5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AB2"/>
    <w:rsid w:val="00012C0A"/>
    <w:rsid w:val="006D4585"/>
    <w:rsid w:val="0075528E"/>
    <w:rsid w:val="0079403F"/>
    <w:rsid w:val="00A344CD"/>
    <w:rsid w:val="00BF6AB2"/>
    <w:rsid w:val="00FB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1B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1B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B1B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1B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1B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1B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1B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4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44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44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44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1B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1B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B1B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1B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1B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1B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1B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4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44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44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44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- R. F. d.o.o. UMAG</izvorni_sadrzaj>
    <derivirana_varijabla naziv="DomainObject.Predmet.ProtustrankaFormated_1">  BONACA - R. F. d.o.o. UMAG</derivirana_varijabla>
  </DomainObject.Predmet.ProtustrankaFormated>
  <DomainObject.Predmet.ProtustrankaFormatedOIB>
    <izvorni_sadrzaj>  BONACA - R. F. d.o.o. UMAG, OIB 54897575418</izvorni_sadrzaj>
    <derivirana_varijabla naziv="DomainObject.Predmet.ProtustrankaFormatedOIB_1">  BONACA - R. F. d.o.o. UMAG, OIB 54897575418</derivirana_varijabla>
  </DomainObject.Predmet.ProtustrankaFormatedOIB>
  <DomainObject.Predmet.ProtustrankaFormatedWithAdress>
    <izvorni_sadrzaj> BONACA - R. F. d.o.o. UMAG, Finida/bb, 52470 Umag</izvorni_sadrzaj>
    <derivirana_varijabla naziv="DomainObject.Predmet.ProtustrankaFormatedWithAdress_1"> BONACA - R. F. d.o.o. UMAG, Finida/bb, 52470 Umag</derivirana_varijabla>
  </DomainObject.Predmet.ProtustrankaFormatedWithAdress>
  <DomainObject.Predmet.ProtustrankaFormatedWithAdressOIB>
    <izvorni_sadrzaj> BONACA - R. F. d.o.o. UMAG, OIB 54897575418, Finida/bb, 52470 Umag</izvorni_sadrzaj>
    <derivirana_varijabla naziv="DomainObject.Predmet.ProtustrankaFormatedWithAdressOIB_1"> BONACA - R. F. d.o.o. UMAG, OIB 54897575418, Finida/bb, 52470 Umag</derivirana_varijabla>
  </DomainObject.Predmet.ProtustrankaFormatedWithAdressOIB>
  <DomainObject.Predmet.ProtustrankaWithAdress>
    <izvorni_sadrzaj>BONACA - R. F. d.o.o. UMAG Finida/bb, 52470 Umag</izvorni_sadrzaj>
    <derivirana_varijabla naziv="DomainObject.Predmet.ProtustrankaWithAdress_1">BONACA - R. F. d.o.o. UMAG Finida/bb, 52470 Umag</derivirana_varijabla>
  </DomainObject.Predmet.ProtustrankaWithAdress>
  <DomainObject.Predmet.ProtustrankaWithAdressOIB>
    <izvorni_sadrzaj>BONACA - R. F. d.o.o. UMAG, OIB 54897575418, Finida/bb, 52470 Umag</izvorni_sadrzaj>
    <derivirana_varijabla naziv="DomainObject.Predmet.ProtustrankaWithAdressOIB_1">BONACA - R. F. d.o.o. UMAG, OIB 54897575418, Finida/bb, 52470 Umag</derivirana_varijabla>
  </DomainObject.Predmet.ProtustrankaWithAdressOIB>
  <DomainObject.Predmet.ProtustrankaNazivFormated>
    <izvorni_sadrzaj>BONACA - R. F. d.o.o. UMAG</izvorni_sadrzaj>
    <derivirana_varijabla naziv="DomainObject.Predmet.ProtustrankaNazivFormated_1">BONACA - R. F. d.o.o. UMAG</derivirana_varijabla>
  </DomainObject.Predmet.ProtustrankaNazivFormated>
  <DomainObject.Predmet.ProtustrankaNazivFormatedOIB>
    <izvorni_sadrzaj>BONACA - R. F. d.o.o. UMAG, OIB 54897575418</izvorni_sadrzaj>
    <derivirana_varijabla naziv="DomainObject.Predmet.ProtustrankaNazivFormatedOIB_1">BONACA - R. F. d.o.o. UMAG, OIB 54897575418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3488.09</izvorni_sadrzaj>
    <derivirana_varijabla naziv="DomainObject.Predmet.TrenutnaVrijednost_1">3488.09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BONACA - R. F. d.o.o. UMAG</item>
    </izvorni_sadrzaj>
    <derivirana_varijabla naziv="DomainObject.Predmet.ProtuStrankaListFormated_1">
      <item>BONACA - R. F. d.o.o. UMAG</item>
    </derivirana_varijabla>
  </DomainObject.Predmet.ProtuStrankaListFormated>
  <DomainObject.Predmet.ProtuStrankaListFormatedOIB>
    <izvorni_sadrzaj>
      <item>BONACA - R. F. d.o.o. UMAG, OIB 54897575418</item>
    </izvorni_sadrzaj>
    <derivirana_varijabla naziv="DomainObject.Predmet.ProtuStrankaListFormatedOIB_1">
      <item>BONACA - R. F. d.o.o. UMAG, OIB 54897575418</item>
    </derivirana_varijabla>
  </DomainObject.Predmet.ProtuStrankaListFormatedOIB>
  <DomainObject.Predmet.ProtuStrankaListFormatedWithAdress>
    <izvorni_sadrzaj>
      <item>BONACA - R. F. d.o.o. UMAG, Finida/bb, 52470 Umag</item>
    </izvorni_sadrzaj>
    <derivirana_varijabla naziv="DomainObject.Predmet.ProtuStrankaListFormatedWithAdress_1">
      <item>BONACA - R. F. d.o.o. UMAG, Finida/bb, 52470 Umag</item>
    </derivirana_varijabla>
  </DomainObject.Predmet.ProtuStrankaListFormatedWithAdress>
  <DomainObject.Predmet.ProtuStrankaListFormatedWithAdressOIB>
    <izvorni_sadrzaj>
      <item>BONACA - R. F. d.o.o. UMAG, OIB 54897575418, Finida/bb, 52470 Umag</item>
    </izvorni_sadrzaj>
    <derivirana_varijabla naziv="DomainObject.Predmet.ProtuStrankaListFormatedWithAdressOIB_1">
      <item>BONACA - R. F. d.o.o. UMAG, OIB 54897575418, Finida/bb, 52470 Umag</item>
    </derivirana_varijabla>
  </DomainObject.Predmet.ProtuStrankaListFormatedWithAdressOIB>
  <DomainObject.Predmet.ProtuStrankaListNazivFormated>
    <izvorni_sadrzaj>
      <item>BONACA - R. F. d.o.o. UMAG</item>
    </izvorni_sadrzaj>
    <derivirana_varijabla naziv="DomainObject.Predmet.ProtuStrankaListNazivFormated_1">
      <item>BONACA - R. F. d.o.o. UMAG</item>
    </derivirana_varijabla>
  </DomainObject.Predmet.ProtuStrankaListNazivFormated>
  <DomainObject.Predmet.ProtuStrankaListNazivFormatedOIB>
    <izvorni_sadrzaj>
      <item>BONACA - R. F. d.o.o. UMAG, OIB 54897575418</item>
    </izvorni_sadrzaj>
    <derivirana_varijabla naziv="DomainObject.Predmet.ProtuStrankaListNazivFormatedOIB_1">
      <item>BONACA - R. F. d.o.o. UMAG, OIB 54897575418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BONACA - R. F. d.o.o. UMAG</izvorni_sadrzaj>
    <derivirana_varijabla naziv="DomainObject.Predmet.ProtustrankaIDrugi_1">BONACA - R. F.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BONACA - R. F. d.o.o. UMAG, OIB 54897575418, Finida/bb, 52470 Umag</izvorni_sadrzaj>
    <derivirana_varijabla naziv="DomainObject.Predmet.ProtustrankaIDrugiAdressOIB_1">BONACA - R. F. d.o.o. UMAG, OIB 54897575418, Finida/bb,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BONACA - R. F. d.o.o. UMAG</item>
    </izvorni_sadrzaj>
    <derivirana_varijabla naziv="DomainObject.Predmet.SudioniciListNaziv_1">
      <item>FINANCIJSKA AGENCIJA, RC RIJEKA, PODRUŽNICA PULA, PULA</item>
      <item>BONACA - R. F.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BONACA - R. F. d.o.o. UMAG, OIB 54897575418, Finida/bb,52470 Umag</item>
    </izvorni_sadrzaj>
    <derivirana_varijabla naziv="DomainObject.Predmet.SudioniciListAdressOIB_1">
      <item>FINANCIJSKA AGENCIJA, RC RIJEKA, PODRUŽNICA PULA, PULA, OIB 85821130368, Ulica grada Vukovara 70,10000 Zagreb</item>
      <item>BONACA - R. F. d.o.o. UMAG, OIB 54897575418, Finida/bb,52470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54897575418</item>
    </izvorni_sadrzaj>
    <derivirana_varijabla naziv="DomainObject.Predmet.SudioniciListNazivOIB_1">
      <item>, OIB 85821130368</item>
      <item>, OIB 54897575418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2949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2016-04-20T05:59:00Z</dcterms:created>
  <dc:creator>Mihaela Kaligari</dc:creator>
  <cp:lastModifiedBy>Sanja Lakošeljac</cp:lastModifiedBy>
  <cp:lastPrinted>2016-04-20T05:59:00Z</cp:lastPrinted>
  <dcterms:modified xmlns:xsi="http://www.w3.org/2001/XMLSchema-instance" xsi:type="dcterms:W3CDTF">2016-04-20T05:59:00Z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