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c5fd5" w14:paraId="c4c5fd5" w:rsidRDefault="00384681" w:rsidP="00384681" w:rsidR="00384681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681" w:rsidP="00384681" w:rsidR="00384681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REPUBLIKA HRVATSKA </w:t>
      </w:r>
    </w:p>
    <w:p w:rsidRDefault="00384681" w:rsidP="00384681" w:rsidR="00384681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TRGOVAČKI SUD U ZAGREBU</w:t>
      </w:r>
    </w:p>
    <w:p w:rsidRDefault="00384681" w:rsidP="00384681" w:rsidR="00384681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Zagreb, Amruševa 2/II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</w:p>
    <w:p w:rsidRDefault="00760DFC" w:rsidP="00384681" w:rsidR="00760DFC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84681" w:rsidP="00384681" w:rsidR="00384681">
      <w:pPr>
        <w:tabs>
          <w:tab w:pos="9072" w:val="right"/>
        </w:tabs>
        <w:overflowPunct w:val="false"/>
        <w:jc w:val="center"/>
        <w:rPr>
          <w:bCs/>
          <w:noProof w:val="false"/>
        </w:rPr>
      </w:pPr>
      <w:r>
        <w:rPr>
          <w:bCs/>
          <w:noProof w:val="false"/>
        </w:rPr>
        <w:t>R E P U B L I K A   H R V A T S K A</w:t>
      </w:r>
    </w:p>
    <w:p w:rsidRDefault="00384681" w:rsidP="00384681" w:rsidR="00384681">
      <w:pPr>
        <w:tabs>
          <w:tab w:pos="9072" w:val="right"/>
        </w:tabs>
        <w:overflowPunct w:val="false"/>
        <w:jc w:val="center"/>
        <w:rPr>
          <w:noProof w:val="false"/>
        </w:rPr>
      </w:pPr>
    </w:p>
    <w:p w:rsidRDefault="00384681" w:rsidP="00384681" w:rsidR="00384681">
      <w:pPr>
        <w:overflowPunct w:val="false"/>
        <w:jc w:val="center"/>
        <w:rPr>
          <w:noProof w:val="false"/>
        </w:rPr>
      </w:pPr>
      <w:r>
        <w:rPr>
          <w:bCs/>
          <w:noProof w:val="false"/>
        </w:rPr>
        <w:t>R J E Š E NJ E</w:t>
      </w:r>
    </w:p>
    <w:p w:rsidRDefault="00384681" w:rsidP="00384681" w:rsidR="00384681">
      <w:pPr>
        <w:overflowPunct w:val="false"/>
        <w:jc w:val="center"/>
        <w:rPr>
          <w:noProof w:val="false"/>
        </w:rPr>
      </w:pPr>
      <w:r>
        <w:rPr>
          <w:bCs/>
          <w:noProof w:val="false"/>
        </w:rPr>
        <w:t> </w:t>
      </w:r>
    </w:p>
    <w:p w:rsidRDefault="00384681" w:rsidP="00384681" w:rsidR="00384681">
      <w:pPr>
        <w:jc w:val="both"/>
      </w:pPr>
      <w:r>
        <w:rPr>
          <w:noProof w:val="false"/>
        </w:rPr>
        <w:t>        </w:t>
      </w:r>
      <w:r>
        <w:t xml:space="preserve">TRGOVAČKI SUD U ZAGREBU po stečajnom sucu Mirjani Chour Hršak postupajući po prijedlogu predlagatelja FINA-Regionalni centar Zagreb za pokretanje stečajnog postupka nad dužnikom </w:t>
      </w:r>
      <w:r w:rsidR="009208ED">
        <w:t>POLION d.o.o., Zaprešić, Stubička 8, OIB: 41161876988</w:t>
      </w:r>
      <w:r w:rsidR="0038492E">
        <w:t>, dana 22</w:t>
      </w:r>
      <w:r>
        <w:t xml:space="preserve">. veljače 2018. godine </w:t>
      </w:r>
    </w:p>
    <w:p w:rsidRDefault="00384681" w:rsidP="00384681" w:rsidR="00384681">
      <w:pPr>
        <w:overflowPunct w:val="false"/>
        <w:jc w:val="both"/>
        <w:rPr>
          <w:noProof w:val="false"/>
        </w:rPr>
      </w:pPr>
    </w:p>
    <w:p w:rsidRDefault="00384681" w:rsidP="00384681" w:rsidR="00384681">
      <w:pPr>
        <w:overflowPunct w:val="false"/>
        <w:jc w:val="center"/>
        <w:rPr>
          <w:bCs/>
          <w:noProof w:val="false"/>
        </w:rPr>
      </w:pPr>
      <w:r>
        <w:rPr>
          <w:bCs/>
          <w:noProof w:val="false"/>
        </w:rPr>
        <w:t>r i j e š i o     j e</w:t>
      </w:r>
    </w:p>
    <w:p w:rsidRDefault="00384681" w:rsidP="00384681" w:rsidR="00384681" w:rsidRPr="00B96A0C">
      <w:pPr>
        <w:overflowPunct w:val="false"/>
        <w:rPr>
          <w:noProof w:val="false"/>
        </w:rPr>
      </w:pPr>
    </w:p>
    <w:p w:rsidRDefault="00384681" w:rsidP="00551F2E" w:rsidR="00384681">
      <w:pPr>
        <w:pStyle w:val="Odlomakpopisa"/>
        <w:numPr>
          <w:ilvl w:val="0"/>
          <w:numId w:val="1"/>
        </w:numPr>
        <w:overflowPunct w:val="false"/>
        <w:jc w:val="both"/>
        <w:rPr>
          <w:noProof w:val="false"/>
        </w:rPr>
      </w:pPr>
      <w:r w:rsidRPr="00B96A0C">
        <w:rPr>
          <w:noProof w:val="false"/>
        </w:rPr>
        <w:t xml:space="preserve">Otvara se stečajni postupak nad dužnikom </w:t>
      </w:r>
      <w:r w:rsidR="009208ED">
        <w:t>POLION d.o.o., Zaprešić, Stubička 8, OIB: 41161876988</w:t>
      </w:r>
      <w:r w:rsidR="00B96A0C">
        <w:t>.</w:t>
      </w:r>
    </w:p>
    <w:p w:rsidRDefault="00B96A0C" w:rsidP="00551F2E" w:rsidR="00B96A0C">
      <w:pPr>
        <w:overflowPunct w:val="false"/>
        <w:jc w:val="both"/>
        <w:rPr>
          <w:noProof w:val="false"/>
        </w:rPr>
      </w:pPr>
    </w:p>
    <w:p w:rsidRDefault="00B96A0C" w:rsidP="00551F2E" w:rsidR="00B96A0C">
      <w:pPr>
        <w:pStyle w:val="Odlomakpopisa"/>
        <w:numPr>
          <w:ilvl w:val="0"/>
          <w:numId w:val="1"/>
        </w:numPr>
        <w:overflowPunct w:val="false"/>
        <w:jc w:val="both"/>
        <w:rPr>
          <w:noProof w:val="false"/>
        </w:rPr>
      </w:pPr>
      <w:r>
        <w:rPr>
          <w:noProof w:val="false"/>
        </w:rPr>
        <w:t>Za stečajnog upravitelja imenuje se</w:t>
      </w:r>
      <w:r w:rsidR="00760DFC">
        <w:rPr>
          <w:noProof w:val="false"/>
        </w:rPr>
        <w:t xml:space="preserve"> </w:t>
      </w:r>
      <w:r w:rsidR="009208ED">
        <w:rPr>
          <w:noProof w:val="false"/>
        </w:rPr>
        <w:t>IVO ŽIŽA, Ludbreg, Vinogradi Ludbreški 53, OIB: 08163835361</w:t>
      </w:r>
      <w:r w:rsidR="00760DFC">
        <w:rPr>
          <w:noProof w:val="false"/>
        </w:rPr>
        <w:t>.</w:t>
      </w:r>
    </w:p>
    <w:p w:rsidRDefault="00B96A0C" w:rsidP="00551F2E" w:rsidR="00B96A0C">
      <w:pPr>
        <w:pStyle w:val="Odlomakpopisa"/>
        <w:jc w:val="both"/>
        <w:rPr>
          <w:noProof w:val="false"/>
        </w:rPr>
      </w:pPr>
    </w:p>
    <w:p w:rsidRDefault="00B96A0C" w:rsidP="00551F2E" w:rsidR="00B96A0C">
      <w:pPr>
        <w:pStyle w:val="Odlomakpopisa"/>
        <w:numPr>
          <w:ilvl w:val="0"/>
          <w:numId w:val="1"/>
        </w:numPr>
        <w:overflowPunct w:val="false"/>
        <w:jc w:val="both"/>
        <w:rPr>
          <w:noProof w:val="false"/>
        </w:rPr>
      </w:pPr>
      <w:r>
        <w:rPr>
          <w:noProof w:val="false"/>
        </w:rPr>
        <w:t xml:space="preserve">Zaključuje se stečajni postupak nad dužnikom </w:t>
      </w:r>
      <w:r w:rsidR="009208ED">
        <w:t>POLION d.o.o., Zaprešić, Stubička 8, OIB: 41161876988</w:t>
      </w:r>
      <w:r>
        <w:t>.</w:t>
      </w:r>
    </w:p>
    <w:p w:rsidRDefault="00B96A0C" w:rsidP="00551F2E" w:rsidR="00B96A0C">
      <w:pPr>
        <w:overflowPunct w:val="false"/>
        <w:jc w:val="both"/>
        <w:rPr>
          <w:noProof w:val="false"/>
        </w:rPr>
      </w:pPr>
    </w:p>
    <w:p w:rsidRDefault="00B96A0C" w:rsidP="00551F2E" w:rsidR="00B96A0C">
      <w:pPr>
        <w:pStyle w:val="Odlomakpopisa"/>
        <w:numPr>
          <w:ilvl w:val="0"/>
          <w:numId w:val="1"/>
        </w:numPr>
        <w:overflowPunct w:val="false"/>
        <w:jc w:val="both"/>
        <w:rPr>
          <w:noProof w:val="false"/>
        </w:rPr>
      </w:pPr>
      <w:r>
        <w:rPr>
          <w:noProof w:val="false"/>
        </w:rPr>
        <w:t>Ovlašćuje se stečajni upravitelj zastupati stečajnu masu, te pokrenuti i voditi u ime stečajne mase postupke radi prikupljanja imovine koja ulazi u stečajnu masu.</w:t>
      </w:r>
    </w:p>
    <w:p w:rsidRDefault="00B96A0C" w:rsidP="00551F2E" w:rsidR="00B96A0C">
      <w:pPr>
        <w:pStyle w:val="Odlomakpopisa"/>
        <w:jc w:val="both"/>
        <w:rPr>
          <w:noProof w:val="false"/>
        </w:rPr>
      </w:pPr>
    </w:p>
    <w:p w:rsidRDefault="00B96A0C" w:rsidP="00551F2E" w:rsidR="00B96A0C">
      <w:pPr>
        <w:pStyle w:val="Odlomakpopisa"/>
        <w:numPr>
          <w:ilvl w:val="0"/>
          <w:numId w:val="1"/>
        </w:numPr>
        <w:overflowPunct w:val="false"/>
        <w:jc w:val="both"/>
        <w:rPr>
          <w:noProof w:val="false"/>
        </w:rPr>
      </w:pPr>
      <w:r>
        <w:rPr>
          <w:noProof w:val="false"/>
        </w:rPr>
        <w:t>Ovo rješenje objavljuje se na e-oglasna ploča suda i dostavlja Sudskom registru ovog Suda radi brisanja dužnika iz registra.</w:t>
      </w:r>
    </w:p>
    <w:p w:rsidRDefault="00B96A0C" w:rsidP="00551F2E" w:rsidR="00B96A0C">
      <w:pPr>
        <w:pStyle w:val="Odlomakpopisa"/>
        <w:jc w:val="both"/>
        <w:rPr>
          <w:noProof w:val="false"/>
        </w:rPr>
      </w:pPr>
    </w:p>
    <w:p w:rsidRDefault="00B96A0C" w:rsidP="00551F2E" w:rsidR="00B96A0C">
      <w:pPr>
        <w:overflowPunct w:val="false"/>
        <w:jc w:val="both"/>
        <w:rPr>
          <w:noProof w:val="false"/>
        </w:rPr>
      </w:pPr>
      <w:r>
        <w:rPr>
          <w:noProof w:val="false"/>
        </w:rPr>
        <w:t>Obrazloženje</w:t>
      </w:r>
    </w:p>
    <w:p w:rsidRDefault="00B96A0C" w:rsidP="00551F2E" w:rsidR="00B96A0C">
      <w:pPr>
        <w:overflowPunct w:val="false"/>
        <w:jc w:val="both"/>
        <w:rPr>
          <w:noProof w:val="false"/>
        </w:rPr>
      </w:pPr>
    </w:p>
    <w:p w:rsidRDefault="00B96A0C" w:rsidP="00551F2E" w:rsidR="00B96A0C">
      <w:pPr>
        <w:overflowPunct w:val="false"/>
        <w:jc w:val="both"/>
        <w:rPr>
          <w:bCs/>
        </w:rPr>
      </w:pPr>
      <w:r>
        <w:rPr>
          <w:noProof w:val="false"/>
        </w:rPr>
        <w:tab/>
        <w:t xml:space="preserve">FINA je podnijela prijedlog za otvaranje stečajnog postupka nad dužnikom </w:t>
      </w:r>
      <w:r w:rsidR="009208ED">
        <w:t>POLION d.o.o., Zaprešić, Stubička 8, OIB: 41161876988</w:t>
      </w:r>
      <w:r>
        <w:t xml:space="preserve">, a temeljem čl. </w:t>
      </w:r>
      <w:r w:rsidR="005D67F5">
        <w:t>444</w:t>
      </w:r>
      <w:r>
        <w:t xml:space="preserve">. st. </w:t>
      </w:r>
      <w:r w:rsidR="005D67F5">
        <w:t>2</w:t>
      </w:r>
      <w:r>
        <w:t xml:space="preserve">. </w:t>
      </w:r>
      <w:r>
        <w:rPr>
          <w:bCs/>
        </w:rPr>
        <w:t xml:space="preserve">Stečajnog zakona (Narodne novine 71/15, 104/17; dalje: SZ), u kojem navodi da stečajni dužnik u Očevidniku redoslijeda osnove za plaćanje ima evidentirane neizvršene osnove za plaćanje u neprekinutom razdoblju od </w:t>
      </w:r>
      <w:r w:rsidR="009208ED">
        <w:rPr>
          <w:bCs/>
        </w:rPr>
        <w:t>637</w:t>
      </w:r>
      <w:r w:rsidR="00191B6F">
        <w:rPr>
          <w:bCs/>
        </w:rPr>
        <w:t xml:space="preserve"> dana, te da ima zaposlenog</w:t>
      </w:r>
      <w:r>
        <w:rPr>
          <w:bCs/>
        </w:rPr>
        <w:t xml:space="preserve"> </w:t>
      </w:r>
      <w:r w:rsidR="00191B6F">
        <w:rPr>
          <w:bCs/>
        </w:rPr>
        <w:t>1</w:t>
      </w:r>
      <w:r>
        <w:rPr>
          <w:bCs/>
        </w:rPr>
        <w:t xml:space="preserve"> radnika.</w:t>
      </w:r>
      <w:r w:rsidR="0038492E">
        <w:rPr>
          <w:bCs/>
        </w:rPr>
        <w:t xml:space="preserve"> </w:t>
      </w:r>
    </w:p>
    <w:p w:rsidRDefault="00B96A0C" w:rsidP="00551F2E" w:rsidR="00B96A0C">
      <w:pPr>
        <w:overflowPunct w:val="false"/>
        <w:jc w:val="both"/>
        <w:rPr>
          <w:bCs/>
        </w:rPr>
      </w:pPr>
      <w:r>
        <w:rPr>
          <w:bCs/>
        </w:rPr>
        <w:tab/>
        <w:t>Na teme</w:t>
      </w:r>
      <w:r w:rsidR="0038492E">
        <w:rPr>
          <w:bCs/>
        </w:rPr>
        <w:t>lju prijedloga je rješenjem od 19</w:t>
      </w:r>
      <w:r>
        <w:rPr>
          <w:bCs/>
        </w:rPr>
        <w:t xml:space="preserve">. </w:t>
      </w:r>
      <w:r w:rsidR="0038492E">
        <w:rPr>
          <w:bCs/>
        </w:rPr>
        <w:t>prosinca</w:t>
      </w:r>
      <w:r>
        <w:rPr>
          <w:bCs/>
        </w:rPr>
        <w:t xml:space="preserve"> 2016. godine pokrenut prethodni postupak radi utvrđivanja uvjeta za otvaranje stečajnog postupka te naloženo zakonskom zastupniku da dostavi sudu popis imovine (prokazni popis imovine), a iz navedenog postupka proizlazi da je imovina dužnika neznatne vrijednosti.</w:t>
      </w:r>
    </w:p>
    <w:p w:rsidRDefault="00B96A0C" w:rsidP="00551F2E" w:rsidR="00B96A0C">
      <w:pPr>
        <w:overflowPunct w:val="false"/>
        <w:jc w:val="both"/>
        <w:rPr>
          <w:bCs/>
        </w:rPr>
      </w:pPr>
      <w:r>
        <w:rPr>
          <w:bCs/>
        </w:rPr>
        <w:tab/>
        <w:t>Prema odredbama čl. 132. st.</w:t>
      </w:r>
      <w:r w:rsidR="00CA7366">
        <w:rPr>
          <w:bCs/>
        </w:rPr>
        <w:t xml:space="preserve"> 1. SZ-a propisano je da ako prije otvaranja stečajnog postupka sud utvrdi da imovina dužnika koja bi ušla u stečajnu masu nije dovoljna ni za namirenje troškova toga postupka ili je neznatne vrijednosti, rješenjem će pozvati osobe koje </w:t>
      </w:r>
      <w:r w:rsidR="00CA7366">
        <w:rPr>
          <w:bCs/>
        </w:rPr>
        <w:lastRenderedPageBreak/>
        <w:t>imaju pravni interes za provedbom stečajnom postupka da u roku 15 dana uplate predujam za namirenje troškova prethodnoga i otvorenoga stečajnog postupka.</w:t>
      </w:r>
    </w:p>
    <w:p w:rsidRDefault="0038492E" w:rsidP="00551F2E" w:rsidR="00CA7366">
      <w:pPr>
        <w:overflowPunct w:val="false"/>
        <w:jc w:val="both"/>
        <w:rPr>
          <w:bCs/>
        </w:rPr>
      </w:pPr>
      <w:r>
        <w:rPr>
          <w:bCs/>
        </w:rPr>
        <w:tab/>
        <w:t>Rješenjem od 1</w:t>
      </w:r>
      <w:r w:rsidR="009208ED">
        <w:rPr>
          <w:bCs/>
        </w:rPr>
        <w:t>6</w:t>
      </w:r>
      <w:r w:rsidR="00CA7366">
        <w:rPr>
          <w:bCs/>
        </w:rPr>
        <w:t xml:space="preserve">. </w:t>
      </w:r>
      <w:r w:rsidR="009208ED">
        <w:rPr>
          <w:bCs/>
        </w:rPr>
        <w:t>siječnja</w:t>
      </w:r>
      <w:r w:rsidR="00CA7366">
        <w:rPr>
          <w:bCs/>
        </w:rPr>
        <w:t xml:space="preserve"> 2017. godine pozivani su vjerovnici stečajnog dužnika u roku 15 dana predujmiti iznos od 50.000,00 kn za pokriće troškova prethodnog i stečajnog postuka, te su upozoreni u smislu čl. 132. st. 2. SZ-a.</w:t>
      </w:r>
    </w:p>
    <w:p w:rsidRDefault="00CA7366" w:rsidP="00551F2E" w:rsidR="00CA7366">
      <w:pPr>
        <w:overflowPunct w:val="false"/>
        <w:jc w:val="both"/>
        <w:rPr>
          <w:bCs/>
        </w:rPr>
      </w:pPr>
      <w:r>
        <w:rPr>
          <w:bCs/>
        </w:rPr>
        <w:tab/>
        <w:t>Provjerom u ICMS sustavu Suda utvrđeno je da nitko od vjerovnika stečajnog dužnika u određenom roku niti naknadno nije predujmio zatraženi iznos za pokriće troškova prethodnog i stečajnog postupka.</w:t>
      </w:r>
    </w:p>
    <w:p w:rsidRDefault="00CA7366" w:rsidP="00551F2E" w:rsidR="00CA7366">
      <w:pPr>
        <w:ind w:firstLine="720"/>
        <w:jc w:val="both"/>
      </w:pPr>
      <w:r>
        <w:rPr>
          <w:bCs/>
        </w:rPr>
        <w:tab/>
      </w:r>
      <w:r>
        <w:t>Prema odredbi čl. 132. st. 2. SZ-a ako osobe iz st. 1. tog članka ne predujme traženi iznos, sud će donijeti rješenje o otvaranju i zaključenju stečajnoga postupka. Rješenja će se objaviti na mrežnoj stranici e-Oglasne ploče sudova istoga dana kada su donesena. U takvom slučaju postupak se neće provesti i na odgovarajući će se način primijeniti odredbe članaka 286. − 292. SZ-a.</w:t>
      </w:r>
    </w:p>
    <w:p w:rsidRDefault="00CA7366" w:rsidP="00551F2E" w:rsidR="00CA7366">
      <w:pPr>
        <w:ind w:firstLine="720"/>
        <w:jc w:val="both"/>
      </w:pPr>
      <w:r>
        <w:t xml:space="preserve">Slijedom navedenog odlučeno je kao u izreci rješenja. </w:t>
      </w:r>
    </w:p>
    <w:p w:rsidRDefault="00CA7366" w:rsidP="00CA7366" w:rsidR="00CA7366">
      <w:pPr>
        <w:overflowPunct w:val="false"/>
        <w:jc w:val="both"/>
        <w:rPr>
          <w:noProof w:val="false"/>
        </w:rPr>
      </w:pPr>
    </w:p>
    <w:p w:rsidRDefault="0038492E" w:rsidP="00CA7366" w:rsidR="00CA7366">
      <w:pPr>
        <w:overflowPunct w:val="false"/>
        <w:jc w:val="center"/>
        <w:rPr>
          <w:noProof w:val="false"/>
        </w:rPr>
      </w:pPr>
      <w:r>
        <w:rPr>
          <w:noProof w:val="false"/>
        </w:rPr>
        <w:t>Zagreb, 22</w:t>
      </w:r>
      <w:r w:rsidR="00CA7366">
        <w:rPr>
          <w:noProof w:val="false"/>
        </w:rPr>
        <w:t>. veljače 2018.</w:t>
      </w:r>
    </w:p>
    <w:p w:rsidRDefault="00CA7366" w:rsidP="00CA7366" w:rsidR="00CA7366">
      <w:pPr>
        <w:overflowPunct w:val="false"/>
        <w:jc w:val="center"/>
        <w:rPr>
          <w:noProof w:val="false"/>
        </w:rPr>
      </w:pPr>
    </w:p>
    <w:p w:rsidRDefault="00CA7366" w:rsidP="00CA7366" w:rsidR="00CA7366">
      <w:pPr>
        <w:overflowPunct w:val="false"/>
        <w:ind w:firstLine="720" w:left="5040"/>
        <w:jc w:val="both"/>
        <w:rPr>
          <w:noProof w:val="false"/>
        </w:rPr>
      </w:pPr>
      <w:r>
        <w:rPr>
          <w:noProof w:val="false"/>
        </w:rPr>
        <w:t xml:space="preserve">              </w:t>
      </w:r>
      <w:r>
        <w:rPr>
          <w:noProof w:val="false"/>
        </w:rPr>
        <w:tab/>
        <w:t>S U D A C :</w:t>
      </w:r>
    </w:p>
    <w:p w:rsidRDefault="00CA7366" w:rsidP="00CA7366" w:rsidR="00CA7366">
      <w:pPr>
        <w:overflowPunct w:val="false"/>
        <w:ind w:firstLine="720" w:left="5040"/>
        <w:jc w:val="both"/>
        <w:rPr>
          <w:noProof w:val="false"/>
        </w:rPr>
      </w:pPr>
    </w:p>
    <w:p w:rsidRDefault="00CA7366" w:rsidP="00CA7366" w:rsidR="00CA7366">
      <w:pPr>
        <w:overflowPunct w:val="false"/>
        <w:ind w:firstLine="708" w:left="4248"/>
        <w:jc w:val="right"/>
        <w:rPr>
          <w:noProof w:val="false"/>
        </w:rPr>
      </w:pPr>
      <w:r>
        <w:rPr>
          <w:noProof w:val="false"/>
        </w:rPr>
        <w:t>MIRJANA CHOUR HRŠAK</w:t>
      </w:r>
      <w:r w:rsidR="009569F4">
        <w:rPr>
          <w:noProof w:val="false"/>
        </w:rPr>
        <w:t>, v.r.</w:t>
      </w:r>
    </w:p>
    <w:p w:rsidRDefault="00CA7366" w:rsidP="00CA7366" w:rsidR="00CA7366">
      <w:pPr>
        <w:overflowPunct w:val="false"/>
        <w:ind w:firstLine="708" w:left="4248"/>
        <w:jc w:val="center"/>
        <w:rPr>
          <w:noProof w:val="false"/>
        </w:rPr>
      </w:pPr>
    </w:p>
    <w:p w:rsidRDefault="00CA7366" w:rsidP="00CA7366" w:rsidR="00CA7366">
      <w:pPr>
        <w:overflowPunct w:val="false"/>
        <w:ind w:firstLine="708" w:left="4248"/>
        <w:jc w:val="center"/>
      </w:pPr>
    </w:p>
    <w:p w:rsidRDefault="00CA7366" w:rsidP="00CA7366" w:rsidR="00CA7366">
      <w:r>
        <w:t>UPUTA O PRAVNOM LIJEKU:</w:t>
      </w:r>
    </w:p>
    <w:p w:rsidRDefault="00CA7366" w:rsidP="00CA7366" w:rsidR="00CA7366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760DFC" w:rsidP="00CA7366" w:rsidR="00760DFC">
      <w:pPr>
        <w:jc w:val="both"/>
      </w:pPr>
    </w:p>
    <w:p w:rsidRDefault="009569F4" w:rsidP="00410890" w:rsidR="009569F4">
      <w:pPr>
        <w:ind w:left="4962"/>
        <w:jc w:val="center"/>
      </w:pPr>
      <w:r>
        <w:t>Za točnost otpravka – ovlašteni službenik</w:t>
      </w:r>
    </w:p>
    <w:p w:rsidRDefault="009569F4" w:rsidP="00410890" w:rsidR="009569F4">
      <w:pPr>
        <w:ind w:left="4962"/>
        <w:jc w:val="center"/>
      </w:pPr>
      <w:r>
        <w:t>Valentina Kučiš</w:t>
      </w:r>
    </w:p>
    <w:p w:rsidRDefault="009569F4" w:rsidR="009569F4"/>
    <w:p w:rsidRDefault="00CA7366" w:rsidP="009569F4" w:rsidR="00CA7366">
      <w:pPr>
        <w:jc w:val="both"/>
      </w:pPr>
    </w:p>
    <w:sectPr w:rsidR="00CA736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DFC" w:rsidP="00760DFC" w:rsidR="00760DFC">
      <w:r>
        <w:separator/>
      </w:r>
    </w:p>
  </w:endnote>
  <w:endnote w:id="0" w:type="continuationSeparator">
    <w:p w:rsidRDefault="00760DFC" w:rsidP="00760DFC" w:rsidR="00760D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DFC" w:rsidP="00760DFC" w:rsidR="00760DFC">
      <w:r>
        <w:separator/>
      </w:r>
    </w:p>
  </w:footnote>
  <w:footnote w:id="0" w:type="continuationSeparator">
    <w:p w:rsidRDefault="00760DFC" w:rsidP="00760DFC" w:rsidR="00760D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0DFC" w:rsidP="00760DFC" w:rsidR="00760DFC">
    <w:pPr>
      <w:pStyle w:val="Zaglavlje"/>
      <w:jc w:val="right"/>
    </w:pPr>
    <w:r>
      <w:t>34. St-</w:t>
    </w:r>
    <w:r w:rsidR="009208ED">
      <w:t>2690/</w:t>
    </w:r>
    <w:r>
      <w:t>2016-</w:t>
    </w:r>
    <w:r w:rsidR="009208ED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C9206B"/>
    <w:multiLevelType w:val="hybridMultilevel"/>
    <w:tmpl w:val="CFCA0B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6305357"/>
    <w:multiLevelType w:val="hybridMultilevel"/>
    <w:tmpl w:val="255A730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681"/>
    <w:rsid w:val="00191B6F"/>
    <w:rsid w:val="00384681"/>
    <w:rsid w:val="0038492E"/>
    <w:rsid w:val="00386F2F"/>
    <w:rsid w:val="00551F2E"/>
    <w:rsid w:val="005D67F5"/>
    <w:rsid w:val="005D73EF"/>
    <w:rsid w:val="00613B07"/>
    <w:rsid w:val="006A1DB8"/>
    <w:rsid w:val="00751570"/>
    <w:rsid w:val="00760DFC"/>
    <w:rsid w:val="009208ED"/>
    <w:rsid w:val="009569F4"/>
    <w:rsid w:val="00B96A0C"/>
    <w:rsid w:val="00BF72CA"/>
    <w:rsid w:val="00C966A9"/>
    <w:rsid w:val="00CA7366"/>
    <w:rsid w:val="00ED55BD"/>
    <w:rsid w:val="00FA1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681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84681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semiHidden/>
    <w:rsid w:val="00384681"/>
    <w:rPr>
      <w:rFonts w:cs="Arial" w:eastAsia="Times New Roman" w:hAnsi="Arial" w:asci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46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681"/>
    <w:rPr>
      <w:rFonts w:cs="Tahoma" w:eastAsia="Times New Roman" w:hAnsi="Tahoma" w:ascii="Tahoma"/>
      <w:noProof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8468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60D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60DFC"/>
    <w:rPr>
      <w:rFonts w:cs="Times New Roman" w:eastAsia="Times New Roman"/>
      <w:noProof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60D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60DFC"/>
    <w:rPr>
      <w:rFonts w:cs="Times New Roman" w:eastAsia="Times New Roman"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69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69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69F4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69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69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681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84681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semiHidden/>
    <w:rsid w:val="00384681"/>
    <w:rPr>
      <w:rFonts w:ascii="Arial" w:cs="Arial" w:eastAsia="Times New Roman" w:hAns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46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681"/>
    <w:rPr>
      <w:rFonts w:ascii="Tahoma" w:cs="Tahoma" w:eastAsia="Times New Roman" w:hAnsi="Tahoma"/>
      <w:noProof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8468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60D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60DFC"/>
    <w:rPr>
      <w:rFonts w:cs="Times New Roman" w:eastAsia="Times New Roman"/>
      <w:noProof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60D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60DFC"/>
    <w:rPr>
      <w:rFonts w:cs="Times New Roman" w:eastAsia="Times New Roman"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69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69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69F4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69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69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6644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05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148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2690</izvorni_sadrzaj>
    <derivirana_varijabla naziv="DomainObject.Predmet.Broj_1">2690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St-2690/2016</izvorni_sadrzaj>
    <derivirana_varijabla naziv="DomainObject.Predmet.OznakaBroj_1">St-2690/2016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POLION d.o.o.</izvorni_sadrzaj>
    <derivirana_varijabla naziv="DomainObject.Predmet.ProtustrankaFormated_1">  POLION d.o.o.</derivirana_varijabla>
  </DomainObject.Predmet.ProtustrankaFormated>
  <DomainObject.Predmet.ProtustrankaFormatedOIB>
    <izvorni_sadrzaj>  POLION d.o.o., OIB 41161876988</izvorni_sadrzaj>
    <derivirana_varijabla naziv="DomainObject.Predmet.ProtustrankaFormatedOIB_1">  POLION d.o.o., OIB 41161876988</derivirana_varijabla>
  </DomainObject.Predmet.ProtustrankaFormatedOIB>
  <DomainObject.Predmet.ProtustrankaFormatedWithAdress>
    <izvorni_sadrzaj> POLION d.o.o., Stubička 8, 10290 Zaprešić</izvorni_sadrzaj>
    <derivirana_varijabla naziv="DomainObject.Predmet.ProtustrankaFormatedWithAdress_1"> POLION d.o.o., Stubička 8, 10290 Zaprešić</derivirana_varijabla>
  </DomainObject.Predmet.ProtustrankaFormatedWithAdress>
  <DomainObject.Predmet.ProtustrankaFormatedWithAdressOIB>
    <izvorni_sadrzaj> POLION d.o.o., OIB 41161876988, Stubička 8, 10290 Zaprešić</izvorni_sadrzaj>
    <derivirana_varijabla naziv="DomainObject.Predmet.ProtustrankaFormatedWithAdressOIB_1"> POLION d.o.o., OIB 41161876988, Stubička 8, 10290 Zaprešić</derivirana_varijabla>
  </DomainObject.Predmet.ProtustrankaFormatedWithAdressOIB>
  <DomainObject.Predmet.ProtustrankaWithAdress>
    <izvorni_sadrzaj>POLION d.o.o. Stubička 8, 10290 Zaprešić</izvorni_sadrzaj>
    <derivirana_varijabla naziv="DomainObject.Predmet.ProtustrankaWithAdress_1">POLION d.o.o. Stubička 8, 10290 Zaprešić</derivirana_varijabla>
  </DomainObject.Predmet.ProtustrankaWithAdress>
  <DomainObject.Predmet.ProtustrankaWithAdressOIB>
    <izvorni_sadrzaj>POLION d.o.o., OIB 41161876988, Stubička 8, 10290 Zaprešić</izvorni_sadrzaj>
    <derivirana_varijabla naziv="DomainObject.Predmet.ProtustrankaWithAdressOIB_1">POLION d.o.o., OIB 41161876988, Stubička 8, 10290 Zaprešić</derivirana_varijabla>
  </DomainObject.Predmet.ProtustrankaWithAdressOIB>
  <DomainObject.Predmet.ProtustrankaNazivFormated>
    <izvorni_sadrzaj>POLION d.o.o.</izvorni_sadrzaj>
    <derivirana_varijabla naziv="DomainObject.Predmet.ProtustrankaNazivFormated_1">POLION d.o.o.</derivirana_varijabla>
  </DomainObject.Predmet.ProtustrankaNazivFormated>
  <DomainObject.Predmet.ProtustrankaNazivFormatedOIB>
    <izvorni_sadrzaj>POLION d.o.o., OIB 41161876988</izvorni_sadrzaj>
    <derivirana_varijabla naziv="DomainObject.Predmet.ProtustrankaNazivFormatedOIB_1">POLION d.o.o., OIB 41161876988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POLION d.o.o.</item>
    </izvorni_sadrzaj>
    <derivirana_varijabla naziv="DomainObject.Predmet.ProtuStrankaListFormated_1">
      <item>POLION d.o.o.</item>
    </derivirana_varijabla>
  </DomainObject.Predmet.ProtuStrankaListFormated>
  <DomainObject.Predmet.ProtuStrankaListFormatedOIB>
    <izvorni_sadrzaj>
      <item>POLION d.o.o., OIB 41161876988</item>
    </izvorni_sadrzaj>
    <derivirana_varijabla naziv="DomainObject.Predmet.ProtuStrankaListFormatedOIB_1">
      <item>POLION d.o.o., OIB 41161876988</item>
    </derivirana_varijabla>
  </DomainObject.Predmet.ProtuStrankaListFormatedOIB>
  <DomainObject.Predmet.ProtuStrankaListFormatedWithAdress>
    <izvorni_sadrzaj>
      <item>POLION d.o.o., Stubička 8, 10290 Zaprešić</item>
    </izvorni_sadrzaj>
    <derivirana_varijabla naziv="DomainObject.Predmet.ProtuStrankaListFormatedWithAdress_1">
      <item>POLION d.o.o., Stubička 8, 10290 Zaprešić</item>
    </derivirana_varijabla>
  </DomainObject.Predmet.ProtuStrankaListFormatedWithAdress>
  <DomainObject.Predmet.ProtuStrankaListFormatedWithAdressOIB>
    <izvorni_sadrzaj>
      <item>POLION d.o.o., OIB 41161876988, Stubička 8, 10290 Zaprešić</item>
    </izvorni_sadrzaj>
    <derivirana_varijabla naziv="DomainObject.Predmet.ProtuStrankaListFormatedWithAdressOIB_1">
      <item>POLION d.o.o., OIB 41161876988, Stubička 8, 10290 Zaprešić</item>
    </derivirana_varijabla>
  </DomainObject.Predmet.ProtuStrankaListFormatedWithAdressOIB>
  <DomainObject.Predmet.ProtuStrankaListNazivFormated>
    <izvorni_sadrzaj>
      <item>POLION d.o.o.</item>
    </izvorni_sadrzaj>
    <derivirana_varijabla naziv="DomainObject.Predmet.ProtuStrankaListNazivFormated_1">
      <item>POLION d.o.o.</item>
    </derivirana_varijabla>
  </DomainObject.Predmet.ProtuStrankaListNazivFormated>
  <DomainObject.Predmet.ProtuStrankaListNazivFormatedOIB>
    <izvorni_sadrzaj>
      <item>POLION d.o.o., OIB 41161876988</item>
    </izvorni_sadrzaj>
    <derivirana_varijabla naziv="DomainObject.Predmet.ProtuStrankaListNazivFormatedOIB_1">
      <item>POLION d.o.o., OIB 41161876988</item>
    </derivirana_varijabla>
  </DomainObject.Predmet.ProtuStrankaListNazivFormatedOIB>
  <DomainObject.Predmet.OstaliListFormated>
    <izvorni_sadrzaj>
      <item>Zvonko Spajić</item>
    </izvorni_sadrzaj>
    <derivirana_varijabla naziv="DomainObject.Predmet.OstaliListFormated_1">
      <item>Zvonko Spajić</item>
    </derivirana_varijabla>
  </DomainObject.Predmet.OstaliListFormated>
  <DomainObject.Predmet.OstaliListFormatedOIB>
    <izvorni_sadrzaj>
      <item>Zvonko Spajić, OIB 38740101814</item>
    </izvorni_sadrzaj>
    <derivirana_varijabla naziv="DomainObject.Predmet.OstaliListFormatedOIB_1">
      <item>Zvonko Spajić, OIB 38740101814</item>
    </derivirana_varijabla>
  </DomainObject.Predmet.OstaliListFormatedOIB>
  <DomainObject.Predmet.OstaliListFormatedWithAdress>
    <izvorni_sadrzaj>
      <item>Zvonko Spajić, Stubička 8, 10290 Ivanec Bistranski</item>
    </izvorni_sadrzaj>
    <derivirana_varijabla naziv="DomainObject.Predmet.OstaliListFormatedWithAdress_1">
      <item>Zvonko Spajić, Stubička 8, 10290 Ivanec Bistranski</item>
    </derivirana_varijabla>
  </DomainObject.Predmet.OstaliListFormatedWithAdress>
  <DomainObject.Predmet.OstaliListFormatedWithAdressOIB>
    <izvorni_sadrzaj>
      <item>Zvonko Spajić, OIB 38740101814, Stubička 8, 10290 Ivanec Bistranski</item>
    </izvorni_sadrzaj>
    <derivirana_varijabla naziv="DomainObject.Predmet.OstaliListFormatedWithAdressOIB_1">
      <item>Zvonko Spajić, OIB 38740101814, Stubička 8, 10290 Ivanec Bistranski</item>
    </derivirana_varijabla>
  </DomainObject.Predmet.OstaliListFormatedWithAdressOIB>
  <DomainObject.Predmet.OstaliListNazivFormated>
    <izvorni_sadrzaj>
      <item>Zvonko Spajić</item>
    </izvorni_sadrzaj>
    <derivirana_varijabla naziv="DomainObject.Predmet.OstaliListNazivFormated_1">
      <item>Zvonko Spajić</item>
    </derivirana_varijabla>
  </DomainObject.Predmet.OstaliListNazivFormated>
  <DomainObject.Predmet.OstaliListNazivFormatedOIB>
    <izvorni_sadrzaj>
      <item>Zvonko Spajić, OIB 38740101814</item>
    </izvorni_sadrzaj>
    <derivirana_varijabla naziv="DomainObject.Predmet.OstaliListNazivFormatedOIB_1">
      <item>Zvonko Spajić, OIB 38740101814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POLION d.o.o.</izvorni_sadrzaj>
    <derivirana_varijabla naziv="DomainObject.Predmet.ProtustrankaIDrugi_1">POLION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POLION d.o.o., OIB 41161876988, Stubička 8, 10290 Zaprešić</izvorni_sadrzaj>
    <derivirana_varijabla naziv="DomainObject.Predmet.ProtustrankaIDrugiAdressOIB_1">POLION d.o.o., OIB 41161876988, Stubička 8,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POLION d.o.o.</item>
      <item>Zvonko Spajić</item>
      <item>VJEROVNICI</item>
    </izvorni_sadrzaj>
    <derivirana_varijabla naziv="DomainObject.Predmet.SudioniciListNaziv_1">
      <item>FINA Regionalni centar Zagreb</item>
      <item>POLION d.o.o.</item>
      <item>Zvonko Spajić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POLION d.o.o., OIB 41161876988, Stubička 8,10290 Zaprešić</item>
      <item>Zvonko Spajić, OIB 38740101814, Stubička 8,10290 Ivanec Bistranski</item>
      <item>VJEROVNICI</item>
    </izvorni_sadrzaj>
    <derivirana_varijabla naziv="DomainObject.Predmet.SudioniciListAdressOIB_1">
      <item>FINA Regionalni centar Zagreb, OIB 85821130368, Trg svibanjskih žrtava 1995. 1,10000 Zagreb</item>
      <item>POLION d.o.o., OIB 41161876988, Stubička 8,10290 Zaprešić</item>
      <item>Zvonko Spajić, OIB 38740101814, Stubička 8,10290 Ivanec Bistranski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41161876988</item>
      <item>, OIB 38740101814</item>
      <item>, OIB null</item>
    </izvorni_sadrzaj>
    <derivirana_varijabla naziv="DomainObject.Predmet.SudioniciListNazivOIB_1">
      <item>, OIB 85821130368</item>
      <item>, OIB 41161876988</item>
      <item>, OIB 38740101814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525</properties:Words>
  <properties:Characters>2789</properties:Characters>
  <properties:Lines>74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2018-02-21T13:00:00Z</dcterms:created>
  <dc:creator>Valentina Kučiš</dc:creator>
  <cp:lastModifiedBy>Valentina Kučiš</cp:lastModifiedBy>
  <cp:lastPrinted>2018-02-21T13:33:00Z</cp:lastPrinted>
  <dcterms:modified xmlns:xsi="http://www.w3.org/2001/XMLSchema-instance" xsi:type="dcterms:W3CDTF">2018-02-22T08:25:00Z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St-2690_16 otvaranje zatvaranje čl 132 prijedlog fine.docx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