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5ac5" w14:paraId="64f5ac5" w:rsidRDefault="00AB1936" w:rsidP="0075381D" w:rsidR="00D86143" w:rsidRPr="0089592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50A" w:rsidP="0075381D" w:rsidR="00E1350A">
      <w:pPr>
        <w:rPr>
          <w:sz w:val="24"/>
          <w:szCs w:val="24"/>
        </w:rPr>
      </w:pPr>
    </w:p>
    <w:p w:rsidRDefault="00E1350A" w:rsidP="0075381D" w:rsidR="00E1350A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433C0">
        <w:rPr>
          <w:sz w:val="24"/>
          <w:szCs w:val="24"/>
        </w:rPr>
        <w:t>67. St-</w:t>
      </w:r>
      <w:r w:rsidR="003E7E10">
        <w:rPr>
          <w:sz w:val="24"/>
          <w:szCs w:val="24"/>
        </w:rPr>
        <w:t>149/06</w:t>
      </w:r>
      <w:r w:rsidR="00E1350A">
        <w:rPr>
          <w:sz w:val="24"/>
          <w:szCs w:val="24"/>
        </w:rPr>
        <w:t>-354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B31896" w:rsidRPr="00B31896">
        <w:rPr>
          <w:bCs/>
          <w:sz w:val="24"/>
          <w:szCs w:val="24"/>
        </w:rPr>
        <w:t>PRIGORKA d.d. u stečaju, Sesvete, Ljudevita Posavskog 3, OIB: 44010339796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B31896">
        <w:rPr>
          <w:sz w:val="24"/>
          <w:szCs w:val="24"/>
        </w:rPr>
        <w:t>2. veljače</w:t>
      </w:r>
      <w:r w:rsidRPr="00310646">
        <w:rPr>
          <w:sz w:val="24"/>
          <w:szCs w:val="24"/>
        </w:rPr>
        <w:t xml:space="preserve"> 20</w:t>
      </w:r>
      <w:r w:rsidR="00B31896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B31896" w:rsidP="00D639B5" w:rsidR="00B31896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E4271D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E4271D">
        <w:rPr>
          <w:sz w:val="24"/>
          <w:szCs w:val="24"/>
        </w:rPr>
        <w:t>u</w:t>
      </w:r>
      <w:r w:rsidR="004433C0">
        <w:rPr>
          <w:sz w:val="24"/>
          <w:szCs w:val="24"/>
        </w:rPr>
        <w:t xml:space="preserve"> </w:t>
      </w:r>
      <w:r w:rsidR="00E4271D">
        <w:rPr>
          <w:sz w:val="24"/>
          <w:szCs w:val="24"/>
        </w:rPr>
        <w:t xml:space="preserve">Damiru </w:t>
      </w:r>
      <w:proofErr w:type="spellStart"/>
      <w:r w:rsidR="00E4271D">
        <w:rPr>
          <w:sz w:val="24"/>
          <w:szCs w:val="24"/>
        </w:rPr>
        <w:t>Šebetić</w:t>
      </w:r>
      <w:r w:rsidR="00EE4FB2">
        <w:rPr>
          <w:sz w:val="24"/>
          <w:szCs w:val="24"/>
        </w:rPr>
        <w:t>u</w:t>
      </w:r>
      <w:proofErr w:type="spellEnd"/>
      <w:r w:rsidR="00B31896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</w:t>
      </w:r>
      <w:r w:rsidR="00B31896">
        <w:rPr>
          <w:sz w:val="24"/>
          <w:szCs w:val="24"/>
        </w:rPr>
        <w:t>očitovanje na navode iz podneska od 26. siječnja 2018.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B31896" w:rsidP="00F13A79" w:rsidR="00B31896">
      <w:pPr>
        <w:jc w:val="both"/>
        <w:rPr>
          <w:sz w:val="24"/>
          <w:szCs w:val="24"/>
        </w:rPr>
      </w:pPr>
    </w:p>
    <w:p w:rsidRDefault="00AB1936" w:rsidP="00895922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31896">
        <w:rPr>
          <w:sz w:val="24"/>
          <w:szCs w:val="24"/>
        </w:rPr>
        <w:t>2. veljače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B31896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B31896" w:rsidP="00902CB2" w:rsidR="00B31896">
      <w:pPr>
        <w:pStyle w:val="Tijeloteksta"/>
        <w:ind w:firstLine="612" w:left="5760"/>
        <w:jc w:val="right"/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89592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1350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31896" w:rsidP="00F13A79" w:rsidR="00B31896">
      <w:pPr>
        <w:rPr>
          <w:sz w:val="24"/>
          <w:szCs w:val="24"/>
        </w:rPr>
      </w:pPr>
    </w:p>
    <w:p w:rsidRDefault="00B31896" w:rsidP="00F13A79" w:rsidR="00B31896">
      <w:pPr>
        <w:rPr>
          <w:sz w:val="24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902CB2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895922">
        <w:rPr>
          <w:sz w:val="24"/>
          <w:szCs w:val="24"/>
        </w:rPr>
        <w:t xml:space="preserve">                </w:t>
      </w:r>
      <w:r w:rsidR="00895922">
        <w:rPr>
          <w:sz w:val="24"/>
          <w:szCs w:val="24"/>
        </w:rPr>
        <w:tab/>
        <w:t xml:space="preserve">        </w:t>
      </w:r>
    </w:p>
    <w:p w:rsidRDefault="00E1350A" w:rsidP="00F13A79" w:rsidR="00E1350A">
      <w:pPr>
        <w:rPr>
          <w:sz w:val="24"/>
          <w:szCs w:val="24"/>
        </w:rPr>
      </w:pPr>
    </w:p>
    <w:p w:rsidRDefault="00E1350A" w:rsidP="00F13A79" w:rsidR="00E1350A">
      <w:pPr>
        <w:rPr>
          <w:sz w:val="24"/>
          <w:szCs w:val="24"/>
        </w:rPr>
      </w:pPr>
    </w:p>
    <w:p w:rsidRDefault="00E1350A" w:rsidP="00F13A79" w:rsidR="00E1350A">
      <w:pPr>
        <w:rPr>
          <w:sz w:val="24"/>
          <w:szCs w:val="24"/>
        </w:rPr>
      </w:pPr>
    </w:p>
    <w:p w:rsidRDefault="00E1350A" w:rsidP="00F13A79" w:rsidR="00E1350A">
      <w:pPr>
        <w:rPr>
          <w:sz w:val="24"/>
          <w:szCs w:val="24"/>
        </w:rPr>
      </w:pPr>
    </w:p>
    <w:p w:rsidRDefault="00E1350A" w:rsidP="00BA7734" w:rsidR="00E1350A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E1350A" w:rsidP="00BA7734" w:rsidR="00E1350A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B31896" w:rsidP="00E1350A" w:rsidR="00B31896" w:rsidRPr="00B31896">
      <w:pPr>
        <w:pStyle w:val="Odlomakpopisa"/>
        <w:jc w:val="both"/>
        <w:rPr>
          <w:sz w:val="24"/>
          <w:szCs w:val="24"/>
        </w:rPr>
      </w:pPr>
    </w:p>
    <w:sectPr w:rsidSect="00E1350A" w:rsidR="00B31896" w:rsidRPr="00B31896">
      <w:pgSz w:h="15840" w:w="12240"/>
      <w:pgMar w:gutter="0" w:footer="708" w:header="708" w:left="1800" w:bottom="567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CF252D"/>
    <w:multiLevelType w:val="hybridMultilevel"/>
    <w:tmpl w:val="B558A89A"/>
    <w:lvl w:tplc="A5A070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E7E10"/>
    <w:rsid w:val="004433C0"/>
    <w:rsid w:val="004846E3"/>
    <w:rsid w:val="004A101E"/>
    <w:rsid w:val="00574039"/>
    <w:rsid w:val="00577C20"/>
    <w:rsid w:val="005E5A2C"/>
    <w:rsid w:val="00681618"/>
    <w:rsid w:val="006F6973"/>
    <w:rsid w:val="0075381D"/>
    <w:rsid w:val="00873DD8"/>
    <w:rsid w:val="00895922"/>
    <w:rsid w:val="008A286D"/>
    <w:rsid w:val="00902CB2"/>
    <w:rsid w:val="00935ABA"/>
    <w:rsid w:val="009A1876"/>
    <w:rsid w:val="009E1755"/>
    <w:rsid w:val="009F596B"/>
    <w:rsid w:val="00AB1936"/>
    <w:rsid w:val="00AD2A7F"/>
    <w:rsid w:val="00B31896"/>
    <w:rsid w:val="00B539B6"/>
    <w:rsid w:val="00C00CB9"/>
    <w:rsid w:val="00C25D04"/>
    <w:rsid w:val="00CD7733"/>
    <w:rsid w:val="00D10C86"/>
    <w:rsid w:val="00D53ABD"/>
    <w:rsid w:val="00D639B5"/>
    <w:rsid w:val="00D75E26"/>
    <w:rsid w:val="00D86143"/>
    <w:rsid w:val="00D8748D"/>
    <w:rsid w:val="00E1350A"/>
    <w:rsid w:val="00E4271D"/>
    <w:rsid w:val="00E81382"/>
    <w:rsid w:val="00EE4FB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18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18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6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502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2018-02-02T10:15:00Z</dcterms:created>
  <dc:creator>nmarkovic</dc:creator>
  <cp:lastModifiedBy>Katica Franjić</cp:lastModifiedBy>
  <cp:lastPrinted>2018-02-02T13:02:00Z</cp:lastPrinted>
  <dcterms:modified xmlns:xsi="http://www.w3.org/2001/XMLSchema-instance" xsi:type="dcterms:W3CDTF">2018-02-02T13:02:00Z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