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d254" w14:paraId="300d254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4919AD">
        <w:t>893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4919AD">
        <w:t>BUGONY MED j.</w:t>
      </w:r>
      <w:r w:rsidR="009A403C">
        <w:t>d.o.o.</w:t>
      </w:r>
      <w:r w:rsidR="00E46A18">
        <w:t xml:space="preserve"> </w:t>
      </w:r>
      <w:r>
        <w:t xml:space="preserve">OIB: </w:t>
      </w:r>
      <w:r w:rsidR="004919AD">
        <w:t>88399175200</w:t>
      </w:r>
      <w:r w:rsidR="009A403C">
        <w:t>,</w:t>
      </w:r>
      <w:r>
        <w:t xml:space="preserve"> MBS: </w:t>
      </w:r>
      <w:r w:rsidR="004919AD">
        <w:t>080930777</w:t>
      </w:r>
      <w:r w:rsidR="00F42B62">
        <w:t>,</w:t>
      </w:r>
      <w:r>
        <w:t xml:space="preserve"> </w:t>
      </w:r>
      <w:r w:rsidR="004919AD">
        <w:t>Zagreb, Kutjevačka 3</w:t>
      </w:r>
      <w:r w:rsidR="00B14BCA">
        <w:t>,</w:t>
      </w:r>
      <w:r>
        <w:t xml:space="preserve"> temeljem članka 430. Stečajnog zakona („Narodne novine“ 71/15), dana </w:t>
      </w:r>
      <w:r w:rsidR="00F42B62">
        <w:t>1</w:t>
      </w:r>
      <w:r w:rsidR="002B123D">
        <w:t>4</w:t>
      </w:r>
      <w:r w:rsidR="00F42B62">
        <w:t>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4919AD">
        <w:t xml:space="preserve">BUGONY MED j.d.o.o. OIB: 88399175200, MBS: 080930777, Zagreb, Kutjevačka 3, </w:t>
      </w:r>
      <w:r w:rsidR="00F42B62">
        <w:t xml:space="preserve"> </w:t>
      </w:r>
      <w:r w:rsidR="00F66CA4">
        <w:t xml:space="preserve">iznosi </w:t>
      </w:r>
      <w:r w:rsidR="004919AD">
        <w:t>29.190,56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4919AD">
        <w:t>BUGONY MED j.d.o.o. OIB: 88399175200, MBS: 080930777, Zagreb, Kutjevačka 3,</w:t>
      </w:r>
      <w:r w:rsidR="003B01BD">
        <w:t xml:space="preserve"> direktor </w:t>
      </w:r>
      <w:r w:rsidR="004919AD">
        <w:t>GABRIELLA BUGONY</w:t>
      </w:r>
      <w:r w:rsidR="003B01BD">
        <w:t>, O</w:t>
      </w:r>
      <w:r w:rsidR="00A36F2A">
        <w:t xml:space="preserve">IB: </w:t>
      </w:r>
      <w:r w:rsidR="004919AD">
        <w:t>39650284238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4919AD">
        <w:t>893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</w:t>
      </w:r>
      <w:r w:rsidR="002B123D">
        <w:t>4</w:t>
      </w:r>
      <w:r w:rsidR="009A403C">
        <w:t>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3B4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3B4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2F33B4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B123D"/>
    <w:rsid w:val="002C213A"/>
    <w:rsid w:val="002E0488"/>
    <w:rsid w:val="002E0654"/>
    <w:rsid w:val="002F33B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19AD"/>
    <w:rsid w:val="004A230E"/>
    <w:rsid w:val="004A684A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St-1893/2016</izvorni_sadrzaj>
    <derivirana_varijabla naziv="DomainObject.Predmet.OznakaBroj_1">St-1893/2016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BUGONY MED jednostavno društvo s ograničenom odgovornošću za trgovinu i usluge</izvorni_sadrzaj>
    <derivirana_varijabla naziv="DomainObject.Predmet.ProtustrankaFormated_1">  BUGONY MED jednostavno društvo s ograničenom odgovornošću za trgovinu i usluge</derivirana_varijabla>
  </DomainObject.Predmet.ProtustrankaFormated>
  <DomainObject.Predmet.ProtustrankaFormatedOIB>
    <izvorni_sadrzaj>  BUGONY MED jednostavno društvo s ograničenom odgovornošću za trgovinu i usluge, OIB 88399175200</izvorni_sadrzaj>
    <derivirana_varijabla naziv="DomainObject.Predmet.ProtustrankaFormatedOIB_1">  BUGONY MED jednostavno društvo s ograničenom odgovornošću za trgovinu i usluge, OIB 88399175200</derivirana_varijabla>
  </DomainObject.Predmet.ProtustrankaFormatedOIB>
  <DomainObject.Predmet.ProtustrankaFormatedWithAdress>
    <izvorni_sadrzaj> BUGONY MED jednostavno društvo s ograničenom odgovornošću za trgovinu i usluge, Kutjevačka 3, 10000 Zagreb</izvorni_sadrzaj>
    <derivirana_varijabla naziv="DomainObject.Predmet.ProtustrankaFormatedWithAdress_1"> BUGONY MED jednostavno društvo s ograničenom odgovornošću za trgovinu i usluge, Kutjevačka 3, 10000 Zagreb</derivirana_varijabla>
  </DomainObject.Predmet.ProtustrankaFormatedWithAdress>
  <DomainObject.Predmet.ProtustrankaFormatedWithAdressOIB>
    <izvorni_sadrzaj> BUGONY MED jednostavno društvo s ograničenom odgovornošću za trgovinu i usluge, OIB 88399175200, Kutjevačka 3, 10000 Zagreb</izvorni_sadrzaj>
    <derivirana_varijabla naziv="DomainObject.Predmet.ProtustrankaFormatedWithAdressOIB_1"> BUGONY MED jednostavno društvo s ograničenom odgovornošću za trgovinu i usluge, OIB 88399175200, Kutjevačka 3, 10000 Zagreb</derivirana_varijabla>
  </DomainObject.Predmet.ProtustrankaFormatedWithAdressOIB>
  <DomainObject.Predmet.ProtustrankaWithAdress>
    <izvorni_sadrzaj>BUGONY MED jednostavno društvo s ograničenom odgovornošću za trgovinu i usluge Kutjevačka 3, 10000 Zagreb</izvorni_sadrzaj>
    <derivirana_varijabla naziv="DomainObject.Predmet.ProtustrankaWithAdress_1">BUGONY MED jednostavno društvo s ograničenom odgovornošću za trgovinu i usluge Kutjevačka 3, 10000 Zagreb</derivirana_varijabla>
  </DomainObject.Predmet.ProtustrankaWithAdress>
  <DomainObject.Predmet.ProtustrankaWithAdressOIB>
    <izvorni_sadrzaj>BUGONY MED jednostavno društvo s ograničenom odgovornošću za trgovinu i usluge, OIB 88399175200, Kutjevačka 3, 10000 Zagreb</izvorni_sadrzaj>
    <derivirana_varijabla naziv="DomainObject.Predmet.ProtustrankaWithAdressOIB_1">BUGONY MED jednostavno društvo s ograničenom odgovornošću za trgovinu i usluge, OIB 88399175200, Kutjevačka 3, 10000 Zagreb</derivirana_varijabla>
  </DomainObject.Predmet.ProtustrankaWithAdressOIB>
  <DomainObject.Predmet.ProtustrankaNazivFormated>
    <izvorni_sadrzaj>BUGONY MED jednostavno društvo s ograničenom odgovornošću za trgovinu i usluge</izvorni_sadrzaj>
    <derivirana_varijabla naziv="DomainObject.Predmet.ProtustrankaNazivFormated_1">BUGONY MED jednostavno društvo s ograničenom odgovornošću za trgovinu i usluge</derivirana_varijabla>
  </DomainObject.Predmet.ProtustrankaNazivFormated>
  <DomainObject.Predmet.ProtustrankaNazivFormatedOIB>
    <izvorni_sadrzaj>BUGONY MED jednostavno društvo s ograničenom odgovornošću za trgovinu i usluge, OIB 88399175200</izvorni_sadrzaj>
    <derivirana_varijabla naziv="DomainObject.Predmet.ProtustrankaNazivFormatedOIB_1">BUGONY MED jednostavno društvo s ograničenom odgovornošću za trgovinu i usluge, OIB 88399175200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BUGONY MED jednostavno društvo s ograničenom odgovornošću za trgovinu i usluge</item>
    </izvorni_sadrzaj>
    <derivirana_varijabla naziv="DomainObject.Predmet.ProtuStrankaListFormated_1">
      <item>BUGONY MED jednostavno društvo s ograničenom odgovornošću za trgovinu i usluge</item>
    </derivirana_varijabla>
  </DomainObject.Predmet.ProtuStrankaListFormated>
  <DomainObject.Predmet.ProtuStrankaListFormatedOIB>
    <izvorni_sadrzaj>
      <item>BUGONY MED jednostavno društvo s ograničenom odgovornošću za trgovinu i usluge, OIB 88399175200</item>
    </izvorni_sadrzaj>
    <derivirana_varijabla naziv="DomainObject.Predmet.ProtuStrankaListFormatedOIB_1">
      <item>BUGONY MED jednostavno društvo s ograničenom odgovornošću za trgovinu i usluge, OIB 88399175200</item>
    </derivirana_varijabla>
  </DomainObject.Predmet.ProtuStrankaListFormatedOIB>
  <DomainObject.Predmet.ProtuStrankaListFormatedWithAdress>
    <izvorni_sadrzaj>
      <item>BUGONY MED jednostavno društvo s ograničenom odgovornošću za trgovinu i usluge, Kutjevačka 3, 10000 Zagreb</item>
    </izvorni_sadrzaj>
    <derivirana_varijabla naziv="DomainObject.Predmet.ProtuStrankaListFormatedWithAdress_1">
      <item>BUGONY MED jednostavno društvo s ograničenom odgovornošću za trgovinu i usluge, Kutjevačka 3, 10000 Zagreb</item>
    </derivirana_varijabla>
  </DomainObject.Predmet.ProtuStrankaListFormatedWithAdress>
  <DomainObject.Predmet.ProtuStrankaListFormatedWithAdressOIB>
    <izvorni_sadrzaj>
      <item>BUGONY MED jednostavno društvo s ograničenom odgovornošću za trgovinu i usluge, OIB 88399175200, Kutjevačka 3, 10000 Zagreb</item>
    </izvorni_sadrzaj>
    <derivirana_varijabla naziv="DomainObject.Predmet.ProtuStrankaListFormatedWithAdressOIB_1">
      <item>BUGONY MED jednostavno društvo s ograničenom odgovornošću za trgovinu i usluge, OIB 88399175200, Kutjevačka 3, 10000 Zagreb</item>
    </derivirana_varijabla>
  </DomainObject.Predmet.ProtuStrankaListFormatedWithAdressOIB>
  <DomainObject.Predmet.ProtuStrankaListNazivFormated>
    <izvorni_sadrzaj>
      <item>BUGONY MED jednostavno društvo s ograničenom odgovornošću za trgovinu i usluge</item>
    </izvorni_sadrzaj>
    <derivirana_varijabla naziv="DomainObject.Predmet.ProtuStrankaListNazivFormated_1">
      <item>BUGONY MED jednostavno društvo s ograničenom odgovornošću za trgovinu i usluge</item>
    </derivirana_varijabla>
  </DomainObject.Predmet.ProtuStrankaListNazivFormated>
  <DomainObject.Predmet.ProtuStrankaListNazivFormatedOIB>
    <izvorni_sadrzaj>
      <item>BUGONY MED jednostavno društvo s ograničenom odgovornošću za trgovinu i usluge, OIB 88399175200</item>
    </izvorni_sadrzaj>
    <derivirana_varijabla naziv="DomainObject.Predmet.ProtuStrankaListNazivFormatedOIB_1">
      <item>BUGONY MED jednostavno društvo s ograničenom odgovornošću za trgovinu i usluge, OIB 88399175200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BUGONY MED jednostavno društvo s ograničenom odgovornošću za trgovinu i usluge</izvorni_sadrzaj>
    <derivirana_varijabla naziv="DomainObject.Predmet.ProtustrankaIDrugi_1">BUGONY MED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BUGONY MED jednostavno društvo s ograničenom odgovornošću za trgovinu i usluge, OIB 88399175200, Kutjevačka 3, 10000 Zagreb</izvorni_sadrzaj>
    <derivirana_varijabla naziv="DomainObject.Predmet.ProtustrankaIDrugiAdressOIB_1">BUGONY MED jednostavno društvo s ograničenom odgovornošću za trgovinu i usluge, OIB 88399175200,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BUGONY MED jednostavno društvo s ograničenom odgovornošću za trgovinu i usluge</item>
      <item>FINA Regionalni centar Zagreb</item>
    </izvorni_sadrzaj>
    <derivirana_varijabla naziv="DomainObject.Predmet.SudioniciListNaziv_1">
      <item>BUGONY MED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BUGONY MED jednostavno društvo s ograničenom odgovornošću za trgovinu i usluge, OIB 88399175200, Kutjevačka 3,10000 Zagreb</item>
      <item>FINA Regionalni centar Zagreb, OIB 85821130368, Trg svibanjskih žrtava 1995. br.1,10000 Zagreb</item>
    </izvorni_sadrzaj>
    <derivirana_varijabla naziv="DomainObject.Predmet.SudioniciListAdressOIB_1">
      <item>BUGONY MED jednostavno društvo s ograničenom odgovornošću za trgovinu i usluge, OIB 88399175200, Kutjevačka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88399175200</item>
      <item>, OIB 85821130368</item>
    </izvorni_sadrzaj>
    <derivirana_varijabla naziv="DomainObject.Predmet.SudioniciListNazivOIB_1">
      <item>, OIB 88399175200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1976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2016-07-14T08:26:00Z</dcterms:created>
  <dc:creator>Snježana Andrijanić</dc:creator>
  <cp:lastModifiedBy>Snježana Andrijanić</cp:lastModifiedBy>
  <cp:lastPrinted>2016-07-14T08:26:00Z</cp:lastPrinted>
  <dcterms:modified xmlns:xsi="http://www.w3.org/2001/XMLSchema-instance" xsi:type="dcterms:W3CDTF">2016-07-14T08:26:00Z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