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c10a0" w14:paraId="40c10a0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C13B91">
        <w:t>2192</w:t>
      </w:r>
      <w:r w:rsidRPr="00151FF0">
        <w:t>/1</w:t>
      </w:r>
      <w:r w:rsidR="001034B3">
        <w:t>6</w:t>
      </w:r>
      <w:r w:rsidRPr="00151FF0">
        <w:t>-</w:t>
      </w:r>
      <w:r w:rsidR="009502E3">
        <w:t>2</w:t>
      </w:r>
      <w:r w:rsidR="00C13B91">
        <w:t>6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>Trgovački sud u Osijeku, po sucu mr. sc. Tihomiru Kovačeviću, kao stečajnom sucu, povodom prijedloga FINANCIJSKE AGENCIJE ZAGREB, Regionalni centar Osijek, Podružnica Osijek, L. Jagera 3,</w:t>
      </w:r>
      <w:r w:rsidR="0013116F">
        <w:t xml:space="preserve"> OIB 85821130368 </w:t>
      </w:r>
      <w:r w:rsidRPr="00655274">
        <w:t xml:space="preserve">za otvaranje stečajnog postupka nad dužnikom </w:t>
      </w:r>
      <w:r w:rsidR="00C13B91" w:rsidRPr="00C13B91">
        <w:t>PLINOTEHNIKA d.o.o., Donji Miholjac, Kralja Tomislava 14, MBS 030011268, OIB 54681985935</w:t>
      </w:r>
      <w:r w:rsidRPr="00655274">
        <w:t xml:space="preserve">, dana </w:t>
      </w:r>
      <w:r w:rsidR="002702EA">
        <w:t>1</w:t>
      </w:r>
      <w:r w:rsidR="00C13B91">
        <w:t>9</w:t>
      </w:r>
      <w:r w:rsidRPr="00655274">
        <w:t xml:space="preserve">. </w:t>
      </w:r>
      <w:r w:rsidR="00C13B91">
        <w:t>listopada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D802CE" w:rsidR="007B6DF7">
      <w:pPr>
        <w:pStyle w:val="Tijeloteksta"/>
        <w:numPr>
          <w:ilvl w:val="0"/>
          <w:numId w:val="1"/>
        </w:numPr>
      </w:pPr>
      <w:r>
        <w:t>Privremeno</w:t>
      </w:r>
      <w:r w:rsidR="00D802CE">
        <w:t>m</w:t>
      </w:r>
      <w:r>
        <w:t xml:space="preserve"> s</w:t>
      </w:r>
      <w:r w:rsidR="00F14D32">
        <w:t>tečajno</w:t>
      </w:r>
      <w:r w:rsidR="00D802CE">
        <w:t>m</w:t>
      </w:r>
      <w:r w:rsidR="00F14D32">
        <w:t xml:space="preserve"> upravitelj</w:t>
      </w:r>
      <w:r w:rsidR="00D802CE">
        <w:t>u</w:t>
      </w:r>
      <w:r w:rsidR="00F14D32">
        <w:t xml:space="preserve"> </w:t>
      </w:r>
      <w:r w:rsidR="00D802CE" w:rsidRPr="00D802CE">
        <w:t>Zlatko Markasović, Osijek, Vijenac I. Meštrovića 50, OIB 82230536462</w:t>
      </w:r>
      <w:r w:rsidR="00031CCE">
        <w:rPr>
          <w:b/>
        </w:rPr>
        <w:t xml:space="preserve">, </w:t>
      </w:r>
      <w:r w:rsidR="00F14D32">
        <w:t>odobrava se 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D802CE" w:rsidRPr="00D802CE">
        <w:t>PLINOTEHNIKA d.o.o., Donji Miholjac, Kralja Tomislava 14, MBS 030011268, OIB 54681985935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705861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</w:t>
      </w:r>
      <w:r w:rsidR="00705861">
        <w:t xml:space="preserve">iz </w:t>
      </w:r>
      <w:r w:rsidR="00024407">
        <w:t xml:space="preserve"> </w:t>
      </w:r>
      <w:r w:rsidR="00705861" w:rsidRPr="00705861">
        <w:t>Fond</w:t>
      </w:r>
      <w:r w:rsidR="00705861">
        <w:t>a</w:t>
      </w:r>
      <w:r w:rsidR="00705861" w:rsidRPr="00705861">
        <w:t xml:space="preserve"> za namirenje troškova stečajnog postupka</w:t>
      </w:r>
      <w:r w:rsidR="00705861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705861">
        <w:t>m</w:t>
      </w:r>
      <w:r w:rsidR="00A126F0">
        <w:t xml:space="preserve"> </w:t>
      </w:r>
      <w:r>
        <w:t>stečajno</w:t>
      </w:r>
      <w:r w:rsidR="00705861">
        <w:t>m</w:t>
      </w:r>
      <w:r>
        <w:t xml:space="preserve"> upravitelj</w:t>
      </w:r>
      <w:r w:rsidR="00705861">
        <w:t>u</w:t>
      </w:r>
      <w:r w:rsidR="00FF4063">
        <w:t xml:space="preserve"> </w:t>
      </w:r>
      <w:r>
        <w:t>na nje</w:t>
      </w:r>
      <w:r w:rsidR="00705861">
        <w:t>gov</w:t>
      </w:r>
      <w:r>
        <w:t xml:space="preserve"> žiro-račun </w:t>
      </w:r>
      <w:r w:rsidR="00BC068F">
        <w:t xml:space="preserve">broj </w:t>
      </w:r>
      <w:r w:rsidR="007F1736">
        <w:t>HR</w:t>
      </w:r>
      <w:r w:rsidR="009F60A4">
        <w:t>76 2500 0093 1200 6606 3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9F60A4">
        <w:t>2192</w:t>
      </w:r>
      <w:r w:rsidR="009B0F1B">
        <w:t>/</w:t>
      </w:r>
      <w:r w:rsidR="00FE5A6E">
        <w:t>1</w:t>
      </w:r>
      <w:r w:rsidR="009F60A4">
        <w:t>6</w:t>
      </w:r>
      <w:r w:rsidR="009B0F1B">
        <w:t>-</w:t>
      </w:r>
      <w:r w:rsidR="00764FCC">
        <w:t>1</w:t>
      </w:r>
      <w:r w:rsidR="001034B3">
        <w:t>6</w:t>
      </w:r>
      <w:r w:rsidR="009B0F1B">
        <w:t xml:space="preserve"> od </w:t>
      </w:r>
      <w:r w:rsidR="001034B3">
        <w:t>2</w:t>
      </w:r>
      <w:r w:rsidR="00690F38">
        <w:t>1</w:t>
      </w:r>
      <w:r w:rsidR="009B0F1B">
        <w:t>.</w:t>
      </w:r>
      <w:r w:rsidR="00D3098C">
        <w:t>0</w:t>
      </w:r>
      <w:r w:rsidR="001034B3">
        <w:t>9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1034B3">
        <w:t>Zlatko Markasović</w:t>
      </w:r>
      <w:r w:rsidR="005606B3">
        <w:t xml:space="preserve"> iz </w:t>
      </w:r>
      <w:r w:rsidR="001034B3">
        <w:t>Osijek</w:t>
      </w:r>
      <w:r w:rsidR="005606B3">
        <w:t>a</w:t>
      </w:r>
      <w:r w:rsidR="00932A65">
        <w:t xml:space="preserve"> </w:t>
      </w:r>
      <w:r w:rsidR="009B0F1B">
        <w:t>za privremen</w:t>
      </w:r>
      <w:r w:rsidR="001034B3">
        <w:t>og</w:t>
      </w:r>
      <w:r w:rsidR="009B0F1B">
        <w:t xml:space="preserve"> stečajn</w:t>
      </w:r>
      <w:r w:rsidR="001034B3">
        <w:t>og</w:t>
      </w:r>
      <w:r w:rsidR="009B0F1B">
        <w:t xml:space="preserve"> upravitelj</w:t>
      </w:r>
      <w:r w:rsidR="001034B3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2966DB">
        <w:t>i</w:t>
      </w:r>
      <w:r>
        <w:t xml:space="preserve"> stečajn</w:t>
      </w:r>
      <w:r w:rsidR="002966DB">
        <w:t>i</w:t>
      </w:r>
      <w:r w:rsidR="00690F38">
        <w:t xml:space="preserve"> </w:t>
      </w:r>
      <w:r>
        <w:t>upravitelj obavi</w:t>
      </w:r>
      <w:r w:rsidR="002966DB">
        <w:t>o</w:t>
      </w:r>
      <w:r>
        <w:t xml:space="preserve"> je sve potrebne radnje, te je sastavi</w:t>
      </w:r>
      <w:r w:rsidR="002966DB">
        <w:t>o</w:t>
      </w:r>
      <w:r>
        <w:t xml:space="preserve"> i dostavi</w:t>
      </w:r>
      <w:r w:rsidR="002966DB">
        <w:t>o</w:t>
      </w:r>
      <w:r w:rsidR="006764F3">
        <w:t xml:space="preserve"> </w:t>
      </w:r>
      <w:r>
        <w:t>svoje pisano izvješće i nazoči</w:t>
      </w:r>
      <w:r w:rsidR="002966DB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5216BB">
        <w:t>1</w:t>
      </w:r>
      <w:r w:rsidR="002966DB">
        <w:t>8</w:t>
      </w:r>
      <w:r w:rsidR="001B1409">
        <w:t>.</w:t>
      </w:r>
      <w:r w:rsidR="002966DB">
        <w:t>10</w:t>
      </w:r>
      <w:r w:rsidR="001B1409">
        <w:t>.</w:t>
      </w:r>
      <w:r w:rsidR="00D23353">
        <w:t xml:space="preserve">2016.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2966DB">
        <w:t>og</w:t>
      </w:r>
      <w:r>
        <w:t xml:space="preserve"> stečajn</w:t>
      </w:r>
      <w:r w:rsidR="002966DB">
        <w:t>og</w:t>
      </w:r>
      <w:r w:rsidR="008D4802">
        <w:t xml:space="preserve"> </w:t>
      </w:r>
      <w:r>
        <w:t>upravitelj</w:t>
      </w:r>
      <w:r w:rsidR="002966DB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EB1C3E">
        <w:t>1</w:t>
      </w:r>
      <w:r w:rsidR="002966DB">
        <w:t>9</w:t>
      </w:r>
      <w:r w:rsidRPr="008D4802">
        <w:t xml:space="preserve">. </w:t>
      </w:r>
      <w:r w:rsidR="002966DB">
        <w:t>listopad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8D51E9">
        <w:t>i</w:t>
      </w:r>
      <w:r w:rsidR="0040049C">
        <w:t xml:space="preserve"> </w:t>
      </w:r>
      <w:r w:rsidR="00D5639E">
        <w:t>stečajn</w:t>
      </w:r>
      <w:r w:rsidR="008D51E9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2B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C13B91" w:rsidRPr="00C13B91">
      <w:t>14 St-2192/1</w:t>
    </w:r>
    <w:r w:rsidR="001034B3">
      <w:t>6</w:t>
    </w:r>
    <w:r w:rsidR="00C13B91" w:rsidRPr="00C13B91">
      <w:t>-26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34B3"/>
    <w:rsid w:val="00104772"/>
    <w:rsid w:val="0011647C"/>
    <w:rsid w:val="0013116F"/>
    <w:rsid w:val="00135243"/>
    <w:rsid w:val="00141C3B"/>
    <w:rsid w:val="0014287E"/>
    <w:rsid w:val="00143FD5"/>
    <w:rsid w:val="00145BB5"/>
    <w:rsid w:val="00151FF0"/>
    <w:rsid w:val="001668EF"/>
    <w:rsid w:val="00172B14"/>
    <w:rsid w:val="00183E34"/>
    <w:rsid w:val="0018437A"/>
    <w:rsid w:val="00186F62"/>
    <w:rsid w:val="00190A55"/>
    <w:rsid w:val="00193062"/>
    <w:rsid w:val="001A56FE"/>
    <w:rsid w:val="001B0326"/>
    <w:rsid w:val="001B1409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02EA"/>
    <w:rsid w:val="00273211"/>
    <w:rsid w:val="0027717E"/>
    <w:rsid w:val="00277491"/>
    <w:rsid w:val="00282387"/>
    <w:rsid w:val="002844C1"/>
    <w:rsid w:val="002966DB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90F38"/>
    <w:rsid w:val="006C0E18"/>
    <w:rsid w:val="006C48A6"/>
    <w:rsid w:val="006D66FA"/>
    <w:rsid w:val="006E614C"/>
    <w:rsid w:val="006F5948"/>
    <w:rsid w:val="00700864"/>
    <w:rsid w:val="00702C11"/>
    <w:rsid w:val="0070586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1736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4695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1E9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F60A4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3B91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02CE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1C3E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2B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B1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B1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B1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B1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2B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B1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B1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B1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B1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2192</izvorni_sadrzaj>
    <derivirana_varijabla naziv="DomainObject.Predmet.Broj_1">2192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St-2192/2016</izvorni_sadrzaj>
    <derivirana_varijabla naziv="DomainObject.Predmet.OznakaBroj_1">St-2192/2016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PLINOTEHNIKA d.o.o. za instalacijske radove u građevinarstvu</izvorni_sadrzaj>
    <derivirana_varijabla naziv="DomainObject.Predmet.ProtustrankaFormated_1">  PLINOTEHNIKA d.o.o. za instalacijske radove u građevinarstvu</derivirana_varijabla>
  </DomainObject.Predmet.ProtustrankaFormated>
  <DomainObject.Predmet.ProtustrankaFormatedOIB>
    <izvorni_sadrzaj>  PLINOTEHNIKA d.o.o. za instalacijske radove u građevinarstvu, OIB 54681985935</izvorni_sadrzaj>
    <derivirana_varijabla naziv="DomainObject.Predmet.ProtustrankaFormatedOIB_1">  PLINOTEHNIKA d.o.o. za instalacijske radove u građevinarstvu, OIB 54681985935</derivirana_varijabla>
  </DomainObject.Predmet.ProtustrankaFormatedOIB>
  <DomainObject.Predmet.ProtustrankaFormatedWithAdress>
    <izvorni_sadrzaj> PLINOTEHNIKA d.o.o. za instalacijske radove u građevinarstvu, Kralja Tomislava 14, 31540 Donji Miholjac</izvorni_sadrzaj>
    <derivirana_varijabla naziv="DomainObject.Predmet.ProtustrankaFormatedWithAdress_1"> PLINOTEHNIKA d.o.o. za instalacijske radove u građevinarstvu, Kralja Tomislava 14, 31540 Donji Miholjac</derivirana_varijabla>
  </DomainObject.Predmet.ProtustrankaFormatedWithAdress>
  <DomainObject.Predmet.ProtustrankaFormatedWithAdressOIB>
    <izvorni_sadrzaj> PLINOTEHNIKA d.o.o. za instalacijske radove u građevinarstvu, OIB 54681985935, Kralja Tomislava 14, 31540 Donji Miholjac</izvorni_sadrzaj>
    <derivirana_varijabla naziv="DomainObject.Predmet.ProtustrankaFormatedWithAdressOIB_1"> PLINOTEHNIKA d.o.o. za instalacijske radove u građevinarstvu, OIB 54681985935, Kralja Tomislava 14, 31540 Donji Miholjac</derivirana_varijabla>
  </DomainObject.Predmet.ProtustrankaFormatedWithAdressOIB>
  <DomainObject.Predmet.ProtustrankaWithAdress>
    <izvorni_sadrzaj>PLINOTEHNIKA d.o.o. za instalacijske radove u građevinarstvu Kralja Tomislava 14, 31540 Donji Miholjac</izvorni_sadrzaj>
    <derivirana_varijabla naziv="DomainObject.Predmet.ProtustrankaWithAdress_1">PLINOTEHNIKA d.o.o. za instalacijske radove u građevinarstvu Kralja Tomislava 14, 31540 Donji Miholjac</derivirana_varijabla>
  </DomainObject.Predmet.ProtustrankaWithAdress>
  <DomainObject.Predmet.ProtustrankaWithAdressOIB>
    <izvorni_sadrzaj>PLINOTEHNIKA d.o.o. za instalacijske radove u građevinarstvu, OIB 54681985935, Kralja Tomislava 14, 31540 Donji Miholjac</izvorni_sadrzaj>
    <derivirana_varijabla naziv="DomainObject.Predmet.ProtustrankaWithAdressOIB_1">PLINOTEHNIKA d.o.o. za instalacijske radove u građevinarstvu, OIB 54681985935, Kralja Tomislava 14, 31540 Donji Miholjac</derivirana_varijabla>
  </DomainObject.Predmet.ProtustrankaWithAdressOIB>
  <DomainObject.Predmet.ProtustrankaNazivFormated>
    <izvorni_sadrzaj>PLINOTEHNIKA d.o.o. za instalacijske radove u građevinarstvu</izvorni_sadrzaj>
    <derivirana_varijabla naziv="DomainObject.Predmet.ProtustrankaNazivFormated_1">PLINOTEHNIKA d.o.o. za instalacijske radove u građevinarstvu</derivirana_varijabla>
  </DomainObject.Predmet.ProtustrankaNazivFormated>
  <DomainObject.Predmet.ProtustrankaNazivFormatedOIB>
    <izvorni_sadrzaj>PLINOTEHNIKA d.o.o. za instalacijske radove u građevinarstvu, OIB 54681985935</izvorni_sadrzaj>
    <derivirana_varijabla naziv="DomainObject.Predmet.ProtustrankaNazivFormatedOIB_1">PLINOTEHNIKA d.o.o. za instalacijske radove u građevinarstvu, OIB 54681985935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PLINOTEHNIKA d.o.o. za instalacijske radove u građevinarstvu</item>
    </izvorni_sadrzaj>
    <derivirana_varijabla naziv="DomainObject.Predmet.ProtuStrankaListFormated_1">
      <item>PLINOTEHNIKA d.o.o. za instalacijske radove u građevinarstvu</item>
    </derivirana_varijabla>
  </DomainObject.Predmet.ProtuStrankaListFormated>
  <DomainObject.Predmet.ProtuStrankaListFormatedOIB>
    <izvorni_sadrzaj>
      <item>PLINOTEHNIKA d.o.o. za instalacijske radove u građevinarstvu, OIB 54681985935</item>
    </izvorni_sadrzaj>
    <derivirana_varijabla naziv="DomainObject.Predmet.ProtuStrankaListFormatedOIB_1">
      <item>PLINOTEHNIKA d.o.o. za instalacijske radove u građevinarstvu, OIB 54681985935</item>
    </derivirana_varijabla>
  </DomainObject.Predmet.ProtuStrankaListFormatedOIB>
  <DomainObject.Predmet.ProtuStrankaListFormatedWithAdress>
    <izvorni_sadrzaj>
      <item>PLINOTEHNIKA d.o.o. za instalacijske radove u građevinarstvu, Kralja Tomislava 14, 31540 Donji Miholjac</item>
    </izvorni_sadrzaj>
    <derivirana_varijabla naziv="DomainObject.Predmet.ProtuStrankaListFormatedWithAdress_1">
      <item>PLINOTEHNIKA d.o.o. za instalacijske radove u građevinarstvu, Kralja Tomislava 14, 31540 Donji Miholjac</item>
    </derivirana_varijabla>
  </DomainObject.Predmet.ProtuStrankaListFormatedWithAdress>
  <DomainObject.Predmet.ProtuStrankaListFormatedWithAdressOIB>
    <izvorni_sadrzaj>
      <item>PLINOTEHNIKA d.o.o. za instalacijske radove u građevinarstvu, OIB 54681985935, Kralja Tomislava 14, 31540 Donji Miholjac</item>
    </izvorni_sadrzaj>
    <derivirana_varijabla naziv="DomainObject.Predmet.ProtuStrankaListFormatedWithAdressOIB_1">
      <item>PLINOTEHNIKA d.o.o. za instalacijske radove u građevinarstvu, OIB 54681985935, Kralja Tomislava 14, 31540 Donji Miholjac</item>
    </derivirana_varijabla>
  </DomainObject.Predmet.ProtuStrankaListFormatedWithAdressOIB>
  <DomainObject.Predmet.ProtuStrankaListNazivFormated>
    <izvorni_sadrzaj>
      <item>PLINOTEHNIKA d.o.o. za instalacijske radove u građevinarstvu</item>
    </izvorni_sadrzaj>
    <derivirana_varijabla naziv="DomainObject.Predmet.ProtuStrankaListNazivFormated_1">
      <item>PLINOTEHNIKA d.o.o. za instalacijske radove u građevinarstvu</item>
    </derivirana_varijabla>
  </DomainObject.Predmet.ProtuStrankaListNazivFormated>
  <DomainObject.Predmet.ProtuStrankaListNazivFormatedOIB>
    <izvorni_sadrzaj>
      <item>PLINOTEHNIKA d.o.o. za instalacijske radove u građevinarstvu, OIB 54681985935</item>
    </izvorni_sadrzaj>
    <derivirana_varijabla naziv="DomainObject.Predmet.ProtuStrankaListNazivFormatedOIB_1">
      <item>PLINOTEHNIKA d.o.o. za instalacijske radove u građevinarstvu, OIB 54681985935</item>
    </derivirana_varijabla>
  </DomainObject.Predmet.ProtuStrankaListNazivFormatedOIB>
  <DomainObject.Predmet.OstaliListFormated>
    <izvorni_sadrzaj>
      <item>Zlatko Markasović</item>
      <item>ŽDO GUO Osijek</item>
      <item>Milorad Marinković</item>
    </izvorni_sadrzaj>
    <derivirana_varijabla naziv="DomainObject.Predmet.OstaliListFormated_1">
      <item>Zlatko Markasović</item>
      <item>ŽDO GUO Osijek</item>
      <item>Milorad Marinković</item>
    </derivirana_varijabla>
  </DomainObject.Predmet.OstaliListFormated>
  <DomainObject.Predmet.OstaliListFormatedOIB>
    <izvorni_sadrzaj>
      <item>Zlatko Markasović, OIB 82230536462</item>
      <item>ŽDO GUO Osijek</item>
      <item>Milorad Marinković, OIB 45233697714</item>
    </izvorni_sadrzaj>
    <derivirana_varijabla naziv="DomainObject.Predmet.OstaliListFormatedOIB_1">
      <item>Zlatko Markasović, OIB 82230536462</item>
      <item>ŽDO GUO Osijek</item>
      <item>Milorad Marinković, OIB 45233697714</item>
    </derivirana_varijabla>
  </DomainObject.Predmet.OstaliListFormatedOIB>
  <DomainObject.Predmet.OstaliListFormatedWithAdress>
    <izvorni_sadrzaj>
      <item>Zlatko Markasović, Vijenac I. Meštrovića 50, 31000 Osijek</item>
      <item>ŽDO GUO Osijek</item>
      <item>Milorad Marinković, Kralja Tomislava 14, 31540 Donji Miholjac</item>
    </izvorni_sadrzaj>
    <derivirana_varijabla naziv="DomainObject.Predmet.OstaliListFormatedWithAdress_1">
      <item>Zlatko Markasović, Vijenac I. Meštrovića 50, 31000 Osijek</item>
      <item>ŽDO GUO Osijek</item>
      <item>Milorad Marinković, Kralja Tomislava 14, 31540 Donji Miholjac</item>
    </derivirana_varijabla>
  </DomainObject.Predmet.OstaliListFormatedWithAdress>
  <DomainObject.Predmet.OstaliListFormatedWithAdressOIB>
    <izvorni_sadrzaj>
      <item>Zlatko Markasović, OIB 82230536462, Vijenac I. Meštrovića 50, 31000 Osijek</item>
      <item>ŽDO GUO Osijek</item>
      <item>Milorad Marinković, OIB 45233697714, Kralja Tomislava 14, 31540 Donji Miholjac</item>
    </izvorni_sadrzaj>
    <derivirana_varijabla naziv="DomainObject.Predmet.OstaliListFormatedWithAdressOIB_1">
      <item>Zlatko Markasović, OIB 82230536462, Vijenac I. Meštrovića 50, 31000 Osijek</item>
      <item>ŽDO GUO Osijek</item>
      <item>Milorad Marinković, OIB 45233697714, Kralja Tomislava 14, 31540 Donji Miholjac</item>
    </derivirana_varijabla>
  </DomainObject.Predmet.OstaliListFormatedWithAdressOIB>
  <DomainObject.Predmet.OstaliListNazivFormated>
    <izvorni_sadrzaj>
      <item>Zlatko Markasović</item>
      <item>ŽDO GUO Osijek</item>
      <item>Milorad Marinković</item>
    </izvorni_sadrzaj>
    <derivirana_varijabla naziv="DomainObject.Predmet.OstaliListNazivFormated_1">
      <item>Zlatko Markasović</item>
      <item>ŽDO GUO Osijek</item>
      <item>Milorad Marinković</item>
    </derivirana_varijabla>
  </DomainObject.Predmet.OstaliListNazivFormated>
  <DomainObject.Predmet.OstaliListNazivFormatedOIB>
    <izvorni_sadrzaj>
      <item>Zlatko Markasović, OIB 82230536462</item>
      <item>ŽDO GUO Osijek</item>
      <item>Milorad Marinković, OIB 45233697714</item>
    </izvorni_sadrzaj>
    <derivirana_varijabla naziv="DomainObject.Predmet.OstaliListNazivFormatedOIB_1">
      <item>Zlatko Markasović, OIB 82230536462</item>
      <item>ŽDO GUO Osijek</item>
      <item>Milorad Marinković, OIB 45233697714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PLINOTEHNIKA d.o.o. za instalacijske radove u građevinarstvu</izvorni_sadrzaj>
    <derivirana_varijabla naziv="DomainObject.Predmet.ProtustrankaIDrugi_1">PLINOTEHNIKA d.o.o. za instalacijske radove u građevinarstvu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PLINOTEHNIKA d.o.o. za instalacijske radove u građevinarstvu, OIB 54681985935, Kralja Tomislava 14, 31540 Donji Miholjac</izvorni_sadrzaj>
    <derivirana_varijabla naziv="DomainObject.Predmet.ProtustrankaIDrugiAdressOIB_1">PLINOTEHNIKA d.o.o. za instalacijske radove u građevinarstvu, OIB 54681985935, Kralja Tomislava 14,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PLINOTEHNIKA d.o.o. za instalacijske radove u građevinarstvu</item>
      <item>FINA RC OSIJEK</item>
      <item>Zlatko Markasović</item>
      <item>ŽDO GUO Osijek</item>
      <item>Milorad Marinković</item>
    </izvorni_sadrzaj>
    <derivirana_varijabla naziv="DomainObject.Predmet.SudioniciListNaziv_1">
      <item>PLINOTEHNIKA d.o.o. za instalacijske radove u građevinarstvu</item>
      <item>FINA RC OSIJEK</item>
      <item>Zlatko Markasović</item>
      <item>ŽDO GUO Osijek</item>
      <item>Milorad Marinković</item>
    </derivirana_varijabla>
  </DomainObject.Predmet.SudioniciListNaziv>
  <DomainObject.Predmet.SudioniciListAdressOIB>
    <izvorni_sadrzaj>
      <item>PLINOTEHNIKA d.o.o. za instalacijske radove u građevinarstvu, OIB 54681985935, Kralja Tomislava 14,31540 Donji Miholjac</item>
      <item>FINA RC OSIJEK, OIB 85821130368</item>
      <item>Zlatko Markasović, OIB 82230536462, Vijenac I. Meštrovića 50,31000 Osijek</item>
      <item>ŽDO GUO Osijek</item>
      <item>Milorad Marinković, OIB 45233697714, Kralja Tomislava 14,31540 Donji Miholjac</item>
    </izvorni_sadrzaj>
    <derivirana_varijabla naziv="DomainObject.Predmet.SudioniciListAdressOIB_1">
      <item>PLINOTEHNIKA d.o.o. za instalacijske radove u građevinarstvu, OIB 54681985935, Kralja Tomislava 14,31540 Donji Miholjac</item>
      <item>FINA RC OSIJEK, OIB 85821130368</item>
      <item>Zlatko Markasović, OIB 82230536462, Vijenac I. Meštrovića 50,31000 Osijek</item>
      <item>ŽDO GUO Osijek</item>
      <item>Milorad Marinković, OIB 45233697714, Kralja Tomislava 14,31540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54681985935</item>
      <item>, OIB 85821130368</item>
      <item>, OIB 82230536462</item>
      <item>, OIB null</item>
      <item>, OIB 45233697714</item>
    </izvorni_sadrzaj>
    <derivirana_varijabla naziv="DomainObject.Predmet.SudioniciListNazivOIB_1">
      <item>, OIB 54681985935</item>
      <item>, OIB 85821130368</item>
      <item>, OIB 82230536462</item>
      <item>, OIB null</item>
      <item>, OIB 45233697714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418</properties:Words>
  <properties:Characters>2355</properties:Characters>
  <properties:Lines>73</properties:Lines>
  <properties:Paragraphs>21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2016-10-19T09:49:00Z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