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6950" w14:paraId="0966950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7121E0">
        <w:rPr>
          <w:rFonts w:cs="Times New Roman" w:hAnsi="Times New Roman" w:ascii="Times New Roman"/>
          <w:sz w:val="24"/>
        </w:rPr>
        <w:t>902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4163"/>
      </w:tblGrid>
      <w:tr w:rsidTr="005F5B7C" w:rsidR="00482933" w:rsidRPr="00E974B3">
        <w:trPr>
          <w:trHeight w:val="1005"/>
        </w:trPr>
        <w:tc>
          <w:tcPr>
            <w:tcW w:type="dxa" w:w="4163"/>
          </w:tcPr>
          <w:p w:rsidRDefault="00482933" w:rsidP="005F5B7C" w:rsidR="00482933" w:rsidRPr="00E974B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5F5B7C" w:rsidR="00482933" w:rsidRPr="00E974B3">
            <w:pPr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5F5B7C" w:rsidR="00482933" w:rsidRPr="00E974B3">
            <w:pPr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>RC Zagreb, Podružnica Zagreb, Zagreb, Trg svibanjskih žrtava 1995. 1</w:t>
      </w:r>
      <w:r w:rsidRPr="005812C2">
        <w:rPr>
          <w:sz w:val="24"/>
          <w:szCs w:val="24"/>
          <w:lang w:val="pt-BR"/>
        </w:rPr>
        <w:t xml:space="preserve">, za otvaranje stečajnog postupka nad dužnikom </w:t>
      </w:r>
      <w:r w:rsidR="007121E0">
        <w:rPr>
          <w:sz w:val="24"/>
          <w:szCs w:val="24"/>
        </w:rPr>
        <w:t>MANUEL j.d.o.o., Velika Buna (Grad Velika Gorica), Turopoljsko Posavskog odreda 7, OIB 57122641449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176CE4">
        <w:rPr>
          <w:sz w:val="24"/>
          <w:szCs w:val="24"/>
          <w:lang w:val="pt-BR"/>
        </w:rPr>
        <w:t>19</w:t>
      </w:r>
      <w:r w:rsidR="005F5B7C">
        <w:rPr>
          <w:sz w:val="24"/>
          <w:szCs w:val="24"/>
          <w:lang w:val="pt-BR"/>
        </w:rPr>
        <w:t>. siječnja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812C2">
        <w:rPr>
          <w:sz w:val="24"/>
          <w:szCs w:val="24"/>
        </w:rPr>
        <w:t xml:space="preserve"> </w:t>
      </w:r>
      <w:r w:rsidR="007121E0">
        <w:rPr>
          <w:sz w:val="24"/>
          <w:szCs w:val="24"/>
        </w:rPr>
        <w:t>Marijanu Marijanoviću, Velika Buna (Grad Velika Gorica), Turopoljsko Posavskog odreda 7</w:t>
      </w:r>
      <w:r w:rsidR="005812C2">
        <w:rPr>
          <w:sz w:val="24"/>
          <w:szCs w:val="24"/>
        </w:rPr>
        <w:t>,</w:t>
      </w:r>
      <w:r w:rsidR="007121E0">
        <w:rPr>
          <w:sz w:val="24"/>
          <w:szCs w:val="24"/>
        </w:rPr>
        <w:t xml:space="preserve"> d</w:t>
      </w:r>
      <w:r w:rsidR="002179B7" w:rsidRPr="0014336B">
        <w:rPr>
          <w:sz w:val="24"/>
          <w:szCs w:val="24"/>
        </w:rPr>
        <w:t xml:space="preserve">užnika </w:t>
      </w:r>
      <w:r w:rsidR="007121E0">
        <w:rPr>
          <w:sz w:val="24"/>
          <w:szCs w:val="24"/>
        </w:rPr>
        <w:t>MANUEL j.d.o.o., Velika Buna (Grad Velika Gorica), Turopoljsko Posavskog odreda 7, OIB 57122641449</w:t>
      </w:r>
      <w:r w:rsidR="005812C2" w:rsidRPr="005812C2">
        <w:rPr>
          <w:sz w:val="24"/>
          <w:szCs w:val="24"/>
        </w:rPr>
        <w:t>,</w:t>
      </w:r>
      <w:r w:rsidR="005812C2">
        <w:rPr>
          <w:color w:val="FF0000"/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76CE4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76CE4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76CE4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76CE4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7121E0">
        <w:rPr>
          <w:sz w:val="24"/>
          <w:szCs w:val="24"/>
        </w:rPr>
        <w:t>90215</w:t>
      </w:r>
      <w:r w:rsidR="002179B7" w:rsidRPr="005812C2">
        <w:rPr>
          <w:sz w:val="24"/>
          <w:szCs w:val="24"/>
        </w:rPr>
        <w:t>.</w:t>
      </w:r>
    </w:p>
    <w:p w:rsidRDefault="002179B7" w:rsidP="00176CE4" w:rsidR="002179B7">
      <w:pPr>
        <w:jc w:val="both"/>
        <w:rPr>
          <w:sz w:val="24"/>
          <w:szCs w:val="24"/>
        </w:rPr>
      </w:pPr>
    </w:p>
    <w:p w:rsidRDefault="0014336B" w:rsidP="00176CE4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76CE4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176CE4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7121E0">
        <w:rPr>
          <w:sz w:val="24"/>
          <w:szCs w:val="24"/>
        </w:rPr>
        <w:t>90215</w:t>
      </w:r>
      <w:r w:rsidR="009432C7" w:rsidRPr="005812C2">
        <w:rPr>
          <w:sz w:val="24"/>
          <w:szCs w:val="24"/>
        </w:rPr>
        <w:t>.</w:t>
      </w:r>
    </w:p>
    <w:p w:rsidRDefault="002179B7" w:rsidP="00176CE4" w:rsidR="002179B7">
      <w:pPr>
        <w:jc w:val="both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5C6F8A" w:rsidP="0014336B" w:rsidR="005C6F8A">
      <w:pPr>
        <w:ind w:hanging="720" w:left="720"/>
        <w:jc w:val="both"/>
        <w:rPr>
          <w:sz w:val="24"/>
          <w:szCs w:val="24"/>
        </w:rPr>
      </w:pPr>
    </w:p>
    <w:p w:rsidRDefault="005C6F8A" w:rsidP="005C6F8A" w:rsidR="005C6F8A">
      <w:pPr>
        <w:tabs>
          <w:tab w:pos="2379" w:val="left"/>
        </w:tabs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7121E0">
        <w:rPr>
          <w:sz w:val="24"/>
          <w:szCs w:val="24"/>
        </w:rPr>
        <w:t>MANUEL j.d.o.o., Velika Buna (Grad Velika Gorica), Turopoljsko Posavskog odreda 7, OIB 57122641449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176CE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76CE4" w:rsidP="00630DE9" w:rsidR="00176CE4">
      <w:pPr>
        <w:jc w:val="both"/>
        <w:rPr>
          <w:sz w:val="24"/>
          <w:szCs w:val="24"/>
        </w:rPr>
      </w:pPr>
    </w:p>
    <w:p w:rsidRDefault="00630DE9" w:rsidP="00176CE4" w:rsidR="00630D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7121E0">
        <w:rPr>
          <w:sz w:val="24"/>
          <w:szCs w:val="24"/>
        </w:rPr>
        <w:t>MANUEL j.d.o.o., Velika Buna (Grad Velika Gorica), Turopoljsko Posavskog odreda 7, OIB 57122641449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176CE4" w:rsidP="00176CE4" w:rsidR="00176CE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FD6CD6">
        <w:rPr>
          <w:sz w:val="24"/>
          <w:szCs w:val="24"/>
        </w:rPr>
        <w:t xml:space="preserve">, </w:t>
      </w:r>
      <w:r w:rsidR="00176CE4">
        <w:rPr>
          <w:sz w:val="24"/>
          <w:szCs w:val="24"/>
        </w:rPr>
        <w:t>19</w:t>
      </w:r>
      <w:r w:rsidR="005F5B7C">
        <w:rPr>
          <w:sz w:val="24"/>
          <w:szCs w:val="24"/>
        </w:rPr>
        <w:t>. siječnja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Sudac</w:t>
      </w: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Lucija Butigan</w:t>
      </w:r>
      <w:r w:rsidR="00F540CB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F540CB" w:rsidP="007F0C2B" w:rsidR="00F540CB" w:rsidRPr="004B5FFF">
      <w:pPr>
        <w:ind w:left="4332"/>
      </w:pPr>
      <w:r w:rsidRPr="004B5FFF">
        <w:t xml:space="preserve">     </w:t>
      </w:r>
      <w:r>
        <w:t xml:space="preserve">     </w:t>
      </w:r>
      <w:r w:rsidRPr="004B5FFF">
        <w:t xml:space="preserve"> Za točnost otpravka-ovlašteni službenik:</w:t>
      </w:r>
    </w:p>
    <w:p w:rsidRDefault="00F540CB" w:rsidP="007F0C2B" w:rsidR="00F540CB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</w:t>
      </w:r>
      <w:r>
        <w:t xml:space="preserve">      </w:t>
      </w:r>
      <w:r w:rsidRPr="004B5FFF">
        <w:t xml:space="preserve">  (Valentina Kranjčić)</w:t>
      </w:r>
    </w:p>
    <w:p w:rsidRDefault="00876285" w:rsidP="009850B8" w:rsidR="00876285" w:rsidRPr="00E974B3">
      <w:pPr>
        <w:ind w:left="5040"/>
        <w:rPr>
          <w:sz w:val="24"/>
          <w:szCs w:val="24"/>
        </w:rPr>
      </w:pPr>
    </w:p>
    <w:p w:rsidRDefault="008771CC" w:rsidP="005F5B7C" w:rsidR="0005692D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C1130A">
      <w:pPr>
        <w:jc w:val="both"/>
        <w:rPr>
          <w:color w:val="FFFFFF"/>
          <w:sz w:val="24"/>
          <w:szCs w:val="24"/>
        </w:rPr>
      </w:pPr>
      <w:r w:rsidRPr="00C1130A">
        <w:rPr>
          <w:color w:val="FFFFFF"/>
          <w:sz w:val="24"/>
          <w:szCs w:val="24"/>
        </w:rPr>
        <w:t>DNA:</w:t>
      </w:r>
      <w:r w:rsidR="00CE3B7D" w:rsidRPr="00C1130A">
        <w:rPr>
          <w:color w:val="FFFFFF"/>
          <w:sz w:val="24"/>
          <w:szCs w:val="24"/>
        </w:rPr>
        <w:t xml:space="preserve"> </w:t>
      </w:r>
    </w:p>
    <w:p w:rsidRDefault="007433F7" w:rsidP="00131E99" w:rsidR="00131E99" w:rsidRPr="00C1130A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C1130A">
        <w:rPr>
          <w:color w:val="FFFFFF"/>
          <w:sz w:val="24"/>
          <w:szCs w:val="24"/>
        </w:rPr>
        <w:t>podnositelj prijedloga - FINA</w:t>
      </w:r>
    </w:p>
    <w:p w:rsidRDefault="00131E99" w:rsidP="00131E99" w:rsidR="00131E99" w:rsidRPr="00C1130A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C1130A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C1130A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C1130A">
        <w:rPr>
          <w:color w:val="FFFFFF"/>
          <w:sz w:val="24"/>
          <w:szCs w:val="24"/>
        </w:rPr>
        <w:t>e-</w:t>
      </w:r>
      <w:r w:rsidR="008771CC" w:rsidRPr="00C1130A">
        <w:rPr>
          <w:color w:val="FFFFFF"/>
          <w:sz w:val="24"/>
          <w:szCs w:val="24"/>
        </w:rPr>
        <w:t>oglasna ploča</w:t>
      </w:r>
      <w:r w:rsidRPr="00C1130A">
        <w:rPr>
          <w:color w:val="FFFFFF"/>
          <w:sz w:val="24"/>
          <w:szCs w:val="24"/>
        </w:rPr>
        <w:t xml:space="preserve"> 8 dana</w:t>
      </w:r>
      <w:r w:rsidR="008771CC" w:rsidRPr="00C1130A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C1130A">
      <w:pPr>
        <w:ind w:left="1363"/>
        <w:jc w:val="both"/>
        <w:rPr>
          <w:color w:val="FFFFFF"/>
          <w:sz w:val="24"/>
          <w:szCs w:val="24"/>
        </w:rPr>
      </w:pPr>
    </w:p>
    <w:sectPr w:rsidSect="00FD6CD6" w:rsidR="00B32E61" w:rsidRPr="00C1130A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DBE" w:rsidR="00A25DBE">
      <w:r>
        <w:separator/>
      </w:r>
    </w:p>
  </w:endnote>
  <w:endnote w:id="0" w:type="continuationSeparator">
    <w:p w:rsidRDefault="00A25DBE" w:rsidR="00A25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DBE" w:rsidR="00A25DBE">
      <w:r>
        <w:separator/>
      </w:r>
    </w:p>
  </w:footnote>
  <w:footnote w:id="0" w:type="continuationSeparator">
    <w:p w:rsidRDefault="00A25DBE" w:rsidR="00A25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6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>
    <w:pPr>
      <w:pStyle w:val="Zaglavlje"/>
      <w:jc w:val="right"/>
    </w:pPr>
    <w:r>
      <w:t>20.St-</w:t>
    </w:r>
    <w:r w:rsidR="007121E0">
      <w:t>902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E66A9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76CE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5B5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A0A17"/>
    <w:rsid w:val="005B3F73"/>
    <w:rsid w:val="005B5A8A"/>
    <w:rsid w:val="005B5C24"/>
    <w:rsid w:val="005C5E15"/>
    <w:rsid w:val="005C6F8A"/>
    <w:rsid w:val="005E34A3"/>
    <w:rsid w:val="005F5B7C"/>
    <w:rsid w:val="005F6773"/>
    <w:rsid w:val="00601987"/>
    <w:rsid w:val="00615A8B"/>
    <w:rsid w:val="00623484"/>
    <w:rsid w:val="00626395"/>
    <w:rsid w:val="006309D3"/>
    <w:rsid w:val="00630DE9"/>
    <w:rsid w:val="006417DC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121E0"/>
    <w:rsid w:val="00727BFD"/>
    <w:rsid w:val="007433F7"/>
    <w:rsid w:val="0075681B"/>
    <w:rsid w:val="0075688D"/>
    <w:rsid w:val="007B593F"/>
    <w:rsid w:val="007E3C54"/>
    <w:rsid w:val="008366A0"/>
    <w:rsid w:val="0085270F"/>
    <w:rsid w:val="00866751"/>
    <w:rsid w:val="00876285"/>
    <w:rsid w:val="008771CC"/>
    <w:rsid w:val="008964F3"/>
    <w:rsid w:val="008E6A96"/>
    <w:rsid w:val="009026BB"/>
    <w:rsid w:val="009128F5"/>
    <w:rsid w:val="00922268"/>
    <w:rsid w:val="00923121"/>
    <w:rsid w:val="00940EE1"/>
    <w:rsid w:val="009432C7"/>
    <w:rsid w:val="00974791"/>
    <w:rsid w:val="009850B8"/>
    <w:rsid w:val="0098563E"/>
    <w:rsid w:val="009B5D8A"/>
    <w:rsid w:val="00A110D0"/>
    <w:rsid w:val="00A15AB7"/>
    <w:rsid w:val="00A25DBE"/>
    <w:rsid w:val="00A33298"/>
    <w:rsid w:val="00A44A71"/>
    <w:rsid w:val="00A6313F"/>
    <w:rsid w:val="00A80EB3"/>
    <w:rsid w:val="00A828C1"/>
    <w:rsid w:val="00A8341B"/>
    <w:rsid w:val="00A90C82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C4571"/>
    <w:rsid w:val="00C03ACA"/>
    <w:rsid w:val="00C1130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32E83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40CB"/>
    <w:rsid w:val="00F5779C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0C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0C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MANUEL j.d.o.o. zastupanog po punomoćniku Ivka Jukić Pavelić</izvorni_sadrzaj>
    <derivirana_varijabla naziv="DomainObject.Predmet.ProtustrankaFormated_1">  MANUEL j.d.o.o. zastupanog po punomoćniku Ivka Jukić Pavelić</derivirana_varijabla>
  </DomainObject.Predmet.ProtustrankaFormated>
  <DomainObject.Predmet.ProtustrankaFormatedOIB>
    <izvorni_sadrzaj>  MANUEL j.d.o.o., OIB 57122641449 zastupanog po punomoćniku Ivka Jukić Pavelić</izvorni_sadrzaj>
    <derivirana_varijabla naziv="DomainObject.Predmet.ProtustrankaFormatedOIB_1">  MANUEL j.d.o.o., OIB 57122641449 zastupanog po punomoćniku Ivka Jukić Pavelić</derivirana_varijabla>
  </DomainObject.Predmet.ProtustrankaFormatedOIB>
  <DomainObject.Predmet.ProtustrankaFormatedWithAdress>
    <izvorni_sadrzaj> MANUEL j.d.o.o., Turopolj. Posav. odreda 7, 10413 Velika Buna zastupanog po punomoćniku Ivka Jukić Pavelić</izvorni_sadrzaj>
    <derivirana_varijabla naziv="DomainObject.Predmet.ProtustrankaFormatedWithAdress_1"> MANUEL j.d.o.o., Turopolj. Posav. odreda 7, 10413 Velika Buna zastupanog po punomoćniku Ivka Jukić Pavelić</derivirana_varijabla>
  </DomainObject.Predmet.ProtustrankaFormatedWithAdress>
  <DomainObject.Predmet.ProtustrankaFormatedWithAdressOIB>
    <izvorni_sadrzaj> MANUEL j.d.o.o., OIB 57122641449, Turopolj. Posav. odreda 7, 10413 Velika Buna zastupanog po punomoćniku Ivka Jukić Pavelić</izvorni_sadrzaj>
    <derivirana_varijabla naziv="DomainObject.Predmet.ProtustrankaFormatedWithAdressOIB_1"> MANUEL j.d.o.o., OIB 57122641449, Turopolj. Posav. odreda 7, 10413 Velika Buna zastupanog po punomoćniku Ivka Jukić Pavelić</derivirana_varijabla>
  </DomainObject.Predmet.ProtustrankaFormatedWithAdressOIB>
  <DomainObject.Predmet.ProtustrankaWithAdress>
    <izvorni_sadrzaj>MANUEL j.d.o.o. Turopolj. Posav. odreda 7, 10413 Velika Buna</izvorni_sadrzaj>
    <derivirana_varijabla naziv="DomainObject.Predmet.ProtustrankaWithAdress_1">MANUEL j.d.o.o. Turopolj. Posav. odreda 7, 10413 Velika Buna</derivirana_varijabla>
  </DomainObject.Predmet.ProtustrankaWithAdress>
  <DomainObject.Predmet.ProtustrankaWithAdressOIB>
    <izvorni_sadrzaj>MANUEL j.d.o.o., OIB 57122641449, Turopolj. Posav. odreda 7, 10413 Velika Buna</izvorni_sadrzaj>
    <derivirana_varijabla naziv="DomainObject.Predmet.ProtustrankaWithAdressOIB_1">MANUEL j.d.o.o., OIB 57122641449, Turopolj. Posav. odreda 7, 10413 Velika Buna</derivirana_varijabla>
  </DomainObject.Predmet.ProtustrankaWithAdressOIB>
  <DomainObject.Predmet.ProtustrankaNazivFormated>
    <izvorni_sadrzaj>MANUEL j.d.o.o.</izvorni_sadrzaj>
    <derivirana_varijabla naziv="DomainObject.Predmet.ProtustrankaNazivFormated_1">MANUEL j.d.o.o.</derivirana_varijabla>
  </DomainObject.Predmet.ProtustrankaNazivFormated>
  <DomainObject.Predmet.ProtustrankaNazivFormatedOIB>
    <izvorni_sadrzaj>MANUEL j.d.o.o., OIB 57122641449</izvorni_sadrzaj>
    <derivirana_varijabla naziv="DomainObject.Predmet.ProtustrankaNazivFormatedOIB_1">MANUEL j.d.o.o., OIB 57122641449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MANUEL j.d.o.o. zastupanog po punomoćniku Ivka Jukić Pavelić</item>
    </izvorni_sadrzaj>
    <derivirana_varijabla naziv="DomainObject.Predmet.ProtuStrankaListFormated_1">
      <item>MANUEL j.d.o.o. zastupanog po punomoćniku Ivka Jukić Pavelić</item>
    </derivirana_varijabla>
  </DomainObject.Predmet.ProtuStrankaListFormated>
  <DomainObject.Predmet.ProtuStrankaListFormatedOIB>
    <izvorni_sadrzaj>
      <item>MANUEL j.d.o.o., OIB 57122641449 zastupanog po punomoćniku Ivka Jukić Pavelić</item>
    </izvorni_sadrzaj>
    <derivirana_varijabla naziv="DomainObject.Predmet.ProtuStrankaListFormatedOIB_1">
      <item>MANUEL j.d.o.o., OIB 57122641449 zastupanog po punomoćniku Ivka Jukić Pavelić</item>
    </derivirana_varijabla>
  </DomainObject.Predmet.ProtuStrankaListFormatedOIB>
  <DomainObject.Predmet.ProtuStrankaListFormatedWithAdress>
    <izvorni_sadrzaj>
      <item>MANUEL j.d.o.o., Turopolj. Posav. odreda 7, 10413 Velika Buna zastupanog po punomoćniku Ivka Jukić Pavelić</item>
    </izvorni_sadrzaj>
    <derivirana_varijabla naziv="DomainObject.Predmet.ProtuStrankaListFormatedWithAdress_1">
      <item>MANUEL j.d.o.o., Turopolj. Posav. odreda 7, 10413 Velika Buna zastupanog po punomoćniku Ivka Jukić Pavelić</item>
    </derivirana_varijabla>
  </DomainObject.Predmet.ProtuStrankaListFormatedWithAdress>
  <DomainObject.Predmet.ProtuStrankaListFormatedWithAdressOIB>
    <izvorni_sadrzaj>
      <item>MANUEL j.d.o.o., OIB 57122641449, Turopolj. Posav. odreda 7, 10413 Velika Buna zastupanog po punomoćniku Ivka Jukić Pavelić</item>
    </izvorni_sadrzaj>
    <derivirana_varijabla naziv="DomainObject.Predmet.ProtuStrankaListFormatedWithAdressOIB_1">
      <item>MANUEL j.d.o.o., OIB 57122641449, Turopolj. Posav. odreda 7, 10413 Velika Buna zastupanog po punomoćniku Ivka Jukić Pavelić</item>
    </derivirana_varijabla>
  </DomainObject.Predmet.ProtuStrankaListFormatedWithAdressOIB>
  <DomainObject.Predmet.ProtuStrankaListNazivFormated>
    <izvorni_sadrzaj>
      <item>MANUEL j.d.o.o.</item>
    </izvorni_sadrzaj>
    <derivirana_varijabla naziv="DomainObject.Predmet.ProtuStrankaListNazivFormated_1">
      <item>MANUEL j.d.o.o.</item>
    </derivirana_varijabla>
  </DomainObject.Predmet.ProtuStrankaListNazivFormated>
  <DomainObject.Predmet.ProtuStrankaListNazivFormatedOIB>
    <izvorni_sadrzaj>
      <item>MANUEL j.d.o.o., OIB 57122641449</item>
    </izvorni_sadrzaj>
    <derivirana_varijabla naziv="DomainObject.Predmet.ProtuStrankaListNazivFormatedOIB_1">
      <item>MANUEL j.d.o.o., OIB 57122641449</item>
    </derivirana_varijabla>
  </DomainObject.Predmet.ProtuStrankaListNazivFormatedOIB>
  <DomainObject.Predmet.OstaliListFormated>
    <izvorni_sadrzaj>
      <item>Marijan Marijanović</item>
      <item>Ivka Jukić Pavelić punomoćnik sudionika u postupku MANUEL j.d.o.o.</item>
    </izvorni_sadrzaj>
    <derivirana_varijabla naziv="DomainObject.Predmet.OstaliListFormated_1">
      <item>Marijan Marijanović</item>
      <item>Ivka Jukić Pavelić punomoćnik sudionika u postupku MANUEL j.d.o.o.</item>
    </derivirana_varijabla>
  </DomainObject.Predmet.OstaliListFormated>
  <DomainObject.Predmet.OstaliListFormatedOIB>
    <izvorni_sadrzaj>
      <item>Marijan Marijanović, OIB 91204512503</item>
      <item>Ivka Jukić Pavelić punomoćnik sudionika u postupku MANUEL j.d.o.o.</item>
    </izvorni_sadrzaj>
    <derivirana_varijabla naziv="DomainObject.Predmet.OstaliListFormatedOIB_1">
      <item>Marijan Marijanović, OIB 91204512503</item>
      <item>Ivka Jukić Pavelić punomoćnik sudionika u postupku MANUEL j.d.o.o.</item>
    </derivirana_varijabla>
  </DomainObject.Predmet.OstaliListFormatedOIB>
  <DomainObject.Predmet.OstaliListFormatedWithAdress>
    <izvorni_sadrzaj>
      <item>Marijan Marijanović, Turopoljsko Posavskog Odreda 7, 10413 Velika Buna</item>
      <item>Ivka Jukić Pavelić, Baruna Trenka 7, 10000 Zagreb punomoćnik sudionika u postupku MANUEL j.d.o.o.</item>
    </izvorni_sadrzaj>
    <derivirana_varijabla naziv="DomainObject.Predmet.OstaliListFormatedWithAdress_1">
      <item>Marijan Marijanović, Turopoljsko Posavskog Odreda 7, 10413 Velika Buna</item>
      <item>Ivka Jukić Pavelić, Baruna Trenka 7, 10000 Zagreb punomoćnik sudionika u postupku MANUEL j.d.o.o.</item>
    </derivirana_varijabla>
  </DomainObject.Predmet.OstaliListFormatedWithAdress>
  <DomainObject.Predmet.OstaliListFormatedWithAdressOIB>
    <izvorni_sadrzaj>
      <item>Marijan Marijanović, OIB 91204512503, Turopoljsko Posavskog Odreda 7, 10413 Velika Buna</item>
      <item>Ivka Jukić Pavelić, Baruna Trenka 7, 10000 Zagreb punomoćnik sudionika u postupku MANUEL j.d.o.o.</item>
    </izvorni_sadrzaj>
    <derivirana_varijabla naziv="DomainObject.Predmet.OstaliListFormatedWithAdressOIB_1">
      <item>Marijan Marijanović, OIB 91204512503, Turopoljsko Posavskog Odreda 7, 10413 Velika Buna</item>
      <item>Ivka Jukić Pavelić, Baruna Trenka 7, 10000 Zagreb punomoćnik sudionika u postupku MANUEL j.d.o.o.</item>
    </derivirana_varijabla>
  </DomainObject.Predmet.OstaliListFormatedWithAdressOIB>
  <DomainObject.Predmet.OstaliListNazivFormated>
    <izvorni_sadrzaj>
      <item>Marijan Marijanović</item>
      <item>Ivka Jukić Pavelić</item>
    </izvorni_sadrzaj>
    <derivirana_varijabla naziv="DomainObject.Predmet.OstaliListNazivFormated_1">
      <item>Marijan Marijanović</item>
      <item>Ivka Jukić Pavelić</item>
    </derivirana_varijabla>
  </DomainObject.Predmet.OstaliListNazivFormated>
  <DomainObject.Predmet.OstaliListNazivFormatedOIB>
    <izvorni_sadrzaj>
      <item>Marijan Marijanović, OIB 91204512503</item>
      <item>Ivka Jukić Pavelić</item>
    </izvorni_sadrzaj>
    <derivirana_varijabla naziv="DomainObject.Predmet.OstaliListNazivFormatedOIB_1">
      <item>Marijan Marijanović, OIB 91204512503</item>
      <item>Ivka Jukić Pavelić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MANUEL j.d.o.o.</izvorni_sadrzaj>
    <derivirana_varijabla naziv="DomainObject.Predmet.ProtustrankaIDrugi_1">MANUEL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MANUEL j.d.o.o., OIB 57122641449, Turopolj. Posav. odreda 7, 10413 Velika Buna</izvorni_sadrzaj>
    <derivirana_varijabla naziv="DomainObject.Predmet.ProtustrankaIDrugiAdressOIB_1">MANUEL j.d.o.o., OIB 57122641449, Turopolj. Posav. odreda 7,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MANUEL j.d.o.o.</item>
      <item>Marijan Marijanović</item>
      <item>Ivka Jukić Pavelić</item>
    </izvorni_sadrzaj>
    <derivirana_varijabla naziv="DomainObject.Predmet.SudioniciListNaziv_1">
      <item>FINA Regionalni centar Zagreb</item>
      <item>MANUEL j.d.o.o.</item>
      <item>Marijan Marijanović</item>
      <item>Ivka Jukić Pavelić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MANUEL j.d.o.o., OIB 57122641449, Turopolj. Posav. odreda 7,10413 Velika Buna</item>
      <item>Marijan Marijanović, OIB 91204512503, Turopoljsko Posavskog Odreda 7,10413 Velika Buna</item>
      <item>Ivka Jukić Pavelić, Baruna Trenka 7,10000 Zagreb</item>
    </izvorni_sadrzaj>
    <derivirana_varijabla naziv="DomainObject.Predmet.SudioniciListAdressOIB_1">
      <item>FINA Regionalni centar Zagreb, OIB 85821130368, Trg svibanjskih žrtava 1995. 1,10000 Zagreb</item>
      <item>MANUEL j.d.o.o., OIB 57122641449, Turopolj. Posav. odreda 7,10413 Velika Buna</item>
      <item>Marijan Marijanović, OIB 91204512503, Turopoljsko Posavskog Odreda 7,10413 Velika Buna</item>
      <item>Ivka Jukić Pavelić,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57122641449</item>
      <item>, OIB 91204512503</item>
      <item>, OIB null</item>
    </izvorni_sadrzaj>
    <derivirana_varijabla naziv="DomainObject.Predmet.SudioniciListNazivOIB_1">
      <item>, OIB 85821130368</item>
      <item>, OIB 57122641449</item>
      <item>, OIB 91204512503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20F95-AEF6-4FA0-BD09-8FFBF5060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5784</properties:Characters>
  <properties:Lines>139</properties:Lines>
  <properties:Paragraphs>50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2017-01-19T12:37:00Z</dcterms:created>
  <dc:creator>Unknown</dc:creator>
  <cp:lastModifiedBy>Valentina Kranjčić</cp:lastModifiedBy>
  <cp:lastPrinted>2015-10-27T10:00:00Z</cp:lastPrinted>
  <dcterms:modified xmlns:xsi="http://www.w3.org/2001/XMLSchema-instance" xsi:type="dcterms:W3CDTF">2017-01-19T12:48:00Z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