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5f050" w14:paraId="335f050"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C07EC8">
        <w:t>2</w:t>
      </w:r>
      <w:r w:rsidR="008D3395">
        <w:t>3</w:t>
      </w:r>
      <w:r w:rsidR="008E028B">
        <w:t>8</w:t>
      </w:r>
      <w:r>
        <w:t>/</w:t>
      </w:r>
      <w:r w:rsidR="00E8650F">
        <w:t>1</w:t>
      </w:r>
      <w:r w:rsidR="00EB2CC7">
        <w:t>7</w:t>
      </w:r>
      <w:r>
        <w:t>-</w:t>
      </w:r>
      <w:r w:rsidR="00E1042B">
        <w:t>1</w:t>
      </w:r>
      <w:r w:rsidR="008D3395">
        <w:t>3</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8D3395" w:rsidRPr="008D3395">
        <w:t>Trgovački sud u Osijeku, po sucu mr. sc. Tihomiru Kovačeviću, kao stečajnom sucu, povodom prijedloga FINANCIJSKE AGENCIJE ZAGREB, Regionalni centar Zagreb, Podružnica Zagreb, Trg svibanjskih žrtava 1995. 1, OIB 85821130368 za otvaranje stečajnog postupka nad dužnikom GRAŠ USLUGE d.o.o., Sesvete, Ljudevita Posavskog 3, MBS 080264154, OIB 31738842657</w:t>
      </w:r>
      <w:r w:rsidR="0090669D" w:rsidRPr="0041082E">
        <w:t xml:space="preserve">, dana </w:t>
      </w:r>
      <w:r w:rsidR="008D3395">
        <w:t>2</w:t>
      </w:r>
      <w:r w:rsidR="0090669D" w:rsidRPr="0041082E">
        <w:t xml:space="preserve">. </w:t>
      </w:r>
      <w:r w:rsidR="008D3395">
        <w:t>veljače</w:t>
      </w:r>
      <w:r w:rsidR="0090669D" w:rsidRPr="0041082E">
        <w:t xml:space="preserve"> 201</w:t>
      </w:r>
      <w:r w:rsidR="00296BB4">
        <w:t>8</w:t>
      </w:r>
      <w:r w:rsidR="0090669D" w:rsidRPr="0041082E">
        <w:t>.</w:t>
      </w: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8D3395" w:rsidR="00212370">
      <w:pPr>
        <w:numPr>
          <w:ilvl w:val="0"/>
          <w:numId w:val="2"/>
        </w:numPr>
        <w:jc w:val="both"/>
      </w:pPr>
      <w:r>
        <w:t xml:space="preserve">Pokreće se prethodni postupak nad dužnikom: </w:t>
      </w:r>
      <w:r w:rsidR="008D3395" w:rsidRPr="008D3395">
        <w:t>GRAŠ USLUGE d.o.o., Sesvete, Ljudevita Posavskog 3, MBS 080264154, OIB 31738842657</w:t>
      </w:r>
      <w:r>
        <w:t>.</w:t>
      </w:r>
    </w:p>
    <w:p w:rsidRDefault="00212370" w:rsidP="00212370" w:rsidR="00212370">
      <w:pPr>
        <w:jc w:val="both"/>
      </w:pPr>
    </w:p>
    <w:p w:rsidRDefault="00212370" w:rsidP="00F46700" w:rsidR="00212370">
      <w:pPr>
        <w:numPr>
          <w:ilvl w:val="0"/>
          <w:numId w:val="2"/>
        </w:numPr>
        <w:jc w:val="both"/>
      </w:pPr>
      <w:r>
        <w:t xml:space="preserve">Za privremenog stečajnog upravitelja dužnika imenuje se </w:t>
      </w:r>
      <w:r w:rsidR="00FA7BF1">
        <w:t>Blanka Gambiraža</w:t>
      </w:r>
      <w:r w:rsidR="00F46700" w:rsidRPr="00F46700">
        <w:t xml:space="preserve">, Osijek, </w:t>
      </w:r>
      <w:r w:rsidR="00FA7BF1">
        <w:t>Šamačka 9/I</w:t>
      </w:r>
      <w:r w:rsidR="00F46700" w:rsidRPr="00F46700">
        <w:t>, OIB 8</w:t>
      </w:r>
      <w:r w:rsidR="00FA7BF1">
        <w:t>1085</w:t>
      </w:r>
      <w:r w:rsidR="00D573BD">
        <w:t>118009</w:t>
      </w:r>
      <w:r>
        <w:t>, izabran</w:t>
      </w:r>
      <w:r w:rsidR="009C71E5">
        <w:t>a</w:t>
      </w:r>
      <w:r>
        <w:t xml:space="preserve">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733BFD">
        <w:t>7</w:t>
      </w:r>
      <w:r>
        <w:t>.</w:t>
      </w:r>
      <w:r w:rsidR="00367CA0">
        <w:t>0</w:t>
      </w:r>
      <w:r w:rsidR="00733BFD">
        <w:t>3</w:t>
      </w:r>
      <w:r>
        <w:t>.201</w:t>
      </w:r>
      <w:r w:rsidR="00367CA0">
        <w:t>8</w:t>
      </w:r>
      <w:r>
        <w:t>.</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733BFD"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733BFD" w:rsidRPr="00733BFD">
        <w:t>GRAŠ USLUGE d.o.o., Sesvete, Ljudevita Posavskog 3, MBS 080264154, OIB 31738842657</w:t>
      </w:r>
    </w:p>
    <w:p w:rsidRDefault="00212370" w:rsidP="00212370" w:rsidR="00212370">
      <w:pPr>
        <w:jc w:val="both"/>
      </w:pPr>
    </w:p>
    <w:p w:rsidRDefault="00212370" w:rsidP="00212370" w:rsidR="00212370">
      <w:pPr>
        <w:jc w:val="both"/>
      </w:pPr>
    </w:p>
    <w:p w:rsidRDefault="00733BFD" w:rsidP="00212370" w:rsidR="00212370">
      <w:pPr>
        <w:ind w:firstLine="720" w:left="2160"/>
      </w:pPr>
      <w:r>
        <w:t>13</w:t>
      </w:r>
      <w:r w:rsidR="00212370">
        <w:t xml:space="preserve">. </w:t>
      </w:r>
      <w:r>
        <w:t>ožujka</w:t>
      </w:r>
      <w:r w:rsidR="00212370">
        <w:t xml:space="preserve"> 201</w:t>
      </w:r>
      <w:r w:rsidR="00C05FE6">
        <w:t>8</w:t>
      </w:r>
      <w:r w:rsidR="00212370">
        <w:t xml:space="preserve">. u </w:t>
      </w:r>
      <w:r>
        <w:t>9</w:t>
      </w:r>
      <w:r w:rsidR="00212370">
        <w:t>,</w:t>
      </w:r>
      <w:r w:rsidR="00C05FE6">
        <w:t>0</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733BFD" w:rsidP="00733BFD" w:rsidR="00733BFD">
      <w:pPr>
        <w:ind w:firstLine="720"/>
        <w:jc w:val="both"/>
      </w:pPr>
      <w:r>
        <w:t xml:space="preserve">Dana 2.02.2017. zaprimljen je na Trgovačkom sudu u Zagrebu prijedlog FINE Regionalni centar Zagreb, Podružnica Zagreb, klasa: 110-07/17-01/04 Ur. broj 04-06-17-547 od 31.01.2017. godine, za otvaranje stečajnog postupka nad dužnikom </w:t>
      </w:r>
      <w:r w:rsidRPr="00EB0669">
        <w:t>GRAŠ USLUGE d.o.o., Sesvete, Ljudevita Posavskog 3, MBS 080264154, OIB 31738842657</w:t>
      </w:r>
      <w:r>
        <w:t>, temeljem odredbe čl. 110. st. 1. Stečajnog zakona (NN 71/15 i 104/17, dalje: SZ).</w:t>
      </w:r>
    </w:p>
    <w:p w:rsidRDefault="00733BFD" w:rsidP="00733BFD" w:rsidR="00733BFD">
      <w:pPr>
        <w:ind w:firstLine="720"/>
        <w:jc w:val="both"/>
      </w:pPr>
    </w:p>
    <w:p w:rsidRDefault="00733BFD" w:rsidP="00733BFD" w:rsidR="00733BFD">
      <w:pPr>
        <w:ind w:firstLine="720"/>
        <w:jc w:val="both"/>
      </w:pPr>
      <w:r>
        <w:t>U prijedlogu je navela da na dan 30.01.2017. dužnik u Očevidniku redoslijeda osnova za plaćanje ima evidentirane neizvršene osnove za plaćanje u neprekinutom razdoblju od 120 dana, u ukupnom iznosu od 36.796,85 kn, u koji iznos je uračunata kamata i naknada FINE za provedbe ovrhe na novčanim sredstvima dužnika. Navodi da dužnik ima 1 zaposlenog radnika.</w:t>
      </w:r>
    </w:p>
    <w:p w:rsidRDefault="00733BFD" w:rsidP="00733BFD" w:rsidR="00733BFD">
      <w:pPr>
        <w:ind w:firstLine="720"/>
        <w:jc w:val="both"/>
      </w:pPr>
    </w:p>
    <w:p w:rsidRDefault="00733BFD" w:rsidP="00733BFD" w:rsidR="00733BFD">
      <w:pPr>
        <w:ind w:firstLine="720"/>
        <w:jc w:val="both"/>
      </w:pPr>
      <w:r>
        <w:t>Dostavlja popis računa i oročenih novčanih sredstava dužnika na dan 30</w:t>
      </w:r>
      <w:r w:rsidRPr="001C7CF7">
        <w:t>.</w:t>
      </w:r>
      <w:r>
        <w:t>01</w:t>
      </w:r>
      <w:r w:rsidRPr="001C7CF7">
        <w:t>.201</w:t>
      </w:r>
      <w:r>
        <w:t>7., te navodi da na temelju čl. 112. st. 5. SZ dužnik na ime predujma za namirenje troškova stečajnog postupka nema zaplijenjena novčana sredstva na dan 30</w:t>
      </w:r>
      <w:r w:rsidRPr="007B5BFB">
        <w:t>.01.2017</w:t>
      </w:r>
      <w:r>
        <w:t xml:space="preserve">. </w:t>
      </w:r>
    </w:p>
    <w:p w:rsidRDefault="00476653" w:rsidP="00212370" w:rsidR="00476653">
      <w:pPr>
        <w:ind w:firstLine="720"/>
        <w:jc w:val="both"/>
      </w:pPr>
    </w:p>
    <w:p w:rsidRDefault="00314A46" w:rsidP="00314A46" w:rsidR="00314A46">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14A46" w:rsidP="00212370" w:rsidR="00314A46">
      <w:pPr>
        <w:ind w:firstLine="720"/>
        <w:jc w:val="both"/>
      </w:pPr>
    </w:p>
    <w:p w:rsidRDefault="00857A2E" w:rsidP="00857A2E" w:rsidR="00857A2E">
      <w:pPr>
        <w:ind w:firstLine="720"/>
        <w:jc w:val="both"/>
      </w:pPr>
      <w:r w:rsidRPr="000625B3">
        <w:t xml:space="preserve">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UP/I-133-04/15-01/223, URBROJ: 514-03-02-02-01-17-29 od 3.10.2017. Sanja Mišević kao bivša državna tajnica u Ministarstvu pravosuđa u razdoblju od 12 mjeseci od dana prestanka </w:t>
      </w:r>
      <w:r w:rsidRPr="000625B3">
        <w:lastRenderedPageBreak/>
        <w:t>obnašanja predmetne dužnosti ne može obavljati poslove stečajne upraviteljice, odnosno do 29.04.2018.</w:t>
      </w:r>
    </w:p>
    <w:p w:rsidRDefault="007630FA" w:rsidP="00857A2E" w:rsidR="007630FA">
      <w:pPr>
        <w:ind w:firstLine="720"/>
        <w:jc w:val="both"/>
      </w:pPr>
    </w:p>
    <w:p w:rsidRDefault="007630FA" w:rsidP="00857A2E" w:rsidR="007630FA" w:rsidRPr="000625B3">
      <w:pPr>
        <w:ind w:firstLine="720"/>
        <w:jc w:val="both"/>
      </w:pPr>
      <w:r>
        <w:t xml:space="preserve">Sud je </w:t>
      </w:r>
      <w:r w:rsidRPr="00176811">
        <w:t xml:space="preserve">utvrdio da je predlagatelj ovlašten za podnošenje predmetnoga prijedloga temeljem odredbe čl. </w:t>
      </w:r>
      <w:r>
        <w:t>1</w:t>
      </w:r>
      <w:r w:rsidR="00F01776">
        <w:t>10</w:t>
      </w:r>
      <w:r>
        <w:t xml:space="preserve">. </w:t>
      </w:r>
      <w:r w:rsidR="00F01776">
        <w:t>st. 2</w:t>
      </w:r>
      <w:r>
        <w:t>.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733BFD">
        <w:t>2</w:t>
      </w:r>
      <w:r w:rsidR="003A65E4" w:rsidRPr="003A65E4">
        <w:t xml:space="preserve">. </w:t>
      </w:r>
      <w:r w:rsidR="00733BFD">
        <w:t>veljače</w:t>
      </w:r>
      <w:r w:rsidR="003A65E4" w:rsidRPr="003A65E4">
        <w:t xml:space="preserve"> 2018</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3A1E20" w:rsidR="00212370">
      <w:pPr>
        <w:pStyle w:val="Odlomakpopisa"/>
        <w:numPr>
          <w:ilvl w:val="0"/>
          <w:numId w:val="8"/>
        </w:numPr>
      </w:pPr>
      <w:r>
        <w:t xml:space="preserve">Zakonski zastupnik dužnika </w:t>
      </w:r>
      <w:r w:rsidR="003A1E20" w:rsidRPr="003A1E20">
        <w:t>Branko Drljača, Dvor, Ulica Frana Tućana 19</w:t>
      </w:r>
    </w:p>
    <w:p w:rsidRDefault="00212370" w:rsidP="00993152" w:rsidR="00212370">
      <w:pPr>
        <w:numPr>
          <w:ilvl w:val="0"/>
          <w:numId w:val="8"/>
        </w:numPr>
        <w:jc w:val="both"/>
      </w:pPr>
      <w:r>
        <w:t>Privremen</w:t>
      </w:r>
      <w:r w:rsidR="00052EA6">
        <w:t>a</w:t>
      </w:r>
      <w:r>
        <w:t xml:space="preserve"> stečajn</w:t>
      </w:r>
      <w:r w:rsidR="00052EA6">
        <w:t>a</w:t>
      </w:r>
      <w:r>
        <w:t xml:space="preserve"> upravitelj</w:t>
      </w:r>
      <w:r w:rsidR="00052EA6">
        <w:t>ica</w:t>
      </w:r>
      <w:r>
        <w:t xml:space="preserve"> uz presliku lista </w:t>
      </w:r>
      <w:r w:rsidR="00052EA6">
        <w:t>2</w:t>
      </w:r>
      <w:r w:rsidR="003A1E20">
        <w:t xml:space="preserve"> </w:t>
      </w:r>
      <w:r w:rsidR="00150591">
        <w:t xml:space="preserve">i </w:t>
      </w:r>
      <w:r w:rsidR="003A1E20">
        <w:t>1</w:t>
      </w:r>
      <w:r w:rsidR="006066BB">
        <w:t>7</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3A1E20">
        <w:t>7</w:t>
      </w:r>
      <w:r>
        <w:t>/</w:t>
      </w:r>
      <w:r w:rsidR="003A1E20">
        <w:t>3</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0E60CD">
      <w:rPr>
        <w:noProof/>
      </w:rPr>
      <w:t>3</w:t>
    </w:r>
    <w:r>
      <w:fldChar w:fldCharType="end"/>
    </w:r>
  </w:p>
  <w:p w:rsidRDefault="00FD0F32" w:rsidP="00FD0F32" w:rsidR="00FD0F32">
    <w:pPr>
      <w:jc w:val="right"/>
    </w:pPr>
    <w:r>
      <w:tab/>
      <w:t xml:space="preserve">              </w:t>
    </w:r>
    <w:r w:rsidR="00E1042B" w:rsidRPr="00E1042B">
      <w:t>14 St-</w:t>
    </w:r>
    <w:r w:rsidR="008D3395" w:rsidRPr="008D3395">
      <w:t>1238/17-13</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2EA6"/>
    <w:rsid w:val="0005765B"/>
    <w:rsid w:val="00061E21"/>
    <w:rsid w:val="000817DB"/>
    <w:rsid w:val="00084DCC"/>
    <w:rsid w:val="000A5797"/>
    <w:rsid w:val="000B151E"/>
    <w:rsid w:val="000B1DB2"/>
    <w:rsid w:val="000C1636"/>
    <w:rsid w:val="000D1DAF"/>
    <w:rsid w:val="000E0280"/>
    <w:rsid w:val="000E0D09"/>
    <w:rsid w:val="000E2BEC"/>
    <w:rsid w:val="000E599D"/>
    <w:rsid w:val="000E60CD"/>
    <w:rsid w:val="000E71D2"/>
    <w:rsid w:val="000F1333"/>
    <w:rsid w:val="000F6394"/>
    <w:rsid w:val="000F786E"/>
    <w:rsid w:val="001032F2"/>
    <w:rsid w:val="001127C1"/>
    <w:rsid w:val="001146C6"/>
    <w:rsid w:val="0011732E"/>
    <w:rsid w:val="00125D50"/>
    <w:rsid w:val="00127A7F"/>
    <w:rsid w:val="00143E24"/>
    <w:rsid w:val="00146C51"/>
    <w:rsid w:val="00150591"/>
    <w:rsid w:val="0016119A"/>
    <w:rsid w:val="00172056"/>
    <w:rsid w:val="001757B4"/>
    <w:rsid w:val="00193952"/>
    <w:rsid w:val="00195F28"/>
    <w:rsid w:val="001976B4"/>
    <w:rsid w:val="001A6B21"/>
    <w:rsid w:val="001D113B"/>
    <w:rsid w:val="001D4964"/>
    <w:rsid w:val="001D61CD"/>
    <w:rsid w:val="001E26C1"/>
    <w:rsid w:val="001E5608"/>
    <w:rsid w:val="001F3818"/>
    <w:rsid w:val="001F476B"/>
    <w:rsid w:val="001F4E53"/>
    <w:rsid w:val="0020511E"/>
    <w:rsid w:val="00212370"/>
    <w:rsid w:val="002257DF"/>
    <w:rsid w:val="0023483C"/>
    <w:rsid w:val="00234C2C"/>
    <w:rsid w:val="00237D77"/>
    <w:rsid w:val="00260090"/>
    <w:rsid w:val="00265620"/>
    <w:rsid w:val="00295578"/>
    <w:rsid w:val="00295F3E"/>
    <w:rsid w:val="00296BB4"/>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4A46"/>
    <w:rsid w:val="00317D94"/>
    <w:rsid w:val="00333984"/>
    <w:rsid w:val="00335D07"/>
    <w:rsid w:val="0034197E"/>
    <w:rsid w:val="003421AB"/>
    <w:rsid w:val="003533BA"/>
    <w:rsid w:val="00354972"/>
    <w:rsid w:val="00356D22"/>
    <w:rsid w:val="00357DD6"/>
    <w:rsid w:val="00367CA0"/>
    <w:rsid w:val="003778B9"/>
    <w:rsid w:val="00383A81"/>
    <w:rsid w:val="003862FF"/>
    <w:rsid w:val="003908AE"/>
    <w:rsid w:val="003927F2"/>
    <w:rsid w:val="00394CAB"/>
    <w:rsid w:val="00394D49"/>
    <w:rsid w:val="003A1E20"/>
    <w:rsid w:val="003A6151"/>
    <w:rsid w:val="003A61DC"/>
    <w:rsid w:val="003A65E4"/>
    <w:rsid w:val="003B169D"/>
    <w:rsid w:val="003B3218"/>
    <w:rsid w:val="003C59F8"/>
    <w:rsid w:val="003C7EC1"/>
    <w:rsid w:val="003D468C"/>
    <w:rsid w:val="003E3BDF"/>
    <w:rsid w:val="003E509A"/>
    <w:rsid w:val="003F637C"/>
    <w:rsid w:val="00406F6D"/>
    <w:rsid w:val="0041002D"/>
    <w:rsid w:val="004111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0E7"/>
    <w:rsid w:val="004F15EE"/>
    <w:rsid w:val="004F2640"/>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6066BB"/>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3A90"/>
    <w:rsid w:val="006B4F26"/>
    <w:rsid w:val="006B7688"/>
    <w:rsid w:val="006C01D5"/>
    <w:rsid w:val="006D7788"/>
    <w:rsid w:val="006E1762"/>
    <w:rsid w:val="006F7B5B"/>
    <w:rsid w:val="00717FB3"/>
    <w:rsid w:val="0073050A"/>
    <w:rsid w:val="00730914"/>
    <w:rsid w:val="00733BFD"/>
    <w:rsid w:val="007343EC"/>
    <w:rsid w:val="007412F6"/>
    <w:rsid w:val="00747F15"/>
    <w:rsid w:val="00753FC1"/>
    <w:rsid w:val="007630FA"/>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57A2E"/>
    <w:rsid w:val="0086404A"/>
    <w:rsid w:val="0086731F"/>
    <w:rsid w:val="0088467F"/>
    <w:rsid w:val="008847F8"/>
    <w:rsid w:val="00884C61"/>
    <w:rsid w:val="00886270"/>
    <w:rsid w:val="00891A16"/>
    <w:rsid w:val="008A0B8A"/>
    <w:rsid w:val="008B7B03"/>
    <w:rsid w:val="008C4203"/>
    <w:rsid w:val="008D3395"/>
    <w:rsid w:val="008E028B"/>
    <w:rsid w:val="00904DB3"/>
    <w:rsid w:val="0090669D"/>
    <w:rsid w:val="00907C67"/>
    <w:rsid w:val="00913729"/>
    <w:rsid w:val="009142F2"/>
    <w:rsid w:val="00915CE2"/>
    <w:rsid w:val="00925019"/>
    <w:rsid w:val="00925A27"/>
    <w:rsid w:val="00930989"/>
    <w:rsid w:val="00934FA1"/>
    <w:rsid w:val="009365DD"/>
    <w:rsid w:val="009373AB"/>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0F55"/>
    <w:rsid w:val="009B228A"/>
    <w:rsid w:val="009C71E5"/>
    <w:rsid w:val="009C75A5"/>
    <w:rsid w:val="009D3A79"/>
    <w:rsid w:val="009D704B"/>
    <w:rsid w:val="009D7C3F"/>
    <w:rsid w:val="009E37DF"/>
    <w:rsid w:val="009E42B9"/>
    <w:rsid w:val="009E4CE5"/>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5549"/>
    <w:rsid w:val="00B76BE4"/>
    <w:rsid w:val="00B84963"/>
    <w:rsid w:val="00B8746C"/>
    <w:rsid w:val="00B94928"/>
    <w:rsid w:val="00B95C5A"/>
    <w:rsid w:val="00BA13EB"/>
    <w:rsid w:val="00BA1BAD"/>
    <w:rsid w:val="00BA3984"/>
    <w:rsid w:val="00BB0F7F"/>
    <w:rsid w:val="00BB2720"/>
    <w:rsid w:val="00BB3ED9"/>
    <w:rsid w:val="00BC203B"/>
    <w:rsid w:val="00BD3549"/>
    <w:rsid w:val="00BD7DE1"/>
    <w:rsid w:val="00BE473B"/>
    <w:rsid w:val="00BF0F14"/>
    <w:rsid w:val="00BF12E1"/>
    <w:rsid w:val="00BF7875"/>
    <w:rsid w:val="00C03878"/>
    <w:rsid w:val="00C05FE6"/>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60AF3"/>
    <w:rsid w:val="00C67E69"/>
    <w:rsid w:val="00C912D7"/>
    <w:rsid w:val="00C96257"/>
    <w:rsid w:val="00C96C1F"/>
    <w:rsid w:val="00CA05DB"/>
    <w:rsid w:val="00CA3AC2"/>
    <w:rsid w:val="00CA40D5"/>
    <w:rsid w:val="00CB294A"/>
    <w:rsid w:val="00CD1821"/>
    <w:rsid w:val="00CD76BD"/>
    <w:rsid w:val="00CF4B2A"/>
    <w:rsid w:val="00CF52B9"/>
    <w:rsid w:val="00CF5CBC"/>
    <w:rsid w:val="00D02115"/>
    <w:rsid w:val="00D131ED"/>
    <w:rsid w:val="00D15AFC"/>
    <w:rsid w:val="00D43995"/>
    <w:rsid w:val="00D45D6C"/>
    <w:rsid w:val="00D5401B"/>
    <w:rsid w:val="00D573BD"/>
    <w:rsid w:val="00D601D5"/>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1609C"/>
    <w:rsid w:val="00E27673"/>
    <w:rsid w:val="00E36B26"/>
    <w:rsid w:val="00E42141"/>
    <w:rsid w:val="00E45DFD"/>
    <w:rsid w:val="00E517AD"/>
    <w:rsid w:val="00E51EF4"/>
    <w:rsid w:val="00E63C21"/>
    <w:rsid w:val="00E73FC0"/>
    <w:rsid w:val="00E80FD3"/>
    <w:rsid w:val="00E827B7"/>
    <w:rsid w:val="00E82BC0"/>
    <w:rsid w:val="00E8650F"/>
    <w:rsid w:val="00E905B8"/>
    <w:rsid w:val="00E920FD"/>
    <w:rsid w:val="00EA7C38"/>
    <w:rsid w:val="00EB2CC7"/>
    <w:rsid w:val="00EB4B93"/>
    <w:rsid w:val="00EC0850"/>
    <w:rsid w:val="00EC3529"/>
    <w:rsid w:val="00EC4508"/>
    <w:rsid w:val="00ED0B78"/>
    <w:rsid w:val="00EE5CD2"/>
    <w:rsid w:val="00EF47C9"/>
    <w:rsid w:val="00EF6417"/>
    <w:rsid w:val="00EF74DB"/>
    <w:rsid w:val="00F014F0"/>
    <w:rsid w:val="00F01776"/>
    <w:rsid w:val="00F078AC"/>
    <w:rsid w:val="00F10B9E"/>
    <w:rsid w:val="00F12013"/>
    <w:rsid w:val="00F30DA0"/>
    <w:rsid w:val="00F41F5A"/>
    <w:rsid w:val="00F45589"/>
    <w:rsid w:val="00F46700"/>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A7BF1"/>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0E60CD"/>
    <w:rPr>
      <w:color w:val="808080"/>
      <w:bdr w:space="0" w:sz="0" w:color="auto" w:val="none"/>
      <w:shd w:fill="auto" w:color="auto" w:val="clear"/>
    </w:rPr>
  </w:style>
  <w:style w:customStyle="true" w:styleId="eSPISCCParagraphDefaultFont" w:type="character">
    <w:name w:val="eSPIS_CC_Paragraph Default Font"/>
    <w:basedOn w:val="Zadanifontodlomka"/>
    <w:rsid w:val="000E60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60CD"/>
    <w:rPr>
      <w:bdr w:space="0" w:sz="0" w:color="auto" w:val="none"/>
      <w:shd w:fill="FFFFCC" w:color="auto" w:val="clear"/>
      <w:lang w:val="hr-HR"/>
    </w:rPr>
  </w:style>
  <w:style w:customStyle="true" w:styleId="PozadinaSvijetloCrvena" w:type="character">
    <w:name w:val="Pozadina_SvijetloCrvena"/>
    <w:basedOn w:val="eSPISCCParagraphDefaultFont"/>
    <w:rsid w:val="000E60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60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0E60CD"/>
    <w:rPr>
      <w:color w:val="808080"/>
      <w:bdr w:color="auto" w:space="0" w:sz="0" w:val="none"/>
      <w:shd w:color="auto" w:fill="auto" w:val="clear"/>
    </w:rPr>
  </w:style>
  <w:style w:customStyle="1" w:styleId="eSPISCCParagraphDefaultFont" w:type="character">
    <w:name w:val="eSPIS_CC_Paragraph Default Font"/>
    <w:basedOn w:val="Zadanifontodlomka"/>
    <w:rsid w:val="000E60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60CD"/>
    <w:rPr>
      <w:bdr w:color="auto" w:space="0" w:sz="0" w:val="none"/>
      <w:shd w:color="auto" w:fill="FFFFCC" w:val="clear"/>
      <w:lang w:val="hr-HR"/>
    </w:rPr>
  </w:style>
  <w:style w:customStyle="1" w:styleId="PozadinaSvijetloCrvena" w:type="character">
    <w:name w:val="Pozadina_SvijetloCrvena"/>
    <w:basedOn w:val="eSPISCCParagraphDefaultFont"/>
    <w:rsid w:val="000E60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60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1238</izvorni_sadrzaj>
    <derivirana_varijabla naziv="DomainObject.Predmet.Broj_1">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St-1238/2017</izvorni_sadrzaj>
    <derivirana_varijabla naziv="DomainObject.Predmet.OznakaBroj_1">St-1238/2017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GRAŠ USLUGE d.o.o.</izvorni_sadrzaj>
    <derivirana_varijabla naziv="DomainObject.Predmet.ProtustrankaFormated_1">  GRAŠ USLUGE d.o.o.</derivirana_varijabla>
  </DomainObject.Predmet.ProtustrankaFormated>
  <DomainObject.Predmet.ProtustrankaFormatedOIB>
    <izvorni_sadrzaj>  GRAŠ USLUGE d.o.o., OIB 31738842657</izvorni_sadrzaj>
    <derivirana_varijabla naziv="DomainObject.Predmet.ProtustrankaFormatedOIB_1">  GRAŠ USLUGE d.o.o., OIB 31738842657</derivirana_varijabla>
  </DomainObject.Predmet.ProtustrankaFormatedOIB>
  <DomainObject.Predmet.ProtustrankaFormatedWithAdress>
    <izvorni_sadrzaj> GRAŠ USLUGE d.o.o., Zdenačka 37, 10000 Zagreb</izvorni_sadrzaj>
    <derivirana_varijabla naziv="DomainObject.Predmet.ProtustrankaFormatedWithAdress_1"> GRAŠ USLUGE d.o.o., Zdenačka 37, 10000 Zagreb</derivirana_varijabla>
  </DomainObject.Predmet.ProtustrankaFormatedWithAdress>
  <DomainObject.Predmet.ProtustrankaFormatedWithAdressOIB>
    <izvorni_sadrzaj> GRAŠ USLUGE d.o.o., OIB 31738842657, Zdenačka 37, 10000 Zagreb</izvorni_sadrzaj>
    <derivirana_varijabla naziv="DomainObject.Predmet.ProtustrankaFormatedWithAdressOIB_1"> GRAŠ USLUGE d.o.o., OIB 31738842657, Zdenačka 37, 10000 Zagreb</derivirana_varijabla>
  </DomainObject.Predmet.ProtustrankaFormatedWithAdressOIB>
  <DomainObject.Predmet.ProtustrankaWithAdress>
    <izvorni_sadrzaj>GRAŠ USLUGE d.o.o. Zdenačka 37, 10000 Zagreb</izvorni_sadrzaj>
    <derivirana_varijabla naziv="DomainObject.Predmet.ProtustrankaWithAdress_1">GRAŠ USLUGE d.o.o. Zdenačka 37, 10000 Zagreb</derivirana_varijabla>
  </DomainObject.Predmet.ProtustrankaWithAdress>
  <DomainObject.Predmet.ProtustrankaWithAdressOIB>
    <izvorni_sadrzaj>GRAŠ USLUGE d.o.o., OIB 31738842657, Zdenačka 37, 10000 Zagreb</izvorni_sadrzaj>
    <derivirana_varijabla naziv="DomainObject.Predmet.ProtustrankaWithAdressOIB_1">GRAŠ USLUGE d.o.o., OIB 31738842657, Zdenačka 37, 10000 Zagreb</derivirana_varijabla>
  </DomainObject.Predmet.ProtustrankaWithAdressOIB>
  <DomainObject.Predmet.ProtustrankaNazivFormated>
    <izvorni_sadrzaj>GRAŠ USLUGE d.o.o.</izvorni_sadrzaj>
    <derivirana_varijabla naziv="DomainObject.Predmet.ProtustrankaNazivFormated_1">GRAŠ USLUGE d.o.o.</derivirana_varijabla>
  </DomainObject.Predmet.ProtustrankaNazivFormated>
  <DomainObject.Predmet.ProtustrankaNazivFormatedOIB>
    <izvorni_sadrzaj>GRAŠ USLUGE d.o.o., OIB 31738842657</izvorni_sadrzaj>
    <derivirana_varijabla naziv="DomainObject.Predmet.ProtustrankaNazivFormatedOIB_1">GRAŠ USLUGE d.o.o., OIB 31738842657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GRAŠ USLUGE d.o.o.</item>
    </izvorni_sadrzaj>
    <derivirana_varijabla naziv="DomainObject.Predmet.ProtuStrankaListFormated_1">
      <item>GRAŠ USLUGE d.o.o.</item>
    </derivirana_varijabla>
  </DomainObject.Predmet.ProtuStrankaListFormated>
  <DomainObject.Predmet.ProtuStrankaListFormatedOIB>
    <izvorni_sadrzaj>
      <item>GRAŠ USLUGE d.o.o., OIB 31738842657</item>
    </izvorni_sadrzaj>
    <derivirana_varijabla naziv="DomainObject.Predmet.ProtuStrankaListFormatedOIB_1">
      <item>GRAŠ USLUGE d.o.o., OIB 31738842657</item>
    </derivirana_varijabla>
  </DomainObject.Predmet.ProtuStrankaListFormatedOIB>
  <DomainObject.Predmet.ProtuStrankaListFormatedWithAdress>
    <izvorni_sadrzaj>
      <item>GRAŠ USLUGE d.o.o., Zdenačka 37, 10000 Zagreb</item>
    </izvorni_sadrzaj>
    <derivirana_varijabla naziv="DomainObject.Predmet.ProtuStrankaListFormatedWithAdress_1">
      <item>GRAŠ USLUGE d.o.o., Zdenačka 37, 10000 Zagreb</item>
    </derivirana_varijabla>
  </DomainObject.Predmet.ProtuStrankaListFormatedWithAdress>
  <DomainObject.Predmet.ProtuStrankaListFormatedWithAdressOIB>
    <izvorni_sadrzaj>
      <item>GRAŠ USLUGE d.o.o., OIB 31738842657, Zdenačka 37, 10000 Zagreb</item>
    </izvorni_sadrzaj>
    <derivirana_varijabla naziv="DomainObject.Predmet.ProtuStrankaListFormatedWithAdressOIB_1">
      <item>GRAŠ USLUGE d.o.o., OIB 31738842657, Zdenačka 37, 10000 Zagreb</item>
    </derivirana_varijabla>
  </DomainObject.Predmet.ProtuStrankaListFormatedWithAdressOIB>
  <DomainObject.Predmet.ProtuStrankaListNazivFormated>
    <izvorni_sadrzaj>
      <item>GRAŠ USLUGE d.o.o.</item>
    </izvorni_sadrzaj>
    <derivirana_varijabla naziv="DomainObject.Predmet.ProtuStrankaListNazivFormated_1">
      <item>GRAŠ USLUGE d.o.o.</item>
    </derivirana_varijabla>
  </DomainObject.Predmet.ProtuStrankaListNazivFormated>
  <DomainObject.Predmet.ProtuStrankaListNazivFormatedOIB>
    <izvorni_sadrzaj>
      <item>GRAŠ USLUGE d.o.o., OIB 31738842657</item>
    </izvorni_sadrzaj>
    <derivirana_varijabla naziv="DomainObject.Predmet.ProtuStrankaListNazivFormatedOIB_1">
      <item>GRAŠ USLUGE d.o.o., OIB 31738842657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GRAŠ USLUGE d.o.o.</izvorni_sadrzaj>
    <derivirana_varijabla naziv="DomainObject.Predmet.ProtustrankaIDrugi_1">GRAŠ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GRAŠ USLUGE d.o.o., OIB 31738842657, Zdenačka 37, 10000 Zagreb</izvorni_sadrzaj>
    <derivirana_varijabla naziv="DomainObject.Predmet.ProtustrankaIDrugiAdressOIB_1">GRAŠ USLUGE d.o.o., OIB 31738842657, Zdenačka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GRAŠ USLUGE d.o.o.</item>
      <item>FINA Regionalni centar Zagreb</item>
    </izvorni_sadrzaj>
    <derivirana_varijabla naziv="DomainObject.Predmet.SudioniciListNaziv_1">
      <item>GRAŠ USLUGE d.o.o.</item>
      <item>FINA Regionalni centar Zagreb</item>
    </derivirana_varijabla>
  </DomainObject.Predmet.SudioniciListNaziv>
  <DomainObject.Predmet.SudioniciListAdressOIB>
    <izvorni_sadrzaj>
      <item>GRAŠ USLUGE d.o.o., OIB 31738842657, Zdenačka 37,10000 Zagreb</item>
      <item>FINA Regionalni centar Zagreb, OIB 85821130368, Trg svibanjskih žrtava 1995. 1,10000 Zagreb</item>
    </izvorni_sadrzaj>
    <derivirana_varijabla naziv="DomainObject.Predmet.SudioniciListAdressOIB_1">
      <item>GRAŠ USLUGE d.o.o., OIB 31738842657, Zdenačka 37,10000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31738842657</item>
      <item>, OIB 85821130368</item>
    </izvorni_sadrzaj>
    <derivirana_varijabla naziv="DomainObject.Predmet.SudioniciListNazivOIB_1">
      <item>, OIB 31738842657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6C5ECD-D23F-4714-8CF7-59D94FAE6A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743</properties:Words>
  <properties:Characters>4254</properties:Characters>
  <properties:Lines>118</properties:Lines>
  <properties:Paragraphs>38</properties:Paragraphs>
  <properties:TotalTime>300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5013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2017-12-19T12:25:00Z</cp:lastPrinted>
  <dcterms:modified xmlns:xsi="http://www.w3.org/2001/XMLSchema-instance" xsi:type="dcterms:W3CDTF">2018-02-02T12:25:00Z</dcterms:modified>
  <cp:revision>53</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