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2381" w14:paraId="4ac2381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DE5DB1">
        <w:t>470/16-9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DE5DB1">
        <w:t xml:space="preserve">Financijska agencija Regionalni centar Osijek, za otvaranje stečajnog  postupka nad dužnikom </w:t>
      </w:r>
      <w:r w:rsidR="00DE5DB1" w:rsidRPr="005355C7">
        <w:t>AGNUS j.d.o.o., Osijek, Vukovarska 213/B, OIB: 00254626809, MBS: 030147851</w:t>
      </w:r>
      <w:r w:rsidR="00686ACA">
        <w:t xml:space="preserve">, </w:t>
      </w:r>
      <w:r w:rsidR="003B4C28">
        <w:t xml:space="preserve">dana </w:t>
      </w:r>
      <w:r w:rsidR="00DE5DB1">
        <w:t>6. 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DE5DB1">
        <w:t>Danijel Ljubić, OIB: 26632810381, Osijek, Vukovarska 356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DE5DB1">
        <w:t>470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DE5DB1" w:rsidRPr="005355C7">
        <w:t>AGNUS j.d.o.o., Osijek, Vukovarska 213/B, OIB: 00254626809, MBS: 030147851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DE5DB1">
        <w:t>Danijel Ljubić, OIB: 26632810381, Osijek, Vukovarska 356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E5DB1">
        <w:t>6. 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1405BE">
        <w:t>18/2</w:t>
      </w:r>
      <w:r w:rsidR="00DE5DB1">
        <w:t>6/4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009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05BE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009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E5DB1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0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0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AGNUS jednostavno društvo s ograničenom odgovornošću za trgovinu i usluge</izvorni_sadrzaj>
    <derivirana_varijabla naziv="DomainObject.Predmet.ProtustrankaFormated_1">  AGNUS jednostavno društvo s ograničenom odgovornošću za trgovinu i usluge</derivirana_varijabla>
  </DomainObject.Predmet.ProtustrankaFormated>
  <DomainObject.Predmet.ProtustrankaFormatedOIB>
    <izvorni_sadrzaj>  AGNUS jednostavno društvo s ograničenom odgovornošću za trgovinu i usluge, OIB 00254626809</izvorni_sadrzaj>
    <derivirana_varijabla naziv="DomainObject.Predmet.ProtustrankaFormatedOIB_1">  AGNUS jednostavno društvo s ograničenom odgovornošću za trgovinu i usluge, OIB 00254626809</derivirana_varijabla>
  </DomainObject.Predmet.ProtustrankaFormatedOIB>
  <DomainObject.Predmet.ProtustrankaFormatedWithAdress>
    <izvorni_sadrzaj> AGNUS jednostavno društvo s ograničenom odgovornošću za trgovinu i usluge, Vukovarska 213/B, 31000 Osijek</izvorni_sadrzaj>
    <derivirana_varijabla naziv="DomainObject.Predmet.ProtustrankaFormatedWithAdress_1"> AGNUS jednostavno društvo s ograničenom odgovornošću za trgovinu i usluge, Vukovarska 213/B, 31000 Osijek</derivirana_varijabla>
  </DomainObject.Predmet.ProtustrankaFormatedWithAdress>
  <DomainObject.Predmet.ProtustrankaFormatedWithAdressOIB>
    <izvorni_sadrzaj> AGNUS jednostavno društvo s ograničenom odgovornošću za trgovinu i usluge, OIB 00254626809, Vukovarska 213/B, 31000 Osijek</izvorni_sadrzaj>
    <derivirana_varijabla naziv="DomainObject.Predmet.ProtustrankaFormatedWithAdressOIB_1"> AGNUS jednostavno društvo s ograničenom odgovornošću za trgovinu i usluge, OIB 00254626809, Vukovarska 213/B, 31000 Osijek</derivirana_varijabla>
  </DomainObject.Predmet.ProtustrankaFormatedWithAdressOIB>
  <DomainObject.Predmet.ProtustrankaWithAdress>
    <izvorni_sadrzaj>AGNUS jednostavno društvo s ograničenom odgovornošću za trgovinu i usluge Vukovarska 213/B, 31000 Osijek</izvorni_sadrzaj>
    <derivirana_varijabla naziv="DomainObject.Predmet.ProtustrankaWithAdress_1">AGNUS jednostavno društvo s ograničenom odgovornošću za trgovinu i usluge Vukovarska 213/B, 31000 Osijek</derivirana_varijabla>
  </DomainObject.Predmet.ProtustrankaWithAdress>
  <DomainObject.Predmet.ProtustrankaWithAdressOIB>
    <izvorni_sadrzaj>AGNUS jednostavno društvo s ograničenom odgovornošću za trgovinu i usluge, OIB 00254626809, Vukovarska 213/B, 31000 Osijek</izvorni_sadrzaj>
    <derivirana_varijabla naziv="DomainObject.Predmet.ProtustrankaWithAdressOIB_1">AGNUS jednostavno društvo s ograničenom odgovornošću za trgovinu i usluge, OIB 00254626809, Vukovarska 213/B, 31000 Osijek</derivirana_varijabla>
  </DomainObject.Predmet.ProtustrankaWithAdressOIB>
  <DomainObject.Predmet.ProtustrankaNazivFormated>
    <izvorni_sadrzaj>AGNUS jednostavno društvo s ograničenom odgovornošću za trgovinu i usluge</izvorni_sadrzaj>
    <derivirana_varijabla naziv="DomainObject.Predmet.ProtustrankaNazivFormated_1">AGNUS jednostavno društvo s ograničenom odgovornošću za trgovinu i usluge</derivirana_varijabla>
  </DomainObject.Predmet.ProtustrankaNazivFormated>
  <DomainObject.Predmet.ProtustrankaNazivFormatedOIB>
    <izvorni_sadrzaj>AGNUS jednostavno društvo s ograničenom odgovornošću za trgovinu i usluge, OIB 00254626809</izvorni_sadrzaj>
    <derivirana_varijabla naziv="DomainObject.Predmet.ProtustrankaNazivFormatedOIB_1">AGNUS jednostavno društvo s ograničenom odgovornošću za trgovinu i usluge, OIB 00254626809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AGNUS jednostavno društvo s ograničenom odgovornošću za trgovinu i usluge</item>
    </izvorni_sadrzaj>
    <derivirana_varijabla naziv="DomainObject.Predmet.ProtuStrankaListFormated_1">
      <item>AGNUS jednostavno društvo s ograničenom odgovornošću za trgovinu i usluge</item>
    </derivirana_varijabla>
  </DomainObject.Predmet.ProtuStrankaListFormated>
  <DomainObject.Predmet.ProtuStrankaListFormatedOIB>
    <izvorni_sadrzaj>
      <item>AGNUS jednostavno društvo s ograničenom odgovornošću za trgovinu i usluge, OIB 00254626809</item>
    </izvorni_sadrzaj>
    <derivirana_varijabla naziv="DomainObject.Predmet.ProtuStrankaListFormatedOIB_1">
      <item>AGNUS jednostavno društvo s ograničenom odgovornošću za trgovinu i usluge, OIB 00254626809</item>
    </derivirana_varijabla>
  </DomainObject.Predmet.ProtuStrankaListFormatedOIB>
  <DomainObject.Predmet.ProtuStrankaListFormatedWithAdress>
    <izvorni_sadrzaj>
      <item>AGNUS jednostavno društvo s ograničenom odgovornošću za trgovinu i usluge, Vukovarska 213/B, 31000 Osijek</item>
    </izvorni_sadrzaj>
    <derivirana_varijabla naziv="DomainObject.Predmet.ProtuStrankaListFormatedWithAdress_1">
      <item>AGNUS jednostavno društvo s ograničenom odgovornošću za trgovinu i usluge, Vukovarska 213/B, 31000 Osijek</item>
    </derivirana_varijabla>
  </DomainObject.Predmet.ProtuStrankaListFormatedWithAdress>
  <DomainObject.Predmet.ProtuStrankaListFormatedWithAdressOIB>
    <izvorni_sadrzaj>
      <item>AGNUS jednostavno društvo s ograničenom odgovornošću za trgovinu i usluge, OIB 00254626809, Vukovarska 213/B, 31000 Osijek</item>
    </izvorni_sadrzaj>
    <derivirana_varijabla naziv="DomainObject.Predmet.ProtuStrankaListFormatedWithAdressOIB_1">
      <item>AGNUS jednostavno društvo s ograničenom odgovornošću za trgovinu i usluge, OIB 00254626809, Vukovarska 213/B, 31000 Osijek</item>
    </derivirana_varijabla>
  </DomainObject.Predmet.ProtuStrankaListFormatedWithAdressOIB>
  <DomainObject.Predmet.ProtuStrankaListNazivFormated>
    <izvorni_sadrzaj>
      <item>AGNUS jednostavno društvo s ograničenom odgovornošću za trgovinu i usluge</item>
    </izvorni_sadrzaj>
    <derivirana_varijabla naziv="DomainObject.Predmet.ProtuStrankaListNazivFormated_1">
      <item>AGNUS jednostavno društvo s ograničenom odgovornošću za trgovinu i usluge</item>
    </derivirana_varijabla>
  </DomainObject.Predmet.ProtuStrankaListNazivFormated>
  <DomainObject.Predmet.ProtuStrankaListNazivFormatedOIB>
    <izvorni_sadrzaj>
      <item>AGNUS jednostavno društvo s ograničenom odgovornošću za trgovinu i usluge, OIB 00254626809</item>
    </izvorni_sadrzaj>
    <derivirana_varijabla naziv="DomainObject.Predmet.ProtuStrankaListNazivFormatedOIB_1">
      <item>AGNUS jednostavno društvo s ograničenom odgovornošću za trgovinu i usluge, OIB 00254626809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AGNUS jednostavno društvo s ograničenom odgovornošću za trgovinu i usluge</izvorni_sadrzaj>
    <derivirana_varijabla naziv="DomainObject.Predmet.ProtustrankaIDrugi_1">AGNUS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AGNUS jednostavno društvo s ograničenom odgovornošću za trgovinu i usluge, OIB 00254626809, Vukovarska 213/B, 31000 Osijek</izvorni_sadrzaj>
    <derivirana_varijabla naziv="DomainObject.Predmet.ProtustrankaIDrugiAdressOIB_1">AGNUS jednostavno društvo s ograničenom odgovornošću za trgovinu i usluge, OIB 00254626809, Vukovarska 213/B,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AGNUS jednostavno društvo s ograničenom odgovornošću za trgovinu i usluge</item>
    </izvorni_sadrzaj>
    <derivirana_varijabla naziv="DomainObject.Predmet.SudioniciListNaziv_1">
      <item>FINA RC OSIJEK</item>
      <item>AGNUS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AGNUS jednostavno društvo s ograničenom odgovornošću za trgovinu i usluge, OIB 00254626809, Vukovarska 213/B,31000 Osijek</item>
    </izvorni_sadrzaj>
    <derivirana_varijabla naziv="DomainObject.Predmet.SudioniciListAdressOIB_1">
      <item>FINA RC OSIJEK, OIB 85821130368</item>
      <item>AGNUS jednostavno društvo s ograničenom odgovornošću za trgovinu i usluge, OIB 00254626809, Vukovarska 213/B,31000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00254626809</item>
    </izvorni_sadrzaj>
    <derivirana_varijabla naziv="DomainObject.Predmet.SudioniciListNazivOIB_1">
      <item>, OIB 85821130368</item>
      <item>, OIB 00254626809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D06C6-6732-4738-94FC-7BA1D5080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1175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2017-03-06T07:44:00Z</dcterms:created>
  <dc:creator>hermanj</dc:creator>
  <cp:lastModifiedBy>Žana Bem</cp:lastModifiedBy>
  <cp:lastPrinted>2017-01-04T08:21:00Z</cp:lastPrinted>
  <dcterms:modified xmlns:xsi="http://www.w3.org/2001/XMLSchema-instance" xsi:type="dcterms:W3CDTF">2017-03-06T07:46:00Z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