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7a735" w14:paraId="197a735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CB73F9" w:rsidRPr="00CB73F9">
        <w:t>3 St-</w:t>
      </w:r>
      <w:r w:rsidR="005D5FAA">
        <w:t>10</w:t>
      </w:r>
      <w:r w:rsidR="00776F0D">
        <w:t>20</w:t>
      </w:r>
      <w:r w:rsidR="005D5FAA">
        <w:t xml:space="preserve">/17-3     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 xml:space="preserve">Trgovački sud u Osijeku,  po sudskom savjetniku Augustinu Jalšovec 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 xml:space="preserve">za provedbu skraćenog stečajnog postupka nad dužnikom </w:t>
      </w:r>
      <w:r w:rsidR="00903C71" w:rsidRPr="00903C71">
        <w:t>MAXIMUS UGOSTITELJSTVO j.d.o.o. za usluge</w:t>
      </w:r>
      <w:r w:rsidR="00903C71">
        <w:t xml:space="preserve">, Zagreb, Kninski trg 12, MBS: </w:t>
      </w:r>
      <w:r w:rsidR="00903C71" w:rsidRPr="00903C71">
        <w:t>080976626</w:t>
      </w:r>
      <w:r w:rsidR="00903C71">
        <w:t xml:space="preserve">, OIB: </w:t>
      </w:r>
      <w:r w:rsidR="00903C71" w:rsidRPr="00903C71">
        <w:t>86286007336</w:t>
      </w:r>
      <w:r w:rsidR="006B0276">
        <w:t>,</w:t>
      </w:r>
      <w:r w:rsidR="005A374F">
        <w:t xml:space="preserve"> temeljem članka 430. Stečajnog zakona (NN 71/15, dalje: SZ), dana </w:t>
      </w:r>
      <w:r w:rsidR="00E608E5">
        <w:t xml:space="preserve">31. srpnja </w:t>
      </w:r>
      <w:r w:rsidR="005A374F">
        <w:t xml:space="preserve"> 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D41253" w:rsidR="00204FB3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903C71">
        <w:t>MAXIMUS UGOSTITELJSTVO j.d.o.o. za usluge, Zagreb, Kninski trg 12, MBS: 080976626, OIB: 86286007336</w:t>
      </w:r>
      <w:r w:rsidR="00F34B85">
        <w:t>,</w:t>
      </w:r>
      <w:r w:rsidR="00455666">
        <w:t xml:space="preserve"> </w:t>
      </w:r>
      <w:r w:rsidR="00D41253">
        <w:t>n</w:t>
      </w:r>
      <w:r>
        <w:t xml:space="preserve">a temelju neizvršenih osnova za plaćanje iznosi </w:t>
      </w:r>
      <w:r w:rsidR="00CD53BA">
        <w:t>95.570,00</w:t>
      </w:r>
      <w:r w:rsidR="008F3467">
        <w:t xml:space="preserve"> </w:t>
      </w:r>
      <w:r w:rsidR="00D41253">
        <w:t xml:space="preserve"> </w:t>
      </w:r>
      <w:r>
        <w:t>kn.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 se osoba ovlaštena za zastupanje dužnika</w:t>
      </w:r>
      <w:r w:rsidR="00A3667B">
        <w:t xml:space="preserve"> </w:t>
      </w:r>
      <w:r w:rsidR="00CD53BA">
        <w:t xml:space="preserve">Boris </w:t>
      </w:r>
      <w:proofErr w:type="spellStart"/>
      <w:r w:rsidR="00CD53BA">
        <w:t>Mavra</w:t>
      </w:r>
      <w:proofErr w:type="spellEnd"/>
      <w:r w:rsidR="00CD53BA">
        <w:t>, OIB: 66668024962, Kukljica, Ulica VII 43,</w:t>
      </w:r>
      <w:r w:rsidR="009365C5">
        <w:t xml:space="preserve"> </w:t>
      </w:r>
      <w:r w:rsidR="00926FDA">
        <w:t xml:space="preserve"> </w:t>
      </w:r>
      <w:r w:rsidR="0082744C">
        <w:t>d</w:t>
      </w:r>
      <w:r>
        <w:t xml:space="preserve">a u roku od 15 (petnaest) dana od dana objave ovog oglasa na mrežnoj stranici e-Oglasna ploča sudova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82744C">
        <w:t>10</w:t>
      </w:r>
      <w:r w:rsidR="009365C5">
        <w:t>20</w:t>
      </w:r>
      <w:r>
        <w:t>-17 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</w:t>
      </w:r>
      <w:r w:rsidR="00EE5FA8">
        <w:t>a od dana objave ovog oglasa na</w:t>
      </w:r>
      <w:r>
        <w:t xml:space="preserve">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>U Osijeku 3</w:t>
      </w:r>
      <w:r w:rsidR="00E608E5">
        <w:t xml:space="preserve">1. srpnja 2017. 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EC48BF" w:rsidR="00EC48BF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204FB3" w:rsidP="00204FB3" w:rsidR="00204FB3">
      <w:pPr>
        <w:jc w:val="both"/>
        <w:rPr>
          <w:bCs/>
        </w:rPr>
      </w:pP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>kal. 10/11</w:t>
      </w:r>
      <w:r w:rsidR="00E37104">
        <w:t xml:space="preserve">  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6FD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2C1F"/>
    <w:rsid w:val="00004001"/>
    <w:rsid w:val="00004A05"/>
    <w:rsid w:val="0000753E"/>
    <w:rsid w:val="00011C68"/>
    <w:rsid w:val="0001245A"/>
    <w:rsid w:val="00012BB2"/>
    <w:rsid w:val="0001443B"/>
    <w:rsid w:val="00014887"/>
    <w:rsid w:val="00015EF8"/>
    <w:rsid w:val="00016B25"/>
    <w:rsid w:val="00021DF1"/>
    <w:rsid w:val="000319DE"/>
    <w:rsid w:val="00032F99"/>
    <w:rsid w:val="00034A62"/>
    <w:rsid w:val="00035864"/>
    <w:rsid w:val="00036441"/>
    <w:rsid w:val="00040A29"/>
    <w:rsid w:val="00041200"/>
    <w:rsid w:val="0004409F"/>
    <w:rsid w:val="00046CBC"/>
    <w:rsid w:val="000477CD"/>
    <w:rsid w:val="00047A8F"/>
    <w:rsid w:val="00050860"/>
    <w:rsid w:val="000535EA"/>
    <w:rsid w:val="000656F6"/>
    <w:rsid w:val="0006651A"/>
    <w:rsid w:val="00072AD5"/>
    <w:rsid w:val="00077C9D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E7F28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3158"/>
    <w:rsid w:val="001437B2"/>
    <w:rsid w:val="001502BA"/>
    <w:rsid w:val="0015158C"/>
    <w:rsid w:val="0015191D"/>
    <w:rsid w:val="001525A9"/>
    <w:rsid w:val="0016238B"/>
    <w:rsid w:val="0017168E"/>
    <w:rsid w:val="00173F18"/>
    <w:rsid w:val="00176A0E"/>
    <w:rsid w:val="00177EC7"/>
    <w:rsid w:val="001915F4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568F"/>
    <w:rsid w:val="001D5AC0"/>
    <w:rsid w:val="001E162C"/>
    <w:rsid w:val="001E2000"/>
    <w:rsid w:val="001E323F"/>
    <w:rsid w:val="001E375C"/>
    <w:rsid w:val="001E3E29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248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54BC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46E2F"/>
    <w:rsid w:val="00350779"/>
    <w:rsid w:val="00355A02"/>
    <w:rsid w:val="003612A7"/>
    <w:rsid w:val="0036640C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55666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845"/>
    <w:rsid w:val="005B6E2E"/>
    <w:rsid w:val="005B7F61"/>
    <w:rsid w:val="005C01B9"/>
    <w:rsid w:val="005C056B"/>
    <w:rsid w:val="005C0E48"/>
    <w:rsid w:val="005C5BC1"/>
    <w:rsid w:val="005D2A79"/>
    <w:rsid w:val="005D3A68"/>
    <w:rsid w:val="005D57CB"/>
    <w:rsid w:val="005D5FAA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0276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76F0D"/>
    <w:rsid w:val="0078009A"/>
    <w:rsid w:val="007834FD"/>
    <w:rsid w:val="007853B0"/>
    <w:rsid w:val="00790A88"/>
    <w:rsid w:val="00791A2A"/>
    <w:rsid w:val="00793C2B"/>
    <w:rsid w:val="00796AED"/>
    <w:rsid w:val="007971D1"/>
    <w:rsid w:val="00797B0E"/>
    <w:rsid w:val="007A3C06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2744C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8F3467"/>
    <w:rsid w:val="00901EF5"/>
    <w:rsid w:val="0090296B"/>
    <w:rsid w:val="00903C71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26FDA"/>
    <w:rsid w:val="00930B0A"/>
    <w:rsid w:val="00930E01"/>
    <w:rsid w:val="009365C5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3667B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BF4B11"/>
    <w:rsid w:val="00C07C03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C6889"/>
    <w:rsid w:val="00CD0675"/>
    <w:rsid w:val="00CD11A9"/>
    <w:rsid w:val="00CD53BA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41253"/>
    <w:rsid w:val="00D4346E"/>
    <w:rsid w:val="00D46AFF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C4A9E"/>
    <w:rsid w:val="00DC5D72"/>
    <w:rsid w:val="00DD1F8C"/>
    <w:rsid w:val="00DD6415"/>
    <w:rsid w:val="00DD6682"/>
    <w:rsid w:val="00DD6D8C"/>
    <w:rsid w:val="00DD7495"/>
    <w:rsid w:val="00DE5F69"/>
    <w:rsid w:val="00DF412D"/>
    <w:rsid w:val="00DF4887"/>
    <w:rsid w:val="00DF674F"/>
    <w:rsid w:val="00DF6C0A"/>
    <w:rsid w:val="00E00DC3"/>
    <w:rsid w:val="00E022F5"/>
    <w:rsid w:val="00E0562A"/>
    <w:rsid w:val="00E06B58"/>
    <w:rsid w:val="00E07512"/>
    <w:rsid w:val="00E1639E"/>
    <w:rsid w:val="00E16FD3"/>
    <w:rsid w:val="00E225DA"/>
    <w:rsid w:val="00E23AF8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6356"/>
    <w:rsid w:val="00E971A7"/>
    <w:rsid w:val="00EA028A"/>
    <w:rsid w:val="00EA3A7B"/>
    <w:rsid w:val="00EA403E"/>
    <w:rsid w:val="00EA7498"/>
    <w:rsid w:val="00EC0019"/>
    <w:rsid w:val="00EC48BF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EE5FA8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34B85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74251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5F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5F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5F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5F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5F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5F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5F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5F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5F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5F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1020</izvorni_sadrzaj>
    <derivirana_varijabla naziv="DomainObject.Predmet.Broj_1">1020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St-1020/2017</izvorni_sadrzaj>
    <derivirana_varijabla naziv="DomainObject.Predmet.OznakaBroj_1">St-1020/2017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MAXIMUS UGOSTITELJSTVO j.d.o.o. za usluge</izvorni_sadrzaj>
    <derivirana_varijabla naziv="DomainObject.Predmet.ProtustrankaFormated_1">  MAXIMUS UGOSTITELJSTVO j.d.o.o. za usluge</derivirana_varijabla>
  </DomainObject.Predmet.ProtustrankaFormated>
  <DomainObject.Predmet.ProtustrankaFormatedOIB>
    <izvorni_sadrzaj>  MAXIMUS UGOSTITELJSTVO j.d.o.o. za usluge, OIB 86286007336</izvorni_sadrzaj>
    <derivirana_varijabla naziv="DomainObject.Predmet.ProtustrankaFormatedOIB_1">  MAXIMUS UGOSTITELJSTVO j.d.o.o. za usluge, OIB 86286007336</derivirana_varijabla>
  </DomainObject.Predmet.ProtustrankaFormatedOIB>
  <DomainObject.Predmet.ProtustrankaFormatedWithAdress>
    <izvorni_sadrzaj> MAXIMUS UGOSTITELJSTVO j.d.o.o. za usluge, Kninski trg 12 , 10000 Zagreb</izvorni_sadrzaj>
    <derivirana_varijabla naziv="DomainObject.Predmet.ProtustrankaFormatedWithAdress_1"> MAXIMUS UGOSTITELJSTVO j.d.o.o. za usluge, Kninski trg 12 , 10000 Zagreb</derivirana_varijabla>
  </DomainObject.Predmet.ProtustrankaFormatedWithAdress>
  <DomainObject.Predmet.ProtustrankaFormatedWithAdressOIB>
    <izvorni_sadrzaj> MAXIMUS UGOSTITELJSTVO j.d.o.o. za usluge, OIB 86286007336, Kninski trg 12 , 10000 Zagreb</izvorni_sadrzaj>
    <derivirana_varijabla naziv="DomainObject.Predmet.ProtustrankaFormatedWithAdressOIB_1"> MAXIMUS UGOSTITELJSTVO j.d.o.o. za usluge, OIB 86286007336, Kninski trg 12 , 10000 Zagreb</derivirana_varijabla>
  </DomainObject.Predmet.ProtustrankaFormatedWithAdressOIB>
  <DomainObject.Predmet.ProtustrankaWithAdress>
    <izvorni_sadrzaj>MAXIMUS UGOSTITELJSTVO j.d.o.o. za usluge Kninski trg 12 , 10000 Zagreb</izvorni_sadrzaj>
    <derivirana_varijabla naziv="DomainObject.Predmet.ProtustrankaWithAdress_1">MAXIMUS UGOSTITELJSTVO j.d.o.o. za usluge Kninski trg 12 , 10000 Zagreb</derivirana_varijabla>
  </DomainObject.Predmet.ProtustrankaWithAdress>
  <DomainObject.Predmet.ProtustrankaWithAdressOIB>
    <izvorni_sadrzaj>MAXIMUS UGOSTITELJSTVO j.d.o.o. za usluge, OIB 86286007336, Kninski trg 12 , 10000 Zagreb</izvorni_sadrzaj>
    <derivirana_varijabla naziv="DomainObject.Predmet.ProtustrankaWithAdressOIB_1">MAXIMUS UGOSTITELJSTVO j.d.o.o. za usluge, OIB 86286007336, Kninski trg 12 , 10000 Zagreb</derivirana_varijabla>
  </DomainObject.Predmet.ProtustrankaWithAdressOIB>
  <DomainObject.Predmet.ProtustrankaNazivFormated>
    <izvorni_sadrzaj>MAXIMUS UGOSTITELJSTVO j.d.o.o. za usluge</izvorni_sadrzaj>
    <derivirana_varijabla naziv="DomainObject.Predmet.ProtustrankaNazivFormated_1">MAXIMUS UGOSTITELJSTVO j.d.o.o. za usluge</derivirana_varijabla>
  </DomainObject.Predmet.ProtustrankaNazivFormated>
  <DomainObject.Predmet.ProtustrankaNazivFormatedOIB>
    <izvorni_sadrzaj>MAXIMUS UGOSTITELJSTVO j.d.o.o. za usluge, OIB 86286007336</izvorni_sadrzaj>
    <derivirana_varijabla naziv="DomainObject.Predmet.ProtustrankaNazivFormatedOIB_1">MAXIMUS UGOSTITELJSTVO j.d.o.o. za usluge, OIB 86286007336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MAXIMUS UGOSTITELJSTVO j.d.o.o. za usluge</item>
    </izvorni_sadrzaj>
    <derivirana_varijabla naziv="DomainObject.Predmet.ProtuStrankaListFormated_1">
      <item>MAXIMUS UGOSTITELJSTVO j.d.o.o. za usluge</item>
    </derivirana_varijabla>
  </DomainObject.Predmet.ProtuStrankaListFormated>
  <DomainObject.Predmet.ProtuStrankaListFormatedOIB>
    <izvorni_sadrzaj>
      <item>MAXIMUS UGOSTITELJSTVO j.d.o.o. za usluge, OIB 86286007336</item>
    </izvorni_sadrzaj>
    <derivirana_varijabla naziv="DomainObject.Predmet.ProtuStrankaListFormatedOIB_1">
      <item>MAXIMUS UGOSTITELJSTVO j.d.o.o. za usluge, OIB 86286007336</item>
    </derivirana_varijabla>
  </DomainObject.Predmet.ProtuStrankaListFormatedOIB>
  <DomainObject.Predmet.ProtuStrankaListFormatedWithAdress>
    <izvorni_sadrzaj>
      <item>MAXIMUS UGOSTITELJSTVO j.d.o.o. za usluge, Kninski trg 12 , 10000 Zagreb</item>
    </izvorni_sadrzaj>
    <derivirana_varijabla naziv="DomainObject.Predmet.ProtuStrankaListFormatedWithAdress_1">
      <item>MAXIMUS UGOSTITELJSTVO j.d.o.o. za usluge, Kninski trg 12 , 10000 Zagreb</item>
    </derivirana_varijabla>
  </DomainObject.Predmet.ProtuStrankaListFormatedWithAdress>
  <DomainObject.Predmet.ProtuStrankaListFormatedWithAdressOIB>
    <izvorni_sadrzaj>
      <item>MAXIMUS UGOSTITELJSTVO j.d.o.o. za usluge, OIB 86286007336, Kninski trg 12 , 10000 Zagreb</item>
    </izvorni_sadrzaj>
    <derivirana_varijabla naziv="DomainObject.Predmet.ProtuStrankaListFormatedWithAdressOIB_1">
      <item>MAXIMUS UGOSTITELJSTVO j.d.o.o. za usluge, OIB 86286007336, Kninski trg 12 , 10000 Zagreb</item>
    </derivirana_varijabla>
  </DomainObject.Predmet.ProtuStrankaListFormatedWithAdressOIB>
  <DomainObject.Predmet.ProtuStrankaListNazivFormated>
    <izvorni_sadrzaj>
      <item>MAXIMUS UGOSTITELJSTVO j.d.o.o. za usluge</item>
    </izvorni_sadrzaj>
    <derivirana_varijabla naziv="DomainObject.Predmet.ProtuStrankaListNazivFormated_1">
      <item>MAXIMUS UGOSTITELJSTVO j.d.o.o. za usluge</item>
    </derivirana_varijabla>
  </DomainObject.Predmet.ProtuStrankaListNazivFormated>
  <DomainObject.Predmet.ProtuStrankaListNazivFormatedOIB>
    <izvorni_sadrzaj>
      <item>MAXIMUS UGOSTITELJSTVO j.d.o.o. za usluge, OIB 86286007336</item>
    </izvorni_sadrzaj>
    <derivirana_varijabla naziv="DomainObject.Predmet.ProtuStrankaListNazivFormatedOIB_1">
      <item>MAXIMUS UGOSTITELJSTVO j.d.o.o. za usluge, OIB 86286007336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MAXIMUS UGOSTITELJSTVO j.d.o.o. za usluge</izvorni_sadrzaj>
    <derivirana_varijabla naziv="DomainObject.Predmet.ProtustrankaIDrugi_1">MAXIMUS UGOSTITELJSTVO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MAXIMUS UGOSTITELJSTVO j.d.o.o. za usluge, OIB 86286007336, Kninski trg 12 , 10000 Zagreb</izvorni_sadrzaj>
    <derivirana_varijabla naziv="DomainObject.Predmet.ProtustrankaIDrugiAdressOIB_1">MAXIMUS UGOSTITELJSTVO j.d.o.o. za usluge, OIB 86286007336, Kninski trg 12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MAXIMUS UGOSTITELJSTVO j.d.o.o. za usluge</item>
      <item>FINA Regionalni centar Zagreb</item>
    </izvorni_sadrzaj>
    <derivirana_varijabla naziv="DomainObject.Predmet.SudioniciListNaziv_1">
      <item>MAXIMUS UGOSTITELJSTVO j.d.o.o. za usluge</item>
      <item>FINA Regionalni centar Zagreb</item>
    </derivirana_varijabla>
  </DomainObject.Predmet.SudioniciListNaziv>
  <DomainObject.Predmet.SudioniciListAdressOIB>
    <izvorni_sadrzaj>
      <item>MAXIMUS UGOSTITELJSTVO j.d.o.o. za usluge, OIB 86286007336, Kninski trg 12 ,10000 Zagreb</item>
      <item>FINA Regionalni centar Zagreb, OIB 85821130368, Trg svibanjskih žrtava 1995. br. 1,10000 Zagreb</item>
    </izvorni_sadrzaj>
    <derivirana_varijabla naziv="DomainObject.Predmet.SudioniciListAdressOIB_1">
      <item>MAXIMUS UGOSTITELJSTVO j.d.o.o. za usluge, OIB 86286007336, Kninski trg 12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86286007336</item>
      <item>, OIB 85821130368</item>
    </izvorni_sadrzaj>
    <derivirana_varijabla naziv="DomainObject.Predmet.SudioniciListNazivOIB_1">
      <item>, OIB 86286007336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D683EB-CF4E-416A-A51A-059E11FF55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2139</properties:Characters>
  <properties:Lines>51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2017-07-28T12:32:00Z</dcterms:created>
  <dc:creator>Korisnik</dc:creator>
  <cp:lastModifiedBy>Sanja Ban</cp:lastModifiedBy>
  <cp:lastPrinted>2017-07-28T12:28:00Z</cp:lastPrinted>
  <dcterms:modified xmlns:xsi="http://www.w3.org/2001/XMLSchema-instance" xsi:type="dcterms:W3CDTF">2017-07-31T07:28:00Z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