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a60a" w14:paraId="db1a60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2647BF">
        <w:t>-1483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7E5E12">
        <w:t>IDEAL KOMUNIKACIJE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7E5E12">
        <w:t>, Split, Mažuranićevo šetalište 8</w:t>
      </w:r>
      <w:r w:rsidR="00624A0A">
        <w:t>, OIB:</w:t>
      </w:r>
      <w:r w:rsidR="007E5E12">
        <w:t xml:space="preserve"> 96523249687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24A0A" w:rsidP="00706888" w:rsidR="00624A0A">
      <w:pPr>
        <w:jc w:val="both"/>
      </w:pPr>
      <w:r>
        <w:t>Predlagatelj je 30</w:t>
      </w:r>
      <w:r w:rsidR="00FC1430">
        <w:t xml:space="preserve">. </w:t>
      </w:r>
      <w:r>
        <w:t>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7E5E12" w:rsidRPr="007E5E12">
        <w:t>IDEAL KOMUNIKACIJE d.o.o., u likvidaciji, Split, Mažuranićevo šetalište 8, OIB: 96523249687</w:t>
      </w:r>
      <w:r w:rsidR="007E5E12">
        <w:t>.</w:t>
      </w:r>
    </w:p>
    <w:p w:rsidRDefault="007E5E12" w:rsidP="00706888" w:rsidR="007E5E12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7E5E12">
        <w:t>1/1372-2, od 4. 5. 2011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7E5E12">
        <w:t>15. 4</w:t>
      </w:r>
      <w:r w:rsidR="00624A0A">
        <w:t>. 2015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7E5E12" w:rsidRPr="007E5E12">
        <w:t>Tt-11/1372-2, od 4. 5. 2011. godine</w:t>
      </w:r>
      <w:r w:rsidR="00624A0A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8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2647BF">
      <w:t>1483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647BF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24A0A"/>
    <w:rsid w:val="006F6D7A"/>
    <w:rsid w:val="00706888"/>
    <w:rsid w:val="00772F42"/>
    <w:rsid w:val="00777C0E"/>
    <w:rsid w:val="007E5E12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358B7"/>
    <w:rsid w:val="00C60F12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5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8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8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8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5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8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8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8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St-1483/2015</izvorni_sadrzaj>
    <derivirana_varijabla naziv="DomainObject.Predmet.OznakaBroj_1">St-1483/2015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TELEKOMUNIKACIJE d.o.o. za telekomunikacije "u likvidaciji"</izvorni_sadrzaj>
    <derivirana_varijabla naziv="DomainObject.Predmet.ProtustrankaFormated_1">  IDEAL TELEKOMUNIKACIJE d.o.o. za telekomunikacije "u likvidaciji"</derivirana_varijabla>
  </DomainObject.Predmet.ProtustrankaFormated>
  <DomainObject.Predmet.ProtustrankaFormatedOIB>
    <izvorni_sadrzaj>  IDEAL TELEKOMUNIKACIJE d.o.o. za telekomunikacije "u likvidaciji", OIB 96523249687</izvorni_sadrzaj>
    <derivirana_varijabla naziv="DomainObject.Predmet.ProtustrankaFormatedOIB_1">  IDEAL TELEKOMUNIKACIJE d.o.o. za telekomunikacije "u likvidaciji", OIB 96523249687</derivirana_varijabla>
  </DomainObject.Predmet.ProtustrankaFormatedOIB>
  <DomainObject.Predmet.ProtustrankaFormatedWithAdress>
    <izvorni_sadrzaj> IDEAL TELEKOMUNIKACIJE d.o.o. za telekomunikacije "u likvidaciji", Mažuranićevo šetalište 8, 21000 Split</izvorni_sadrzaj>
    <derivirana_varijabla naziv="DomainObject.Predmet.ProtustrankaFormatedWithAdress_1"> IDEAL TELEKOMUNIKACIJE d.o.o. za telekomunikacije "u likvidaciji", Mažuranićevo šetalište 8, 21000 Split</derivirana_varijabla>
  </DomainObject.Predmet.ProtustrankaFormatedWithAdress>
  <DomainObject.Predmet.ProtustrankaFormatedWithAdressOIB>
    <izvorni_sadrzaj> IDEAL TELEKOMUNIKACIJE d.o.o. za telekomunikacije "u likvidaciji", OIB 96523249687, Mažuranićevo šetalište 8, 21000 Split</izvorni_sadrzaj>
    <derivirana_varijabla naziv="DomainObject.Predmet.ProtustrankaFormatedWithAdressOIB_1"> IDEAL TELEKOMUNIKACIJE d.o.o. za telekomunikacije "u likvidaciji", OIB 96523249687, Mažuranićevo šetalište 8, 21000 Split</derivirana_varijabla>
  </DomainObject.Predmet.ProtustrankaFormatedWithAdressOIB>
  <DomainObject.Predmet.ProtustrankaWithAdress>
    <izvorni_sadrzaj>IDEAL TELEKOMUNIKACIJE d.o.o. za telekomunikacije "u likvidaciji" Mažuranićevo šetalište 8, 21000 Split</izvorni_sadrzaj>
    <derivirana_varijabla naziv="DomainObject.Predmet.ProtustrankaWithAdress_1">IDEAL TELEKOMUNIKACIJE d.o.o. za telekomunikacije "u likvidaciji" Mažuranićevo šetalište 8, 21000 Split</derivirana_varijabla>
  </DomainObject.Predmet.ProtustrankaWithAdress>
  <DomainObject.Predmet.ProtustrankaWithAdressOIB>
    <izvorni_sadrzaj>IDEAL TELEKOMUNIKACIJE d.o.o. za telekomunikacije "u likvidaciji", OIB 96523249687, Mažuranićevo šetalište 8, 21000 Split</izvorni_sadrzaj>
    <derivirana_varijabla naziv="DomainObject.Predmet.ProtustrankaWithAdressOIB_1">IDEAL TELEKOMUNIKACIJE d.o.o. za telekomunikacije "u likvidaciji", OIB 96523249687, Mažuranićevo šetalište 8, 21000 Split</derivirana_varijabla>
  </DomainObject.Predmet.ProtustrankaWithAdressOIB>
  <DomainObject.Predmet.ProtustrankaNazivFormated>
    <izvorni_sadrzaj>IDEAL TELEKOMUNIKACIJE d.o.o. za telekomunikacije "u likvidaciji"</izvorni_sadrzaj>
    <derivirana_varijabla naziv="DomainObject.Predmet.ProtustrankaNazivFormated_1">IDEAL TELEKOMUNIKACIJE d.o.o. za telekomunikacije "u likvidaciji"</derivirana_varijabla>
  </DomainObject.Predmet.ProtustrankaNazivFormated>
  <DomainObject.Predmet.ProtustrankaNazivFormatedOIB>
    <izvorni_sadrzaj>IDEAL TELEKOMUNIKACIJE d.o.o. za telekomunikacije "u likvidaciji", OIB 96523249687</izvorni_sadrzaj>
    <derivirana_varijabla naziv="DomainObject.Predmet.ProtustrankaNazivFormatedOIB_1">IDEAL TELEKOMUNIKACIJE d.o.o. za telekomunikacije "u likvidaciji", OIB 96523249687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672366.39</izvorni_sadrzaj>
    <derivirana_varijabla naziv="DomainObject.Predmet.TrenutnaVrijednost_1">672366.39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IDEAL TELEKOMUNIKACIJE d.o.o. za telekomunikacije "u likvidaciji"</item>
    </izvorni_sadrzaj>
    <derivirana_varijabla naziv="DomainObject.Predmet.ProtuStrankaListFormated_1">
      <item>IDEAL TELEKOMUNIKACIJE d.o.o. za telekomunikacije "u likvidaciji"</item>
    </derivirana_varijabla>
  </DomainObject.Predmet.ProtuStrankaListFormated>
  <DomainObject.Predmet.ProtuStrankaListFormatedOIB>
    <izvorni_sadrzaj>
      <item>IDEAL TELEKOMUNIKACIJE d.o.o. za telekomunikacije "u likvidaciji", OIB 96523249687</item>
    </izvorni_sadrzaj>
    <derivirana_varijabla naziv="DomainObject.Predmet.ProtuStrankaListFormatedOIB_1">
      <item>IDEAL TELEKOMUNIKACIJE d.o.o. za telekomunikacije "u likvidaciji", OIB 96523249687</item>
    </derivirana_varijabla>
  </DomainObject.Predmet.ProtuStrankaListFormatedOIB>
  <DomainObject.Predmet.ProtuStrankaListFormatedWithAdress>
    <izvorni_sadrzaj>
      <item>IDEAL TELEKOMUNIKACIJE d.o.o. za telekomunikacije "u likvidaciji", Mažuranićevo šetalište 8, 21000 Split</item>
    </izvorni_sadrzaj>
    <derivirana_varijabla naziv="DomainObject.Predmet.ProtuStrankaListFormatedWithAdress_1">
      <item>IDEAL TELEKOMUNIKACIJE d.o.o. za telekomunikacije "u likvidaciji", Mažuranićevo šetalište 8, 21000 Split</item>
    </derivirana_varijabla>
  </DomainObject.Predmet.ProtuStrankaListFormatedWithAdress>
  <DomainObject.Predmet.ProtuStrankaListFormatedWithAdressOIB>
    <izvorni_sadrzaj>
      <item>IDEAL TELEKOMUNIKACIJE d.o.o. za telekomunikacije "u likvidaciji", OIB 96523249687, Mažuranićevo šetalište 8, 21000 Split</item>
    </izvorni_sadrzaj>
    <derivirana_varijabla naziv="DomainObject.Predmet.ProtuStrankaListFormatedWithAdressOIB_1">
      <item>IDEAL TELEKOMUNIKACIJE d.o.o. za telekomunikacije "u likvidaciji", OIB 96523249687, Mažuranićevo šetalište 8, 21000 Split</item>
    </derivirana_varijabla>
  </DomainObject.Predmet.ProtuStrankaListFormatedWithAdressOIB>
  <DomainObject.Predmet.ProtuStrankaListNazivFormated>
    <izvorni_sadrzaj>
      <item>IDEAL TELEKOMUNIKACIJE d.o.o. za telekomunikacije "u likvidaciji"</item>
    </izvorni_sadrzaj>
    <derivirana_varijabla naziv="DomainObject.Predmet.ProtuStrankaListNazivFormated_1">
      <item>IDEAL TELEKOMUNIKACIJE d.o.o. za telekomunikacije "u likvidaciji"</item>
    </derivirana_varijabla>
  </DomainObject.Predmet.ProtuStrankaListNazivFormated>
  <DomainObject.Predmet.ProtuStrankaListNazivFormatedOIB>
    <izvorni_sadrzaj>
      <item>IDEAL TELEKOMUNIKACIJE d.o.o. za telekomunikacije "u likvidaciji", OIB 96523249687</item>
    </izvorni_sadrzaj>
    <derivirana_varijabla naziv="DomainObject.Predmet.ProtuStrankaListNazivFormatedOIB_1">
      <item>IDEAL TELEKOMUNIKACIJE d.o.o. za telekomunikacije "u likvidaciji", OIB 96523249687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IDEAL TELEKOMUNIKACIJE d.o.o. za telekomunikacije "u likvidaciji"</izvorni_sadrzaj>
    <derivirana_varijabla naziv="DomainObject.Predmet.ProtustrankaIDrugi_1">IDEAL TELEKOMUNIKACIJE d.o.o. za telekomunikacije "u likvidaciji"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IDEAL TELEKOMUNIKACIJE d.o.o. za telekomunikacije "u likvidaciji", OIB 96523249687, Mažuranićevo šetalište 8, 21000 Split</izvorni_sadrzaj>
    <derivirana_varijabla naziv="DomainObject.Predmet.ProtustrankaIDrugiAdressOIB_1">IDEAL TELEKOMUNIKACIJE d.o.o. za telekomunikacije "u likvidaciji", OIB 96523249687,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TELEKOMUNIKACIJE d.o.o. za telekomunikacije "u likvidaciji"</item>
      <item>FINANCIJSKA AGENCIJA,RC SPLIT</item>
    </izvorni_sadrzaj>
    <derivirana_varijabla naziv="DomainObject.Predmet.SudioniciListNaziv_1">
      <item>IDEAL TELEKOMUNIKACIJE d.o.o. za telekomunikacije "u likvidaciji"</item>
      <item>FINANCIJSKA AGENCIJA,RC SPLIT</item>
    </derivirana_varijabla>
  </DomainObject.Predmet.SudioniciListNaziv>
  <DomainObject.Predmet.SudioniciListAdressOIB>
    <izvorni_sadrzaj>
      <item>IDEAL TELEKOMUNIKACIJE d.o.o. za telekomunikacije "u likvidaciji", OIB 96523249687, Mažuranićevo šetalište 8,21000 Split</item>
      <item>FINANCIJSKA AGENCIJA,RC SPLIT, OIB 85821130368, Mažuranićevo šetalište 24b,21000 Split</item>
    </izvorni_sadrzaj>
    <derivirana_varijabla naziv="DomainObject.Predmet.SudioniciListAdressOIB_1">
      <item>IDEAL TELEKOMUNIKACIJE d.o.o. za telekomunikacije "u likvidaciji", OIB 96523249687, Mažuranićevo šetalište 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96523249687</item>
      <item>, OIB 85821130368</item>
    </izvorni_sadrzaj>
    <derivirana_varijabla naziv="DomainObject.Predmet.SudioniciListNazivOIB_1">
      <item>, OIB 96523249687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2261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2015-12-03T13:05:00Z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2015-12-04T07:13:00Z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