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B4C25">
                    <w:rPr>
                      <w:sz w:val="22"/>
                      <w:szCs w:val="22"/>
                    </w:rPr>
                    <w:t>St-87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1665c9" w14:paraId="c1665c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AB4C25">
        <w:t>KNJIŽARA MAJA d.o.o. za trgovinu i posredovanje u trgovini, Vinkovci, Hrvatskih žrtava 8, MBS: 030119698, OIB: 84769935264</w:t>
      </w:r>
      <w:r>
        <w:t xml:space="preserve">,  temeljem članka 430. Stečajnog zakona (NN 71/15, dalje: SZ), dana </w:t>
      </w:r>
      <w:r w:rsidR="006F3177">
        <w:t>7</w:t>
      </w:r>
      <w:r>
        <w:t xml:space="preserve">. </w:t>
      </w:r>
      <w:r w:rsidR="006F3177">
        <w:t>veljače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AB4C25">
        <w:t>KNJIŽARA MAJA d.o.o. za trgovinu i posredovanje u trgovini, Vinkovci, Hrvatskih žrtava 8, MBS: 030119698, OIB: 84769935264</w:t>
      </w:r>
      <w:r>
        <w:t xml:space="preserve">, na temelju neizvršenih osnova za plaćanje iznosi </w:t>
      </w:r>
      <w:r w:rsidR="00AB4C25">
        <w:t>13.644,64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AB4C25">
        <w:t>Kurtušić</w:t>
      </w:r>
      <w:proofErr w:type="spellEnd"/>
      <w:r w:rsidR="00AB4C25">
        <w:t xml:space="preserve"> Marko, Vinkovci, Mije </w:t>
      </w:r>
      <w:proofErr w:type="spellStart"/>
      <w:r w:rsidR="00AB4C25">
        <w:t>Brašnića</w:t>
      </w:r>
      <w:proofErr w:type="spellEnd"/>
      <w:r w:rsidR="00AB4C25">
        <w:t xml:space="preserve"> 19, OIB: 77458894570</w:t>
      </w:r>
      <w:r>
        <w:t xml:space="preserve">, </w:t>
      </w:r>
      <w:r w:rsidR="00AB4C25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B4C25">
        <w:t>87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6F3177">
        <w:t>7. veljače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F3177">
        <w:t>7</w:t>
      </w:r>
      <w:r>
        <w:t>.</w:t>
      </w:r>
      <w:r w:rsidR="005F161D">
        <w:t>4</w:t>
      </w:r>
      <w:r>
        <w:t>.2018.</w:t>
      </w:r>
    </w:p>
    <w:p w:rsidRDefault="00451AD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51AD0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KNJIŽARA MAJA d.o.o. za trgovinu i posredovanje u trgovini</izvorni_sadrzaj>
    <derivirana_varijabla naziv="DomainObject.Predmet.ProtustrankaFormated_1">  KNJIŽARA MAJA d.o.o. za trgovinu i posredovanje u trgovini</derivirana_varijabla>
  </DomainObject.Predmet.ProtustrankaFormated>
  <DomainObject.Predmet.ProtustrankaFormatedOIB>
    <izvorni_sadrzaj>  KNJIŽARA MAJA d.o.o. za trgovinu i posredovanje u trgovini, OIB 84769935264</izvorni_sadrzaj>
    <derivirana_varijabla naziv="DomainObject.Predmet.ProtustrankaFormatedOIB_1">  KNJIŽARA MAJA d.o.o. za trgovinu i posredovanje u trgovini, OIB 84769935264</derivirana_varijabla>
  </DomainObject.Predmet.ProtustrankaFormatedOIB>
  <DomainObject.Predmet.ProtustrankaFormatedWithAdress>
    <izvorni_sadrzaj> KNJIŽARA MAJA d.o.o. za trgovinu i posredovanje u trgovini, Hrvatskih žrtava 8, 32100 Vinkovci</izvorni_sadrzaj>
    <derivirana_varijabla naziv="DomainObject.Predmet.ProtustrankaFormatedWithAdress_1"> KNJIŽARA MAJA d.o.o. za trgovinu i posredovanje u trgovini, Hrvatskih žrtava 8, 32100 Vinkovci</derivirana_varijabla>
  </DomainObject.Predmet.ProtustrankaFormatedWithAdress>
  <DomainObject.Predmet.ProtustrankaFormatedWithAdressOIB>
    <izvorni_sadrzaj> KNJIŽARA MAJA d.o.o. za trgovinu i posredovanje u trgovini, OIB 84769935264, Hrvatskih žrtava 8, 32100 Vinkovci</izvorni_sadrzaj>
    <derivirana_varijabla naziv="DomainObject.Predmet.ProtustrankaFormatedWithAdressOIB_1"> KNJIŽARA MAJA d.o.o. za trgovinu i posredovanje u trgovini, OIB 84769935264, Hrvatskih žrtava 8, 32100 Vinkovci</derivirana_varijabla>
  </DomainObject.Predmet.ProtustrankaFormatedWithAdressOIB>
  <DomainObject.Predmet.ProtustrankaWithAdress>
    <izvorni_sadrzaj>KNJIŽARA MAJA d.o.o. za trgovinu i posredovanje u trgovini Hrvatskih žrtava 8, 32100 Vinkovci</izvorni_sadrzaj>
    <derivirana_varijabla naziv="DomainObject.Predmet.ProtustrankaWithAdress_1">KNJIŽARA MAJA d.o.o. za trgovinu i posredovanje u trgovini Hrvatskih žrtava 8, 32100 Vinkovci</derivirana_varijabla>
  </DomainObject.Predmet.ProtustrankaWithAdress>
  <DomainObject.Predmet.ProtustrankaWithAdressOIB>
    <izvorni_sadrzaj>KNJIŽARA MAJA d.o.o. za trgovinu i posredovanje u trgovini, OIB 84769935264, Hrvatskih žrtava 8, 32100 Vinkovci</izvorni_sadrzaj>
    <derivirana_varijabla naziv="DomainObject.Predmet.ProtustrankaWithAdressOIB_1">KNJIŽARA MAJA d.o.o. za trgovinu i posredovanje u trgovini, OIB 84769935264, Hrvatskih žrtava 8, 32100 Vinkovci</derivirana_varijabla>
  </DomainObject.Predmet.ProtustrankaWithAdressOIB>
  <DomainObject.Predmet.ProtustrankaNazivFormated>
    <izvorni_sadrzaj>KNJIŽARA MAJA d.o.o. za trgovinu i posredovanje u trgovini</izvorni_sadrzaj>
    <derivirana_varijabla naziv="DomainObject.Predmet.ProtustrankaNazivFormated_1">KNJIŽARA MAJA d.o.o. za trgovinu i posredovanje u trgovini</derivirana_varijabla>
  </DomainObject.Predmet.ProtustrankaNazivFormated>
  <DomainObject.Predmet.ProtustrankaNazivFormatedOIB>
    <izvorni_sadrzaj>KNJIŽARA MAJA d.o.o. za trgovinu i posredovanje u trgovini, OIB 84769935264</izvorni_sadrzaj>
    <derivirana_varijabla naziv="DomainObject.Predmet.ProtustrankaNazivFormatedOIB_1">KNJIŽARA MAJA d.o.o. za trgovinu i posredovanje u trgovini, OIB 84769935264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KNJIŽARA MAJA d.o.o. za trgovinu i posredovanje u trgovini</item>
    </izvorni_sadrzaj>
    <derivirana_varijabla naziv="DomainObject.Predmet.ProtuStrankaListFormated_1">
      <item>KNJIŽARA MAJA d.o.o. za trgovinu i posredovanje u trgovini</item>
    </derivirana_varijabla>
  </DomainObject.Predmet.ProtuStrankaListFormated>
  <DomainObject.Predmet.ProtuStrankaListFormatedOIB>
    <izvorni_sadrzaj>
      <item>KNJIŽARA MAJA d.o.o. za trgovinu i posredovanje u trgovini, OIB 84769935264</item>
    </izvorni_sadrzaj>
    <derivirana_varijabla naziv="DomainObject.Predmet.ProtuStrankaListFormatedOIB_1">
      <item>KNJIŽARA MAJA d.o.o. za trgovinu i posredovanje u trgovini, OIB 84769935264</item>
    </derivirana_varijabla>
  </DomainObject.Predmet.ProtuStrankaListFormatedOIB>
  <DomainObject.Predmet.ProtuStrankaListFormatedWithAdress>
    <izvorni_sadrzaj>
      <item>KNJIŽARA MAJA d.o.o. za trgovinu i posredovanje u trgovini, Hrvatskih žrtava 8, 32100 Vinkovci</item>
    </izvorni_sadrzaj>
    <derivirana_varijabla naziv="DomainObject.Predmet.ProtuStrankaListFormatedWithAdress_1">
      <item>KNJIŽARA MAJA d.o.o. za trgovinu i posredovanje u trgovini, Hrvatskih žrtava 8, 32100 Vinkovci</item>
    </derivirana_varijabla>
  </DomainObject.Predmet.ProtuStrankaListFormatedWithAdress>
  <DomainObject.Predmet.ProtuStrankaListFormatedWithAdressOIB>
    <izvorni_sadrzaj>
      <item>KNJIŽARA MAJA d.o.o. za trgovinu i posredovanje u trgovini, OIB 84769935264, Hrvatskih žrtava 8, 32100 Vinkovci</item>
    </izvorni_sadrzaj>
    <derivirana_varijabla naziv="DomainObject.Predmet.ProtuStrankaListFormatedWithAdressOIB_1">
      <item>KNJIŽARA MAJA d.o.o. za trgovinu i posredovanje u trgovini, OIB 84769935264, Hrvatskih žrtava 8, 32100 Vinkovci</item>
    </derivirana_varijabla>
  </DomainObject.Predmet.ProtuStrankaListFormatedWithAdressOIB>
  <DomainObject.Predmet.ProtuStrankaListNazivFormated>
    <izvorni_sadrzaj>
      <item>KNJIŽARA MAJA d.o.o. za trgovinu i posredovanje u trgovini</item>
    </izvorni_sadrzaj>
    <derivirana_varijabla naziv="DomainObject.Predmet.ProtuStrankaListNazivFormated_1">
      <item>KNJIŽARA MAJA d.o.o. za trgovinu i posredovanje u trgovini</item>
    </derivirana_varijabla>
  </DomainObject.Predmet.ProtuStrankaListNazivFormated>
  <DomainObject.Predmet.ProtuStrankaListNazivFormatedOIB>
    <izvorni_sadrzaj>
      <item>KNJIŽARA MAJA d.o.o. za trgovinu i posredovanje u trgovini, OIB 84769935264</item>
    </izvorni_sadrzaj>
    <derivirana_varijabla naziv="DomainObject.Predmet.ProtuStrankaListNazivFormatedOIB_1">
      <item>KNJIŽARA MAJA d.o.o. za trgovinu i posredovanje u trgovini, OIB 84769935264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KNJIŽARA MAJA d.o.o. za trgovinu i posredovanje u trgovini</izvorni_sadrzaj>
    <derivirana_varijabla naziv="DomainObject.Predmet.ProtustrankaIDrugi_1">KNJIŽARA MAJA d.o.o. za trgovinu i posredovanje u trgovini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KNJIŽARA MAJA d.o.o. za trgovinu i posredovanje u trgovini, OIB 84769935264, Hrvatskih žrtava 8, 32100 Vinkovci</izvorni_sadrzaj>
    <derivirana_varijabla naziv="DomainObject.Predmet.ProtustrankaIDrugiAdressOIB_1">KNJIŽARA MAJA d.o.o. za trgovinu i posredovanje u trgovini, OIB 84769935264, Hrvatskih žrtava 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KNJIŽARA MAJA d.o.o. za trgovinu i posredovanje u trgovini</item>
    </izvorni_sadrzaj>
    <derivirana_varijabla naziv="DomainObject.Predmet.SudioniciListNaziv_1">
      <item>FINA RC OSIJEK</item>
      <item>KNJIŽARA MAJA d.o.o. za trgovinu i posredovanje u trgovini</item>
    </derivirana_varijabla>
  </DomainObject.Predmet.SudioniciListNaziv>
  <DomainObject.Predmet.SudioniciListAdressOIB>
    <izvorni_sadrzaj>
      <item>FINA RC OSIJEK, OIB 85821130368</item>
      <item>KNJIŽARA MAJA d.o.o. za trgovinu i posredovanje u trgovini, OIB 84769935264, Hrvatskih žrtava 8,32100 Vinkovci</item>
    </izvorni_sadrzaj>
    <derivirana_varijabla naziv="DomainObject.Predmet.SudioniciListAdressOIB_1">
      <item>FINA RC OSIJEK, OIB 85821130368</item>
      <item>KNJIŽARA MAJA d.o.o. za trgovinu i posredovanje u trgovini, OIB 84769935264, Hrvatskih žrtava 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84769935264</item>
    </izvorni_sadrzaj>
    <derivirana_varijabla naziv="DomainObject.Predmet.SudioniciListNazivOIB_1">
      <item>, OIB 85821130368</item>
      <item>, OIB 84769935264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2172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2018-02-07T12:31:00Z</dcterms:created>
  <dc:creator>Snježana Andrijanić</dc:creator>
  <cp:lastModifiedBy>Gordana Harc</cp:lastModifiedBy>
  <cp:lastPrinted>2018-02-07T12:30:00Z</cp:lastPrinted>
  <dcterms:modified xmlns:xsi="http://www.w3.org/2001/XMLSchema-instance" xsi:type="dcterms:W3CDTF">2018-02-07T12:32:00Z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