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6db59" w14:paraId="6b6db59" w:rsidRDefault="00C82B8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1264920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82B8D" w:rsidP="00C82B8D" w:rsidR="00C82B8D">
      <w:pPr>
        <w:pStyle w:val="Bezproreda"/>
      </w:pPr>
    </w:p>
    <w:p w:rsidRDefault="00C82B8D" w:rsidP="00C82B8D" w:rsidR="00C82B8D">
      <w:pPr>
        <w:pStyle w:val="Bezproreda"/>
      </w:pPr>
    </w:p>
    <w:p w:rsidRDefault="00C82B8D" w:rsidP="00C82B8D" w:rsidR="00AE649C">
      <w:pPr>
        <w:pStyle w:val="Bezproreda"/>
      </w:pPr>
      <w:r>
        <w:t xml:space="preserve">    Republika Hrvatska</w:t>
      </w:r>
    </w:p>
    <w:p w:rsidRDefault="00C82B8D" w:rsidP="00C82B8D" w:rsidR="00C82B8D">
      <w:pPr>
        <w:pStyle w:val="Bezproreda"/>
      </w:pPr>
      <w:r>
        <w:t>Trgovački sud u Bjelovaru</w:t>
      </w:r>
    </w:p>
    <w:p w:rsidRDefault="00C82B8D" w:rsidP="00C82B8D" w:rsidR="00C82B8D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C82B8D" w:rsidP="00C82B8D" w:rsidR="00C82B8D">
      <w:pPr>
        <w:pStyle w:val="Bezproreda"/>
      </w:pPr>
    </w:p>
    <w:p w:rsidRDefault="00C82B8D" w:rsidP="00C82B8D" w:rsidR="00C82B8D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St-450/2019-2</w:t>
      </w:r>
    </w:p>
    <w:p w:rsidRDefault="00C82B8D" w:rsidP="00C82B8D" w:rsidR="00C82B8D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82B8D" w:rsidP="00C82B8D" w:rsidR="00C82B8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82B8D" w:rsidP="00C82B8D" w:rsidR="00C82B8D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C82B8D" w:rsidP="00C82B8D" w:rsidR="00C82B8D">
      <w:pPr>
        <w:pStyle w:val="Bezproreda"/>
        <w:jc w:val="center"/>
        <w:rPr>
          <w:noProof/>
        </w:rPr>
      </w:pPr>
    </w:p>
    <w:p w:rsidRDefault="00C82B8D" w:rsidP="00C82B8D" w:rsidR="00C82B8D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C82B8D" w:rsidP="00C82B8D" w:rsidR="00C82B8D">
      <w:pPr>
        <w:pStyle w:val="Bezproreda"/>
        <w:jc w:val="center"/>
        <w:rPr>
          <w:b/>
          <w:noProof/>
        </w:rPr>
      </w:pPr>
    </w:p>
    <w:p w:rsidRDefault="00C82B8D" w:rsidP="00C82B8D" w:rsidR="00C82B8D">
      <w:pPr>
        <w:pStyle w:val="Bezproreda"/>
        <w:jc w:val="both"/>
        <w:rPr>
          <w:b/>
          <w:noProof/>
        </w:rPr>
      </w:pPr>
    </w:p>
    <w:p w:rsidRDefault="00C82B8D" w:rsidP="00C82B8D" w:rsidR="00C82B8D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 za otvaranje stečajnog postupka nad EKOTOURS d.o.o. za ekološki inženjering, turizam, trgovinu te građenje Zagreb, </w:t>
      </w:r>
      <w:proofErr w:type="spellStart"/>
      <w:r>
        <w:t>Jankovačka</w:t>
      </w:r>
      <w:proofErr w:type="spellEnd"/>
      <w:r>
        <w:t xml:space="preserve"> 23, OIB. 28505214372,  21. svibnja  </w:t>
      </w:r>
      <w:r>
        <w:rPr>
          <w:noProof/>
        </w:rPr>
        <w:t xml:space="preserve">2019. </w:t>
      </w:r>
    </w:p>
    <w:p w:rsidRDefault="00C82B8D" w:rsidP="00C82B8D" w:rsidR="00C82B8D">
      <w:pPr>
        <w:pStyle w:val="Bezproreda"/>
        <w:jc w:val="both"/>
        <w:rPr>
          <w:noProof/>
        </w:rPr>
      </w:pPr>
    </w:p>
    <w:p w:rsidRDefault="00C82B8D" w:rsidP="00C82B8D" w:rsidR="00C82B8D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C82B8D" w:rsidP="00C82B8D" w:rsidR="00C82B8D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b/>
          <w:noProof/>
          <w:lang w:eastAsia="hr-HR"/>
        </w:rPr>
      </w:pPr>
    </w:p>
    <w:p w:rsidRDefault="00C82B8D" w:rsidP="00C82B8D" w:rsidR="00C82B8D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t xml:space="preserve">1.Pokreće se postupak radi očitovanja na prijedlog za otvaranje stečajnog postupka  nad dužnikom EKOTOURS d.o.o. za ekološki inženjering, turizam, trgovinu te građenje Zagreb, </w:t>
      </w:r>
      <w:proofErr w:type="spellStart"/>
      <w:r>
        <w:t>Jankovačka</w:t>
      </w:r>
      <w:proofErr w:type="spellEnd"/>
      <w:r>
        <w:t xml:space="preserve"> 23, OIB. 28505214372.</w:t>
      </w:r>
    </w:p>
    <w:p w:rsidRDefault="00C82B8D" w:rsidP="00C82B8D" w:rsidR="00C82B8D">
      <w:pPr>
        <w:pStyle w:val="Bezproreda"/>
        <w:ind w:firstLine="708"/>
        <w:jc w:val="both"/>
      </w:pPr>
    </w:p>
    <w:p w:rsidRDefault="00C82B8D" w:rsidP="00C82B8D" w:rsidR="00C82B8D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C82B8D" w:rsidP="00C82B8D" w:rsidR="00C82B8D">
      <w:pPr>
        <w:pStyle w:val="Bezproreda"/>
        <w:jc w:val="both"/>
      </w:pPr>
    </w:p>
    <w:p w:rsidRDefault="00C82B8D" w:rsidP="00C82B8D" w:rsidR="00C82B8D">
      <w:pPr>
        <w:pStyle w:val="Bezproreda"/>
        <w:jc w:val="center"/>
      </w:pPr>
      <w:r>
        <w:t>14. lipnja 2019. u 10,00 sati</w:t>
      </w:r>
    </w:p>
    <w:p w:rsidRDefault="00C82B8D" w:rsidP="00C82B8D" w:rsidR="00C82B8D">
      <w:pPr>
        <w:pStyle w:val="Bezproreda"/>
        <w:jc w:val="both"/>
        <w:rPr>
          <w:b/>
        </w:rPr>
      </w:pPr>
    </w:p>
    <w:p w:rsidRDefault="00C82B8D" w:rsidP="00C82B8D" w:rsidR="00C82B8D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C82B8D" w:rsidP="00C82B8D" w:rsidR="00C82B8D">
      <w:pPr>
        <w:pStyle w:val="Bezproreda"/>
        <w:jc w:val="both"/>
      </w:pPr>
    </w:p>
    <w:p w:rsidRDefault="00C82B8D" w:rsidP="00C82B8D" w:rsidR="00C82B8D">
      <w:pPr>
        <w:pStyle w:val="Bezproreda"/>
        <w:jc w:val="both"/>
      </w:pPr>
      <w:r>
        <w:t xml:space="preserve">- Financijska agencija </w:t>
      </w:r>
    </w:p>
    <w:p w:rsidRDefault="00C82B8D" w:rsidP="00C82B8D" w:rsidR="00C82B8D">
      <w:pPr>
        <w:pStyle w:val="Bezproreda"/>
        <w:jc w:val="both"/>
      </w:pPr>
      <w:r>
        <w:t>- zakonski zastupnik dužnika Maja Ljubić</w:t>
      </w:r>
    </w:p>
    <w:p w:rsidRDefault="00C82B8D" w:rsidP="00C82B8D" w:rsidR="00C82B8D">
      <w:pPr>
        <w:pStyle w:val="Bezproreda"/>
        <w:jc w:val="both"/>
      </w:pPr>
    </w:p>
    <w:p w:rsidRDefault="00C82B8D" w:rsidP="00C82B8D" w:rsidR="00C82B8D">
      <w:pPr>
        <w:pStyle w:val="Bezproreda"/>
        <w:ind w:firstLine="708"/>
        <w:jc w:val="both"/>
      </w:pPr>
      <w:r>
        <w:t xml:space="preserve">3. Nalaže se zakonskom zastupniku dužnika Maji Ljubić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C82B8D" w:rsidP="00C82B8D" w:rsidR="00C82B8D">
      <w:pPr>
        <w:pStyle w:val="Bezproreda"/>
        <w:jc w:val="both"/>
      </w:pPr>
    </w:p>
    <w:p w:rsidRDefault="00C82B8D" w:rsidP="00C82B8D" w:rsidR="00C82B8D">
      <w:pPr>
        <w:pStyle w:val="Bezproreda"/>
        <w:jc w:val="both"/>
      </w:pPr>
    </w:p>
    <w:p w:rsidRDefault="00C82B8D" w:rsidP="00C82B8D" w:rsidR="00C82B8D">
      <w:pPr>
        <w:pStyle w:val="Bezproreda"/>
        <w:jc w:val="center"/>
      </w:pPr>
      <w:r>
        <w:t>Obrazloženje</w:t>
      </w:r>
    </w:p>
    <w:p w:rsidRDefault="00C82B8D" w:rsidP="00C82B8D" w:rsidR="00C82B8D">
      <w:pPr>
        <w:pStyle w:val="Bezproreda"/>
        <w:jc w:val="center"/>
      </w:pPr>
    </w:p>
    <w:p w:rsidRDefault="00C82B8D" w:rsidP="00C82B8D" w:rsidR="00C82B8D">
      <w:pPr>
        <w:pStyle w:val="Bezproreda"/>
        <w:ind w:firstLine="708"/>
        <w:jc w:val="both"/>
        <w:rPr>
          <w:noProof/>
        </w:rPr>
      </w:pPr>
      <w:r>
        <w:rPr>
          <w:noProof/>
        </w:rPr>
        <w:lastRenderedPageBreak/>
        <w:t xml:space="preserve">Financijska agencija je, na temelju čl.110. st.1. Stečajnog zakona ("Narodne novine" broj 71/15, dalje: SZ), 20. prosinca 2018.  podnijela prijedlog za otvaranje stečajnog postupka nad dužnikom </w:t>
      </w:r>
      <w:r>
        <w:t xml:space="preserve">EKOTOURS d.o.o. za ekološki inženjering, turizam, trgovinu te građenje Zagreb, </w:t>
      </w:r>
      <w:proofErr w:type="spellStart"/>
      <w:r>
        <w:t>Jankovačka</w:t>
      </w:r>
      <w:proofErr w:type="spellEnd"/>
      <w:r>
        <w:t xml:space="preserve"> 23, OIB. 28505214372. </w:t>
      </w:r>
      <w:r>
        <w:rPr>
          <w:noProof/>
        </w:rPr>
        <w:t>U</w:t>
      </w:r>
      <w:r>
        <w:t xml:space="preserve"> prijedlogu navodi da na dan 17. prosinca 2018. dužnik u Očevidniku redoslijeda osnova za plaćanje ima evidentirane neizvršene osnove za plaćanje u neprekinutom razdoblju od 120 dana, u ukupnom iznosu od 169.235,50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2 zaposlenih.</w:t>
      </w:r>
    </w:p>
    <w:p w:rsidRDefault="00C82B8D" w:rsidP="00C82B8D" w:rsidR="00C82B8D">
      <w:pPr>
        <w:pStyle w:val="Bezproreda"/>
        <w:jc w:val="both"/>
      </w:pPr>
    </w:p>
    <w:p w:rsidRDefault="00C82B8D" w:rsidP="00C82B8D" w:rsidR="00C82B8D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17. prosinca 2018. godine ima evidentirane neizvršene osnove za plaćanje u neprekinutom razdoblju od 120 dana i 2 zaposlenih.</w:t>
      </w:r>
    </w:p>
    <w:p w:rsidRDefault="00C82B8D" w:rsidP="00C82B8D" w:rsidR="00C82B8D">
      <w:pPr>
        <w:pStyle w:val="Bezproreda"/>
        <w:jc w:val="both"/>
      </w:pPr>
    </w:p>
    <w:p w:rsidRDefault="00C82B8D" w:rsidP="00C82B8D" w:rsidR="00C82B8D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C82B8D" w:rsidP="00C82B8D" w:rsidR="00C82B8D">
      <w:pPr>
        <w:pStyle w:val="Bezproreda"/>
        <w:jc w:val="both"/>
      </w:pPr>
    </w:p>
    <w:p w:rsidRDefault="00C82B8D" w:rsidP="00C82B8D" w:rsidR="00C82B8D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C82B8D" w:rsidP="00C82B8D" w:rsidR="00C82B8D">
      <w:pPr>
        <w:pStyle w:val="Bezproreda"/>
        <w:jc w:val="both"/>
        <w:rPr>
          <w:i/>
          <w:u w:val="single"/>
        </w:rPr>
      </w:pPr>
    </w:p>
    <w:p w:rsidRDefault="00C82B8D" w:rsidP="00C82B8D" w:rsidR="00C82B8D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C82B8D" w:rsidP="00C82B8D" w:rsidR="00C82B8D">
      <w:pPr>
        <w:pStyle w:val="Bezproreda"/>
        <w:jc w:val="both"/>
      </w:pPr>
    </w:p>
    <w:p w:rsidRDefault="00C82B8D" w:rsidP="00C82B8D" w:rsidR="00C82B8D">
      <w:pPr>
        <w:pStyle w:val="Bezproreda"/>
        <w:ind w:firstLine="708"/>
        <w:jc w:val="both"/>
        <w:rPr>
          <w:noProof/>
        </w:rPr>
      </w:pPr>
      <w:r>
        <w:t xml:space="preserve">U Bjelovaru 21.  svibnja </w:t>
      </w:r>
      <w:r>
        <w:rPr>
          <w:noProof/>
        </w:rPr>
        <w:t>2019.</w:t>
      </w:r>
    </w:p>
    <w:p w:rsidRDefault="00C82B8D" w:rsidP="00C82B8D" w:rsidR="00C82B8D">
      <w:pPr>
        <w:pStyle w:val="Bezproreda"/>
        <w:jc w:val="both"/>
        <w:rPr>
          <w:noProof/>
        </w:rPr>
      </w:pPr>
    </w:p>
    <w:p w:rsidRDefault="00C82B8D" w:rsidP="00C82B8D" w:rsidR="00C82B8D">
      <w:pPr>
        <w:pStyle w:val="Bezproreda"/>
        <w:jc w:val="center"/>
      </w:pPr>
      <w:r>
        <w:t>S u d a c</w:t>
      </w:r>
    </w:p>
    <w:p w:rsidRDefault="00C82B8D" w:rsidP="00C82B8D" w:rsidR="00C82B8D">
      <w:pPr>
        <w:pStyle w:val="Bezproreda"/>
        <w:jc w:val="center"/>
      </w:pPr>
      <w:r>
        <w:t xml:space="preserve">Branka Pleskalt </w:t>
      </w:r>
      <w:r>
        <w:t>v.r.</w:t>
      </w:r>
    </w:p>
    <w:p w:rsidRDefault="00C82B8D" w:rsidP="00C82B8D" w:rsidR="00C82B8D">
      <w:pPr>
        <w:pStyle w:val="Bezproreda"/>
        <w:jc w:val="center"/>
      </w:pPr>
    </w:p>
    <w:p w:rsidRDefault="00C82B8D" w:rsidP="00C82B8D" w:rsidR="00C82B8D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C82B8D" w:rsidP="00C82B8D" w:rsidR="00C82B8D">
      <w:pPr>
        <w:pStyle w:val="Bezproreda"/>
        <w:jc w:val="center"/>
      </w:pPr>
      <w:r>
        <w:t>Vesna Dragišić</w:t>
      </w:r>
    </w:p>
    <w:p w:rsidRDefault="00C82B8D" w:rsidP="00C82B8D" w:rsidR="00C82B8D">
      <w:pPr>
        <w:pStyle w:val="Bezproreda"/>
      </w:pPr>
    </w:p>
    <w:p w:rsidRDefault="00C82B8D" w:rsidP="00C82B8D" w:rsidR="00C82B8D">
      <w:pPr>
        <w:pStyle w:val="Bezproreda"/>
        <w:jc w:val="both"/>
      </w:pPr>
      <w:r>
        <w:t xml:space="preserve">  </w:t>
      </w:r>
    </w:p>
    <w:p w:rsidRDefault="00C82B8D" w:rsidP="00C82B8D" w:rsidR="00C82B8D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C82B8D" w:rsidP="00C82B8D" w:rsidR="00C82B8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C82B8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48256605"/>
      <w:docPartObj>
        <w:docPartGallery w:val="Page Numbers (Top of Page)"/>
        <w:docPartUnique/>
      </w:docPartObj>
    </w:sdtPr>
    <w:sdtContent>
      <w:p w:rsidRDefault="00C82B8D" w:rsidR="00C82B8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C82B8D" w:rsidR="008333A9">
    <w:pPr>
      <w:pStyle w:val="Zaglavlje"/>
    </w:pPr>
    <w:r>
      <w:t>Poslovni broj: 1 St-450/2019-2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2B8D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82B8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82B8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3624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St-450/2019-2</izvorni_sadrzaj>
    <derivirana_varijabla naziv="DomainObject.Oznaka_1">St-450/2019-2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</izvorni_sadrzaj>
    <derivirana_varijabla naziv="DomainObject.Predmet.Broj_1">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St-450/2019</izvorni_sadrzaj>
    <derivirana_varijabla naziv="DomainObject.Predmet.OznakaBroj_1">St-450/2019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EKOTOURS društvo s ograničenom odgovornošću za ekološki inženjering, turizam, trgovinu te građenje</izvorni_sadrzaj>
    <derivirana_varijabla naziv="DomainObject.Predmet.ProtustrankaFormated_1">  EKOTOURS društvo s ograničenom odgovornošću za ekološki inženjering, turizam, trgovinu te građenje</derivirana_varijabla>
  </DomainObject.Predmet.ProtustrankaFormated>
  <DomainObject.Predmet.ProtustrankaFormatedOIB>
    <izvorni_sadrzaj>  EKOTOURS društvo s ograničenom odgovornošću za ekološki inženjering, turizam, trgovinu te građenje, OIB 28505214372</izvorni_sadrzaj>
    <derivirana_varijabla naziv="DomainObject.Predmet.ProtustrankaFormatedOIB_1">  EKOTOURS društvo s ograničenom odgovornošću za ekološki inženjering, turizam, trgovinu te građenje, OIB 28505214372</derivirana_varijabla>
  </DomainObject.Predmet.ProtustrankaFormatedOIB>
  <DomainObject.Predmet.ProtustrankaFormatedWithAdress>
    <izvorni_sadrzaj> EKOTOURS društvo s ograničenom odgovornošću za ekološki inženjering, turizam, trgovinu te građenje, Jankovačka 23, 10000 Zagreb</izvorni_sadrzaj>
    <derivirana_varijabla naziv="DomainObject.Predmet.ProtustrankaFormatedWithAdress_1"> EKOTOURS društvo s ograničenom odgovornošću za ekološki inženjering, turizam, trgovinu te građenje, Jankovačka 23, 10000 Zagreb</derivirana_varijabla>
  </DomainObject.Predmet.ProtustrankaFormatedWithAdress>
  <DomainObject.Predmet.ProtustrankaFormatedWithAdressOIB>
    <izvorni_sadrzaj> EKOTOURS društvo s ograničenom odgovornošću za ekološki inženjering, turizam, trgovinu te građenje, OIB 28505214372, Jankovačka 23, 10000 Zagreb</izvorni_sadrzaj>
    <derivirana_varijabla naziv="DomainObject.Predmet.ProtustrankaFormatedWithAdressOIB_1"> EKOTOURS društvo s ograničenom odgovornošću za ekološki inženjering, turizam, trgovinu te građenje, OIB 28505214372, Jankovačka 23, 10000 Zagreb</derivirana_varijabla>
  </DomainObject.Predmet.ProtustrankaFormatedWithAdressOIB>
  <DomainObject.Predmet.ProtustrankaWithAdress>
    <izvorni_sadrzaj>EKOTOURS društvo s ograničenom odgovornošću za ekološki inženjering, turizam, trgovinu te građenje Jankovačka 23, 10000 Zagreb</izvorni_sadrzaj>
    <derivirana_varijabla naziv="DomainObject.Predmet.ProtustrankaWithAdress_1">EKOTOURS društvo s ograničenom odgovornošću za ekološki inženjering, turizam, trgovinu te građenje Jankovačka 23, 10000 Zagreb</derivirana_varijabla>
  </DomainObject.Predmet.ProtustrankaWithAdress>
  <DomainObject.Predmet.ProtustrankaWithAdressOIB>
    <izvorni_sadrzaj>EKOTOURS društvo s ograničenom odgovornošću za ekološki inženjering, turizam, trgovinu te građenje, OIB 28505214372, Jankovačka 23, 10000 Zagreb</izvorni_sadrzaj>
    <derivirana_varijabla naziv="DomainObject.Predmet.ProtustrankaWithAdressOIB_1">EKOTOURS društvo s ograničenom odgovornošću za ekološki inženjering, turizam, trgovinu te građenje, OIB 28505214372, Jankovačka 23, 10000 Zagreb</derivirana_varijabla>
  </DomainObject.Predmet.ProtustrankaWithAdressOIB>
  <DomainObject.Predmet.ProtustrankaNazivFormated>
    <izvorni_sadrzaj>EKOTOURS društvo s ograničenom odgovornošću za ekološki inženjering, turizam, trgovinu te građenje</izvorni_sadrzaj>
    <derivirana_varijabla naziv="DomainObject.Predmet.ProtustrankaNazivFormated_1">EKOTOURS društvo s ograničenom odgovornošću za ekološki inženjering, turizam, trgovinu te građenje</derivirana_varijabla>
  </DomainObject.Predmet.ProtustrankaNazivFormated>
  <DomainObject.Predmet.ProtustrankaNazivFormatedOIB>
    <izvorni_sadrzaj>EKOTOURS društvo s ograničenom odgovornošću za ekološki inženjering, turizam, trgovinu te građenje, OIB 28505214372</izvorni_sadrzaj>
    <derivirana_varijabla naziv="DomainObject.Predmet.ProtustrankaNazivFormatedOIB_1">EKOTOURS društvo s ograničenom odgovornošću za ekološki inženjering, turizam, trgovinu te građenje, OIB 28505214372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EKOTOURS društvo s ograničenom odgovornošću za ekološki inženjering, turizam, trgovinu te građenje</item>
    </izvorni_sadrzaj>
    <derivirana_varijabla naziv="DomainObject.Predmet.ProtuStrankaListFormated_1">
      <item>EKOTOURS društvo s ograničenom odgovornošću za ekološki inženjering, turizam, trgovinu te građenje</item>
    </derivirana_varijabla>
  </DomainObject.Predmet.ProtuStrankaListFormated>
  <DomainObject.Predmet.ProtuStrankaListFormatedOIB>
    <izvorni_sadrzaj>
      <item>EKOTOURS društvo s ograničenom odgovornošću za ekološki inženjering, turizam, trgovinu te građenje, OIB 28505214372</item>
    </izvorni_sadrzaj>
    <derivirana_varijabla naziv="DomainObject.Predmet.ProtuStrankaListFormatedOIB_1">
      <item>EKOTOURS društvo s ograničenom odgovornošću za ekološki inženjering, turizam, trgovinu te građenje, OIB 28505214372</item>
    </derivirana_varijabla>
  </DomainObject.Predmet.ProtuStrankaListFormatedOIB>
  <DomainObject.Predmet.ProtuStrankaListFormatedWithAdress>
    <izvorni_sadrzaj>
      <item>EKOTOURS društvo s ograničenom odgovornošću za ekološki inženjering, turizam, trgovinu te građenje, Jankovačka 23, 10000 Zagreb</item>
    </izvorni_sadrzaj>
    <derivirana_varijabla naziv="DomainObject.Predmet.ProtuStrankaListFormatedWithAdress_1">
      <item>EKOTOURS društvo s ograničenom odgovornošću za ekološki inženjering, turizam, trgovinu te građenje, Jankovačka 23, 10000 Zagreb</item>
    </derivirana_varijabla>
  </DomainObject.Predmet.ProtuStrankaListFormatedWithAdress>
  <DomainObject.Predmet.ProtuStrankaListFormatedWithAdressOIB>
    <izvorni_sadrzaj>
      <item>EKOTOURS društvo s ograničenom odgovornošću za ekološki inženjering, turizam, trgovinu te građenje, OIB 28505214372, Jankovačka 23, 10000 Zagreb</item>
    </izvorni_sadrzaj>
    <derivirana_varijabla naziv="DomainObject.Predmet.ProtuStrankaListFormatedWithAdressOIB_1">
      <item>EKOTOURS društvo s ograničenom odgovornošću za ekološki inženjering, turizam, trgovinu te građenje, OIB 28505214372, Jankovačka 23, 10000 Zagreb</item>
    </derivirana_varijabla>
  </DomainObject.Predmet.ProtuStrankaListFormatedWithAdressOIB>
  <DomainObject.Predmet.ProtuStrankaListNazivFormated>
    <izvorni_sadrzaj>
      <item>EKOTOURS društvo s ograničenom odgovornošću za ekološki inženjering, turizam, trgovinu te građenje</item>
    </izvorni_sadrzaj>
    <derivirana_varijabla naziv="DomainObject.Predmet.ProtuStrankaListNazivFormated_1">
      <item>EKOTOURS društvo s ograničenom odgovornošću za ekološki inženjering, turizam, trgovinu te građenje</item>
    </derivirana_varijabla>
  </DomainObject.Predmet.ProtuStrankaListNazivFormated>
  <DomainObject.Predmet.ProtuStrankaListNazivFormatedOIB>
    <izvorni_sadrzaj>
      <item>EKOTOURS društvo s ograničenom odgovornošću za ekološki inženjering, turizam, trgovinu te građenje, OIB 28505214372</item>
    </izvorni_sadrzaj>
    <derivirana_varijabla naziv="DomainObject.Predmet.ProtuStrankaListNazivFormatedOIB_1">
      <item>EKOTOURS društvo s ograničenom odgovornošću za ekološki inženjering, turizam, trgovinu te građenje, OIB 28505214372</item>
    </derivirana_varijabla>
  </DomainObject.Predmet.ProtuStrankaListNazivFormatedOIB>
  <DomainObject.Predmet.OstaliListFormated>
    <izvorni_sadrzaj>
      <item>Veljko Grujić</item>
      <item>Maja Ljubić</item>
    </izvorni_sadrzaj>
    <derivirana_varijabla naziv="DomainObject.Predmet.OstaliListFormated_1">
      <item>Veljko Grujić</item>
      <item>Maja Ljubić</item>
    </derivirana_varijabla>
  </DomainObject.Predmet.OstaliListFormated>
  <DomainObject.Predmet.OstaliListFormatedOIB>
    <izvorni_sadrzaj>
      <item>Veljko Grujić, OIB 54618713441</item>
      <item>Maja Ljubić, OIB 54952988590</item>
    </izvorni_sadrzaj>
    <derivirana_varijabla naziv="DomainObject.Predmet.OstaliListFormatedOIB_1">
      <item>Veljko Grujić, OIB 54618713441</item>
      <item>Maja Ljubić, OIB 54952988590</item>
    </derivirana_varijabla>
  </DomainObject.Predmet.OstaliListFormatedOIB>
  <DomainObject.Predmet.OstaliListFormatedWithAdress>
    <izvorni_sadrzaj>
      <item>Veljko Grujić, Ulica Bogoslava Šuleka 3 A, 10000 Zagreb</item>
      <item>Maja Ljubić, Jankovačka Ulica 24, 10000 Zagreb</item>
    </izvorni_sadrzaj>
    <derivirana_varijabla naziv="DomainObject.Predmet.OstaliListFormatedWithAdress_1">
      <item>Veljko Grujić, Ulica Bogoslava Šuleka 3 A, 10000 Zagreb</item>
      <item>Maja Ljubić, Jankovačka Ulica 24, 10000 Zagreb</item>
    </derivirana_varijabla>
  </DomainObject.Predmet.OstaliListFormatedWithAdress>
  <DomainObject.Predmet.OstaliListFormatedWithAdressOIB>
    <izvorni_sadrzaj>
      <item>Veljko Grujić, OIB 54618713441, Ulica Bogoslava Šuleka 3 A, 10000 Zagreb</item>
      <item>Maja Ljubić, OIB 54952988590, Jankovačka Ulica 24, 10000 Zagreb</item>
    </izvorni_sadrzaj>
    <derivirana_varijabla naziv="DomainObject.Predmet.OstaliListFormatedWithAdressOIB_1">
      <item>Veljko Grujić, OIB 54618713441, Ulica Bogoslava Šuleka 3 A, 10000 Zagreb</item>
      <item>Maja Ljubić, OIB 54952988590, Jankovačka Ulica 24, 10000 Zagreb</item>
    </derivirana_varijabla>
  </DomainObject.Predmet.OstaliListFormatedWithAdressOIB>
  <DomainObject.Predmet.OstaliListNazivFormated>
    <izvorni_sadrzaj>
      <item>Veljko Grujić</item>
      <item>Maja Ljubić</item>
    </izvorni_sadrzaj>
    <derivirana_varijabla naziv="DomainObject.Predmet.OstaliListNazivFormated_1">
      <item>Veljko Grujić</item>
      <item>Maja Ljubić</item>
    </derivirana_varijabla>
  </DomainObject.Predmet.OstaliListNazivFormated>
  <DomainObject.Predmet.OstaliListNazivFormatedOIB>
    <izvorni_sadrzaj>
      <item>Veljko Grujić, OIB 54618713441</item>
      <item>Maja Ljubić, OIB 54952988590</item>
    </izvorni_sadrzaj>
    <derivirana_varijabla naziv="DomainObject.Predmet.OstaliListNazivFormatedOIB_1">
      <item>Veljko Grujić, OIB 54618713441</item>
      <item>Maja Ljubić, OIB 54952988590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>St-450/2019-2</izvorni_sadrzaj>
    <derivirana_varijabla naziv="DomainObject.PoslovniBrojDokumenta_1">St-450/2019-2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EKOTOURS društvo s ograničenom odgovornošću za ekološki inženjering, turizam, trgovinu te građenje</izvorni_sadrzaj>
    <derivirana_varijabla naziv="DomainObject.Predmet.ProtustrankaIDrugi_1">EKOTOURS društvo s ograničenom odgovornošću za ekološki inženjering, turizam, trgovinu te građenje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EKOTOURS društvo s ograničenom odgovornošću za ekološki inženjering, turizam, trgovinu te građenje, OIB 28505214372, Jankovačka 23, 10000 Zagreb</izvorni_sadrzaj>
    <derivirana_varijabla naziv="DomainObject.Predmet.ProtustrankaIDrugiAdressOIB_1">EKOTOURS društvo s ograničenom odgovornošću za ekološki inženjering, turizam, trgovinu te građenje, OIB 28505214372, Jankovačka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EKOTOURS društvo s ograničenom odgovornošću za ekološki inženjering, turizam, trgovinu te građenje</item>
      <item>FINANCIJSKA AGENCIJA, RC Zagreb</item>
      <item>Veljko Grujić</item>
      <item>Maja Ljubić</item>
    </izvorni_sadrzaj>
    <derivirana_varijabla naziv="DomainObject.Predmet.SudioniciListNaziv_1">
      <item>EKOTOURS društvo s ograničenom odgovornošću za ekološki inženjering, turizam, trgovinu te građenje</item>
      <item>FINANCIJSKA AGENCIJA, RC Zagreb</item>
      <item>Veljko Grujić</item>
      <item>Maja Ljubić</item>
    </derivirana_varijabla>
  </DomainObject.Predmet.SudioniciListNaziv>
  <DomainObject.Predmet.SudioniciListAdressOIB>
    <izvorni_sadrzaj>
      <item>EKOTOURS društvo s ograničenom odgovornošću za ekološki inženjering, turizam, trgovinu te građenje, OIB 28505214372, Jankovačka 23,10000 Zagreb</item>
      <item>FINANCIJSKA AGENCIJA, RC Zagreb, OIB 85821130368, Trg svibanjskih žrtava 1995. 1,10000 Zagreb</item>
      <item>Veljko Grujić, OIB 54618713441, Ulica Bogoslava Šuleka 3 A,10000 Zagreb</item>
      <item>Maja Ljubić, OIB 54952988590, Jankovačka Ulica 24,10000 Zagreb</item>
    </izvorni_sadrzaj>
    <derivirana_varijabla naziv="DomainObject.Predmet.SudioniciListAdressOIB_1">
      <item>EKOTOURS društvo s ograničenom odgovornošću za ekološki inženjering, turizam, trgovinu te građenje, OIB 28505214372, Jankovačka 23,10000 Zagreb</item>
      <item>FINANCIJSKA AGENCIJA, RC Zagreb, OIB 85821130368, Trg svibanjskih žrtava 1995. 1,10000 Zagreb</item>
      <item>Veljko Grujić, OIB 54618713441, Ulica Bogoslava Šuleka 3 A,10000 Zagreb</item>
      <item>Maja Ljubić, OIB 54952988590, Jankovačka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74CBAF-98D7-4D37-B6FF-07F36DD75A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2979</properties:Characters>
  <properties:Lines>87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2019-05-21T11:14:00Z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St-450/2019-2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