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1a69" w14:paraId="85b1a69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945A0A">
        <w:t>4191/16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3C008A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945A0A" w:rsidRPr="0049127A">
        <w:t xml:space="preserve">F-COM d.o.o. u stečaju, Zagreb, Milivoja </w:t>
      </w:r>
      <w:proofErr w:type="spellStart"/>
      <w:r w:rsidR="00945A0A" w:rsidRPr="0049127A">
        <w:t>Matošeca</w:t>
      </w:r>
      <w:proofErr w:type="spellEnd"/>
      <w:r w:rsidR="00945A0A" w:rsidRPr="0049127A">
        <w:t xml:space="preserve"> 9, OIB 07406671339</w:t>
      </w:r>
      <w:r w:rsidR="009459C3">
        <w:t xml:space="preserve">, dana </w:t>
      </w:r>
      <w:r w:rsidR="00945A0A">
        <w:t>19. prosinca</w:t>
      </w:r>
      <w:r w:rsidR="00EE46DE">
        <w:t xml:space="preserve">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5B6B0E" w:rsidP="005B6B0E" w:rsidR="00D6390A">
      <w:pPr>
        <w:ind w:firstLine="708"/>
        <w:jc w:val="both"/>
      </w:pPr>
      <w:r>
        <w:t>Z</w:t>
      </w:r>
      <w:r w:rsidRPr="003375EC">
        <w:t>avršno ročište vjerovnika</w:t>
      </w:r>
      <w:r>
        <w:t xml:space="preserve"> </w:t>
      </w:r>
      <w:r w:rsidR="0022524E">
        <w:t>određeno</w:t>
      </w:r>
      <w:r w:rsidR="002E4EE7" w:rsidRPr="00B27F98">
        <w:t xml:space="preserve"> </w:t>
      </w:r>
      <w:r w:rsidR="0022524E">
        <w:t xml:space="preserve">za </w:t>
      </w:r>
      <w:r>
        <w:t>20. prosinca</w:t>
      </w:r>
      <w:r w:rsidR="0022524E">
        <w:t xml:space="preserve"> 2018. u </w:t>
      </w:r>
      <w:r>
        <w:t>10,15</w:t>
      </w:r>
      <w:r w:rsidR="0022524E">
        <w:t xml:space="preserve"> </w:t>
      </w:r>
      <w:r w:rsidR="002E4EE7" w:rsidRPr="00B27F98">
        <w:t xml:space="preserve">sati, u sjedištu suda u Karlovcu, </w:t>
      </w:r>
      <w:r w:rsidR="003C008A">
        <w:t>Trg hrvatskih branitelja 1,</w:t>
      </w:r>
      <w:r w:rsidR="00D6390A">
        <w:t xml:space="preserve"> </w:t>
      </w:r>
      <w:proofErr w:type="spellStart"/>
      <w:r w:rsidR="00D6390A">
        <w:t>prelaže</w:t>
      </w:r>
      <w:proofErr w:type="spellEnd"/>
      <w:r w:rsidR="00D6390A">
        <w:t xml:space="preserve"> se za dan </w:t>
      </w:r>
    </w:p>
    <w:p w:rsidRDefault="005B6B0E" w:rsidP="005B6B0E" w:rsidR="005B6B0E">
      <w:pPr>
        <w:ind w:firstLine="708"/>
        <w:jc w:val="both"/>
      </w:pPr>
    </w:p>
    <w:p w:rsidRDefault="001B365D" w:rsidP="00D6390A" w:rsidR="00D6390A" w:rsidRPr="00D6390A">
      <w:pPr>
        <w:jc w:val="center"/>
        <w:rPr>
          <w:b/>
        </w:rPr>
      </w:pPr>
      <w:r>
        <w:rPr>
          <w:b/>
        </w:rPr>
        <w:t>15. siječnja 2019.</w:t>
      </w:r>
      <w:r w:rsidR="00D6390A" w:rsidRPr="00D6390A">
        <w:rPr>
          <w:b/>
        </w:rPr>
        <w:t xml:space="preserve"> u </w:t>
      </w:r>
      <w:r>
        <w:rPr>
          <w:b/>
        </w:rPr>
        <w:t>10</w:t>
      </w:r>
      <w:r w:rsidR="0022524E">
        <w:rPr>
          <w:b/>
        </w:rPr>
        <w:t>,15</w:t>
      </w:r>
      <w:r w:rsidR="00D6390A" w:rsidRPr="00D6390A">
        <w:rPr>
          <w:b/>
        </w:rPr>
        <w:t xml:space="preserve">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3C008A">
        <w:rPr>
          <w:b/>
        </w:rPr>
        <w:t>broj 204.</w:t>
      </w:r>
    </w:p>
    <w:p w:rsidRDefault="002E4EE7" w:rsidP="002E4EE7" w:rsidR="002E4EE7" w:rsidRPr="00B27F98"/>
    <w:p w:rsidRDefault="00607FE3" w:rsidP="002E4EE7" w:rsidR="00607FE3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1B365D" w:rsidP="0022524E" w:rsidR="001B365D">
      <w:pPr>
        <w:ind w:firstLine="708"/>
        <w:jc w:val="both"/>
      </w:pPr>
      <w:r>
        <w:t xml:space="preserve">Na prijedlog stečajnog upravitelja, a zbog promjene u visini iznosa raspoloživog za završnu diobu, završno ročište vjerovnika preloženo je za drugi datum. </w:t>
      </w:r>
    </w:p>
    <w:p w:rsidRDefault="001B365D" w:rsidP="00577C3C" w:rsidR="001B365D">
      <w:pPr>
        <w:jc w:val="center"/>
      </w:pP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5B6B0E">
        <w:t>19. prosinca</w:t>
      </w:r>
      <w:r w:rsidR="0022524E">
        <w:t xml:space="preserve">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B365D"/>
    <w:rsid w:val="001D2296"/>
    <w:rsid w:val="001D564F"/>
    <w:rsid w:val="001F2FBF"/>
    <w:rsid w:val="002135F3"/>
    <w:rsid w:val="002224D1"/>
    <w:rsid w:val="00223050"/>
    <w:rsid w:val="0022524E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C108B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B6B0E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5A0A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6DE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C1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C1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4191</izvorni_sadrzaj>
    <derivirana_varijabla naziv="DomainObject.Predmet.Broj_1">4191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St-4191/2016</izvorni_sadrzaj>
    <derivirana_varijabla naziv="DomainObject.Predmet.OznakaBroj_1">St-4191/2016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F-COM  društvo s ograničenom odgovornošću za proizvodnju, trgovinu i usluge u stečaju zastupanog po punomoćniku Frane Rončević</izvorni_sadrzaj>
    <derivirana_varijabla naziv="DomainObject.Predmet.ProtustrankaFormated_1">  F-COM  društvo s ograničenom odgovornošću za proizvodnju, trgovinu i usluge u stečaju zastupanog po punomoćniku Frane Rončević</derivirana_varijabla>
  </DomainObject.Predmet.ProtustrankaFormated>
  <DomainObject.Predmet.ProtustrankaFormatedOIB>
    <izvorni_sadrzaj>  F-COM  društvo s ograničenom odgovornošću za proizvodnju, trgovinu i usluge u stečaju, OIB 07406671339 zastupanog po punomoćniku Frane Rončević</izvorni_sadrzaj>
    <derivirana_varijabla naziv="DomainObject.Predmet.ProtustrankaFormatedOIB_1">  F-COM  društvo s ograničenom odgovornošću za proizvodnju, trgovinu i usluge u stečaju, OIB 07406671339 zastupanog po punomoćniku Frane Rončević</derivirana_varijabla>
  </DomainObject.Predmet.ProtustrankaFormatedOIB>
  <DomainObject.Predmet.ProtustrankaFormatedWithAdress>
    <izvorni_sadrzaj> F-COM  društvo s ograničenom odgovornošću za proizvodnju, trgovinu i usluge u stečaju, Milivoja Matošeca 9, 10000 Zagreb zastupanog po punomoćniku Frane Rončević</izvorni_sadrzaj>
    <derivirana_varijabla naziv="DomainObject.Predmet.ProtustrankaFormatedWithAdress_1"> F-COM  društvo s ograničenom odgovornošću za proizvodnju, trgovinu i usluge u stečaju, Milivoja Matošeca 9, 10000 Zagreb zastupanog po punomoćniku Frane Rončević</derivirana_varijabla>
  </DomainObject.Predmet.ProtustrankaFormatedWithAdress>
  <DomainObject.Predmet.ProtustrankaFormatedWithAdressOIB>
    <izvorni_sadrzaj> F-COM  društvo s ograničenom odgovornošću za proizvodnju, trgovinu i usluge u stečaju, OIB 07406671339, Milivoja Matošeca 9, 10000 Zagreb zastupanog po punomoćniku Frane Rončević</izvorni_sadrzaj>
    <derivirana_varijabla naziv="DomainObject.Predmet.ProtustrankaFormatedWithAdressOIB_1"> F-COM  društvo s ograničenom odgovornošću za proizvodnju, trgovinu i usluge u stečaju, OIB 07406671339, Milivoja Matošeca 9, 10000 Zagreb zastupanog po punomoćniku Frane Rončević</derivirana_varijabla>
  </DomainObject.Predmet.ProtustrankaFormatedWithAdressOIB>
  <DomainObject.Predmet.ProtustrankaWithAdress>
    <izvorni_sadrzaj>F-COM  društvo s ograničenom odgovornošću za proizvodnju, trgovinu i usluge u stečaju Milivoja Matošeca 9, 10000 Zagreb</izvorni_sadrzaj>
    <derivirana_varijabla naziv="DomainObject.Predmet.ProtustrankaWithAdress_1">F-COM  društvo s ograničenom odgovornošću za proizvodnju, trgovinu i usluge u stečaju Milivoja Matošeca 9, 10000 Zagreb</derivirana_varijabla>
  </DomainObject.Predmet.ProtustrankaWithAdress>
  <DomainObject.Predmet.ProtustrankaWithAdressOIB>
    <izvorni_sadrzaj>F-COM  društvo s ograničenom odgovornošću za proizvodnju, trgovinu i usluge u stečaju, OIB 07406671339, Milivoja Matošeca 9, 10000 Zagreb</izvorni_sadrzaj>
    <derivirana_varijabla naziv="DomainObject.Predmet.ProtustrankaWithAdressOIB_1">F-COM  društvo s ograničenom odgovornošću za proizvodnju, trgovinu i usluge u stečaju, OIB 07406671339, Milivoja Matošeca 9, 10000 Zagreb</derivirana_varijabla>
  </DomainObject.Predmet.ProtustrankaWithAdressOIB>
  <DomainObject.Predmet.ProtustrankaNazivFormated>
    <izvorni_sadrzaj>F-COM  društvo s ograničenom odgovornošću za proizvodnju, trgovinu i usluge u stečaju</izvorni_sadrzaj>
    <derivirana_varijabla naziv="DomainObject.Predmet.ProtustrankaNazivFormated_1">F-COM  društvo s ograničenom odgovornošću za proizvodnju, trgovinu i usluge u stečaju</derivirana_varijabla>
  </DomainObject.Predmet.ProtustrankaNazivFormated>
  <DomainObject.Predmet.ProtustrankaNazivFormatedOIB>
    <izvorni_sadrzaj>F-COM  društvo s ograničenom odgovornošću za proizvodnju, trgovinu i usluge u stečaju, OIB 07406671339</izvorni_sadrzaj>
    <derivirana_varijabla naziv="DomainObject.Predmet.ProtustrankaNazivFormatedOIB_1">F-COM  društvo s ograničenom odgovornošću za proizvodnju, trgovinu i usluge u stečaju, OIB 07406671339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F-COM  društvo s ograničenom odgovornošću za proizvodnju, trgovinu i usluge u stečaju zastupanog po punomoćniku Frane Rončević</item>
    </izvorni_sadrzaj>
    <derivirana_varijabla naziv="DomainObject.Predmet.ProtuStrankaListFormated_1">
      <item>F-COM  društvo s ograničenom odgovornošću za proizvodnju, trgovinu i usluge u stečaju zastupanog po punomoćniku Frane Rončević</item>
    </derivirana_varijabla>
  </DomainObject.Predmet.ProtuStrankaListFormated>
  <DomainObject.Predmet.ProtuStrankaListFormatedOIB>
    <izvorni_sadrzaj>
      <item>F-COM  društvo s ograničenom odgovornošću za proizvodnju, trgovinu i usluge u stečaju, OIB 07406671339 zastupanog po punomoćniku Frane Rončević</item>
    </izvorni_sadrzaj>
    <derivirana_varijabla naziv="DomainObject.Predmet.ProtuStrankaListFormatedOIB_1">
      <item>F-COM  društvo s ograničenom odgovornošću za proizvodnju, trgovinu i usluge u stečaju, OIB 07406671339 zastupanog po punomoćniku Frane Rončević</item>
    </derivirana_varijabla>
  </DomainObject.Predmet.ProtuStrankaListFormatedOIB>
  <DomainObject.Predmet.ProtuStrankaListFormatedWithAdress>
    <izvorni_sadrzaj>
      <item>F-COM  društvo s ograničenom odgovornošću za proizvodnju, trgovinu i usluge u stečaju, Milivoja Matošeca 9, 10000 Zagreb zastupanog po punomoćniku Frane Rončević</item>
    </izvorni_sadrzaj>
    <derivirana_varijabla naziv="DomainObject.Predmet.ProtuStrankaListFormatedWithAdress_1">
      <item>F-COM  društvo s ograničenom odgovornošću za proizvodnju, trgovinu i usluge u stečaju, Milivoja Matošeca 9, 10000 Zagreb zastupanog po punomoćniku Frane Rončević</item>
    </derivirana_varijabla>
  </DomainObject.Predmet.ProtuStrankaListFormatedWithAdress>
  <DomainObject.Predmet.ProtuStrankaListFormatedWithAdressOIB>
    <izvorni_sadrzaj>
      <item>F-COM  društvo s ograničenom odgovornošću za proizvodnju, trgovinu i usluge u stečaju, OIB 07406671339, Milivoja Matošeca 9, 10000 Zagreb zastupanog po punomoćniku Frane Rončević</item>
    </izvorni_sadrzaj>
    <derivirana_varijabla naziv="DomainObject.Predmet.ProtuStrankaListFormatedWithAdressOIB_1">
      <item>F-COM  društvo s ograničenom odgovornošću za proizvodnju, trgovinu i usluge u stečaju, OIB 07406671339, Milivoja Matošeca 9, 10000 Zagreb zastupanog po punomoćniku Frane Rončević</item>
    </derivirana_varijabla>
  </DomainObject.Predmet.ProtuStrankaListFormatedWithAdressOIB>
  <DomainObject.Predmet.ProtuStrankaListNazivFormated>
    <izvorni_sadrzaj>
      <item>F-COM  društvo s ograničenom odgovornošću za proizvodnju, trgovinu i usluge u stečaju</item>
    </izvorni_sadrzaj>
    <derivirana_varijabla naziv="DomainObject.Predmet.ProtuStrankaListNazivFormated_1">
      <item>F-COM  društvo s ograničenom odgovornošću za proizvodnju, trgovinu i usluge u stečaju</item>
    </derivirana_varijabla>
  </DomainObject.Predmet.ProtuStrankaListNazivFormated>
  <DomainObject.Predmet.ProtuStrankaListNazivFormatedOIB>
    <izvorni_sadrzaj>
      <item>F-COM  društvo s ograničenom odgovornošću za proizvodnju, trgovinu i usluge u stečaju, OIB 07406671339</item>
    </izvorni_sadrzaj>
    <derivirana_varijabla naziv="DomainObject.Predmet.ProtuStrankaListNazivFormatedOIB_1">
      <item>F-COM  društvo s ograničenom odgovornošću za proizvodnju, trgovinu i usluge u stečaju, OIB 07406671339</item>
    </derivirana_varijabla>
  </DomainObject.Predmet.ProtuStrankaListNazivFormatedOIB>
  <DomainObject.Predmet.OstaliListFormated>
    <izvorni_sadrzaj>
      <item>Frane Rončević punomoćnik sudionika u postupku F-COM  društvo s ograničenom odgovornošću za proizvodnju, trgovinu i usluge u stečaju</item>
    </izvorni_sadrzaj>
    <derivirana_varijabla naziv="DomainObject.Predmet.OstaliListFormated_1">
      <item>Frane Rončević punomoćnik sudionika u postupku F-COM  društvo s ograničenom odgovornošću za proizvodnju, trgovinu i usluge u stečaju</item>
    </derivirana_varijabla>
  </DomainObject.Predmet.OstaliListFormated>
  <DomainObject.Predmet.OstaliListFormatedOIB>
    <izvorni_sadrzaj>
      <item>Frane Rončević, OIB 78350304022 punomoćnik sudionika u postupku F-COM  društvo s ograničenom odgovornošću za proizvodnju, trgovinu i usluge u stečaju</item>
    </izvorni_sadrzaj>
    <derivirana_varijabla naziv="DomainObject.Predmet.OstaliListFormatedOIB_1">
      <item>Frane Rončević, OIB 78350304022 punomoćnik sudionika u postupku F-COM  društvo s ograničenom odgovornošću za proizvodnju, trgovinu i usluge u stečaju</item>
    </derivirana_varijabla>
  </DomainObject.Predmet.OstaliListFormatedOIB>
  <DomainObject.Predmet.OstaliListFormatedWithAdress>
    <izvorni_sadrzaj>
      <item>Frane Rončević, Ulica Milivoja Matošeca 9, 10000 Zagreb punomoćnik sudionika u postupku F-COM  društvo s ograničenom odgovornošću za proizvodnju, trgovinu i usluge u stečaju</item>
    </izvorni_sadrzaj>
    <derivirana_varijabla naziv="DomainObject.Predmet.OstaliListFormatedWithAdress_1">
      <item>Frane Rončević, Ulica Milivoja Matošeca 9, 10000 Zagreb punomoćnik sudionika u postupku F-COM  društvo s ograničenom odgovornošću za proizvodnju, trgovinu i usluge u stečaju</item>
    </derivirana_varijabla>
  </DomainObject.Predmet.OstaliListFormatedWithAdress>
  <DomainObject.Predmet.OstaliListFormatedWithAdressOIB>
    <izvorni_sadrzaj>
      <item>Frane Rončević, OIB 78350304022, Ulica Milivoja Matošeca 9, 10000 Zagreb punomoćnik sudionika u postupku F-COM  društvo s ograničenom odgovornošću za proizvodnju, trgovinu i usluge u stečaju</item>
    </izvorni_sadrzaj>
    <derivirana_varijabla naziv="DomainObject.Predmet.OstaliListFormatedWithAdressOIB_1">
      <item>Frane Rončević, OIB 78350304022, Ulica Milivoja Matošeca 9, 10000 Zagreb punomoćnik sudionika u postupku F-COM  društvo s ograničenom odgovornošću za proizvodnju, trgovinu i usluge u stečaju</item>
    </derivirana_varijabla>
  </DomainObject.Predmet.OstaliListFormatedWithAdressOIB>
  <DomainObject.Predmet.OstaliListNazivFormated>
    <izvorni_sadrzaj>
      <item>Frane Rončević</item>
    </izvorni_sadrzaj>
    <derivirana_varijabla naziv="DomainObject.Predmet.OstaliListNazivFormated_1">
      <item>Frane Rončević</item>
    </derivirana_varijabla>
  </DomainObject.Predmet.OstaliListNazivFormated>
  <DomainObject.Predmet.OstaliListNazivFormatedOIB>
    <izvorni_sadrzaj>
      <item>Frane Rončević, OIB 78350304022</item>
    </izvorni_sadrzaj>
    <derivirana_varijabla naziv="DomainObject.Predmet.OstaliListNazivFormatedOIB_1">
      <item>Frane Rončević, OIB 78350304022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F-COM  društvo s ograničenom odgovornošću za proizvodnju, trgovinu i usluge u stečaju</izvorni_sadrzaj>
    <derivirana_varijabla naziv="DomainObject.Predmet.ProtustrankaIDrugi_1">F-COM 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F-COM  društvo s ograničenom odgovornošću za proizvodnju, trgovinu i usluge u stečaju, OIB 07406671339, Milivoja Matošeca 9, 10000 Zagreb</izvorni_sadrzaj>
    <derivirana_varijabla naziv="DomainObject.Predmet.ProtustrankaIDrugiAdressOIB_1">F-COM  društvo s ograničenom odgovornošću za proizvodnju, trgovinu i usluge u stečaju, OIB 07406671339, Milivoja Matošeca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F-COM  društvo s ograničenom odgovornošću za proizvodnju, trgovinu i usluge u stečaju</item>
      <item>Frane Rončević</item>
    </izvorni_sadrzaj>
    <derivirana_varijabla naziv="DomainObject.Predmet.SudioniciListNaziv_1">
      <item>FINA Regionalni centar Zagreb</item>
      <item>F-COM  društvo s ograničenom odgovornošću za proizvodnju, trgovinu i usluge u stečaju</item>
      <item>Frane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izvorni_sadrzaj>
    <derivirana_varijabla naziv="DomainObject.Predmet.SudioniciListAdressOIB_1"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07406671339</item>
      <item>, OIB 78350304022</item>
    </izvorni_sadrzaj>
    <derivirana_varijabla naziv="DomainObject.Predmet.SudioniciListNazivOIB_1">
      <item>, OIB 85821130368</item>
      <item>, OIB 07406671339</item>
      <item>, OIB 78350304022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St-4191/2016-43</izvorni_sadrzaj>
    <derivirana_varijabla naziv="DomainObject.PredzadnjaOdlukaIzPredmeta.Oznaka_1">St-4191/2016-43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170</properties:Words>
  <properties:Characters>826</properties:Characters>
  <properties:Lines>40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2018-12-19T08:28:00Z</dcterms:created>
  <dc:creator>Korisnik</dc:creator>
  <cp:lastModifiedBy>Renata Klokočki</cp:lastModifiedBy>
  <cp:lastPrinted>2018-12-19T12:13:00Z</cp:lastPrinted>
  <dcterms:modified xmlns:xsi="http://www.w3.org/2001/XMLSchema-instance" xsi:type="dcterms:W3CDTF">2018-12-19T12:14:00Z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ROČIŠTA-završno ročište-spriječenost stečajnog-prosinac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