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3dd9" w14:paraId="a753dd9" w:rsidRDefault="00DD7E98" w:rsidR="002C6912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  <w:r w:rsidR="00393A1E">
        <w:rPr>
          <w:rFonts w:hAnsi="Times New Roman" w:ascii="Times New Roman"/>
        </w:rPr>
        <w:t>U KARLOVCU</w:t>
      </w:r>
    </w:p>
    <w:p w:rsidRDefault="00F13B48" w:rsidP="00494732" w:rsidR="00F13B48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393A1E">
        <w:rPr>
          <w:rFonts w:hAnsi="Times New Roman" w:ascii="Times New Roman"/>
        </w:rPr>
        <w:t>Trg hrvatskih branitelja  1/II</w:t>
      </w:r>
      <w:r w:rsidR="00DC7D0F" w:rsidRPr="00DC7D0F">
        <w:rPr>
          <w:rFonts w:hAnsi="Times New Roman" w:ascii="Times New Roman"/>
        </w:rPr>
        <w:t xml:space="preserve"> </w:t>
      </w:r>
    </w:p>
    <w:p w:rsidRDefault="003D64F5" w:rsidP="00494732" w:rsidR="003D64F5">
      <w:pPr>
        <w:rPr>
          <w:rFonts w:hAnsi="Times New Roman" w:ascii="Times New Roman"/>
        </w:rPr>
      </w:pPr>
    </w:p>
    <w:p w:rsidRDefault="003D64F5" w:rsidP="00494732" w:rsidR="003D64F5">
      <w:pPr>
        <w:rPr>
          <w:rFonts w:hAnsi="Times New Roman" w:ascii="Times New Roman"/>
        </w:rPr>
      </w:pPr>
    </w:p>
    <w:p w:rsidRDefault="003D64F5" w:rsidP="003D64F5" w:rsidR="003D64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ŽDO KARLOVAC</w:t>
      </w:r>
    </w:p>
    <w:p w:rsidRDefault="003D64F5" w:rsidP="003D64F5" w:rsidR="003D64F5">
      <w:pPr>
        <w:jc w:val="right"/>
        <w:rPr>
          <w:rFonts w:hAnsi="Times New Roman" w:ascii="Times New Roman"/>
        </w:rPr>
      </w:pPr>
    </w:p>
    <w:p w:rsidRDefault="003D64F5" w:rsidP="003D64F5" w:rsidR="003D64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Stečajni upravitelj</w:t>
      </w:r>
    </w:p>
    <w:p w:rsidRDefault="003D64F5" w:rsidP="003D64F5" w:rsidR="003D64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Tomislav </w:t>
      </w:r>
      <w:proofErr w:type="spellStart"/>
      <w:r>
        <w:rPr>
          <w:rFonts w:hAnsi="Times New Roman" w:ascii="Times New Roman"/>
        </w:rPr>
        <w:t>Morsan</w:t>
      </w:r>
      <w:proofErr w:type="spellEnd"/>
    </w:p>
    <w:p w:rsidRDefault="003D64F5" w:rsidP="003D64F5" w:rsidR="003D64F5">
      <w:pPr>
        <w:jc w:val="right"/>
        <w:rPr>
          <w:rFonts w:hAnsi="Times New Roman" w:ascii="Times New Roman"/>
        </w:rPr>
      </w:pPr>
    </w:p>
    <w:p w:rsidRDefault="003D64F5" w:rsidP="003D64F5" w:rsidR="003D64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Odvjetničko društvo Buterin &amp; Posavec</w:t>
      </w:r>
    </w:p>
    <w:p w:rsidRDefault="003D64F5" w:rsidP="003D64F5" w:rsidR="003D64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Draškovićeva</w:t>
      </w:r>
      <w:proofErr w:type="spellEnd"/>
      <w:r>
        <w:rPr>
          <w:rFonts w:hAnsi="Times New Roman" w:ascii="Times New Roman"/>
        </w:rPr>
        <w:t xml:space="preserve"> 82</w:t>
      </w:r>
    </w:p>
    <w:p w:rsidRDefault="007B6529" w:rsidP="00393A1E" w:rsidR="007B6529" w:rsidRPr="00393A1E">
      <w:pPr>
        <w:pStyle w:val="Bezproreda2"/>
        <w:jc w:val="right"/>
        <w:rPr>
          <w:rFonts w:hAnsi="Times New Roman" w:ascii="Times New Roman"/>
          <w:sz w:val="24"/>
          <w:szCs w:val="24"/>
        </w:rPr>
      </w:pPr>
    </w:p>
    <w:p w:rsidRDefault="00393A1E" w:rsidP="00393A1E" w:rsidR="00393A1E" w:rsidRPr="00393A1E">
      <w:pPr>
        <w:pStyle w:val="Bezproreda2"/>
        <w:rPr>
          <w:rFonts w:hAnsi="Times New Roman" w:ascii="Times New Roman"/>
          <w:sz w:val="24"/>
          <w:szCs w:val="24"/>
        </w:rPr>
      </w:pPr>
      <w:r w:rsidRPr="00393A1E">
        <w:rPr>
          <w:rFonts w:hAnsi="Times New Roman" w:ascii="Times New Roman"/>
          <w:sz w:val="24"/>
          <w:szCs w:val="24"/>
        </w:rPr>
        <w:t xml:space="preserve"> </w:t>
      </w:r>
    </w:p>
    <w:p w:rsidRDefault="009E57A6" w:rsidP="009E57A6" w:rsidR="009E57A6">
      <w:pPr>
        <w:pStyle w:val="Bezproreda2"/>
        <w:jc w:val="both"/>
        <w:rPr>
          <w:rFonts w:hAnsi="Times New Roman" w:ascii="Times New Roman"/>
          <w:sz w:val="24"/>
          <w:szCs w:val="24"/>
        </w:rPr>
      </w:pPr>
      <w:r w:rsidRPr="009E57A6">
        <w:rPr>
          <w:rFonts w:hAnsi="Times New Roman" w:ascii="Times New Roman"/>
          <w:sz w:val="24"/>
          <w:szCs w:val="24"/>
        </w:rPr>
        <w:t>STEČAJNI DUŽNIK:</w:t>
      </w:r>
      <w:r>
        <w:rPr>
          <w:rFonts w:hAnsi="Times New Roman" w:ascii="Times New Roman"/>
          <w:sz w:val="24"/>
          <w:szCs w:val="24"/>
        </w:rPr>
        <w:t xml:space="preserve"> </w:t>
      </w:r>
      <w:r w:rsidRPr="009E57A6">
        <w:rPr>
          <w:rFonts w:hAnsi="Times New Roman" w:ascii="Times New Roman"/>
          <w:sz w:val="24"/>
          <w:szCs w:val="24"/>
        </w:rPr>
        <w:t>STARA HIŽA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9E57A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9E57A6">
        <w:rPr>
          <w:rFonts w:hAnsi="Times New Roman" w:ascii="Times New Roman"/>
          <w:sz w:val="24"/>
          <w:szCs w:val="24"/>
        </w:rPr>
        <w:t>Netretić</w:t>
      </w:r>
      <w:proofErr w:type="spellEnd"/>
      <w:r w:rsidRPr="009E57A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9E57A6">
        <w:rPr>
          <w:rFonts w:hAnsi="Times New Roman" w:ascii="Times New Roman"/>
          <w:sz w:val="24"/>
          <w:szCs w:val="24"/>
        </w:rPr>
        <w:t>Rešetarevo</w:t>
      </w:r>
      <w:proofErr w:type="spellEnd"/>
      <w:r w:rsidRPr="009E57A6">
        <w:rPr>
          <w:rFonts w:hAnsi="Times New Roman" w:ascii="Times New Roman"/>
          <w:sz w:val="24"/>
          <w:szCs w:val="24"/>
        </w:rPr>
        <w:t xml:space="preserve"> 21, </w:t>
      </w:r>
    </w:p>
    <w:p w:rsidRDefault="009E57A6" w:rsidP="009E57A6" w:rsidR="009E57A6">
      <w:pPr>
        <w:pStyle w:val="Bezproreda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</w:t>
      </w:r>
      <w:r w:rsidRPr="009E57A6">
        <w:rPr>
          <w:rFonts w:hAnsi="Times New Roman" w:ascii="Times New Roman"/>
          <w:sz w:val="24"/>
          <w:szCs w:val="24"/>
        </w:rPr>
        <w:t>OIB:63445452892</w:t>
      </w:r>
    </w:p>
    <w:p w:rsidRDefault="00164E02" w:rsidP="009E57A6" w:rsidR="00164E02">
      <w:pPr>
        <w:pStyle w:val="Bezproreda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164E02" w:rsidP="007B6529" w:rsidR="00164E02">
      <w:pPr>
        <w:pStyle w:val="Bezproreda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2153C" w:rsidRPr="0012153C">
        <w:rPr>
          <w:rFonts w:hAnsi="Times New Roman" w:ascii="Times New Roman"/>
          <w:sz w:val="24"/>
          <w:szCs w:val="24"/>
        </w:rPr>
        <w:t>Ročište za prodaj</w:t>
      </w:r>
      <w:r w:rsidR="0012153C">
        <w:rPr>
          <w:rFonts w:hAnsi="Times New Roman" w:ascii="Times New Roman"/>
          <w:sz w:val="24"/>
          <w:szCs w:val="24"/>
        </w:rPr>
        <w:t>u nekretnina stečajnog dužnika dvan</w:t>
      </w:r>
      <w:r w:rsidR="00393859">
        <w:rPr>
          <w:rFonts w:hAnsi="Times New Roman" w:ascii="Times New Roman"/>
          <w:sz w:val="24"/>
          <w:szCs w:val="24"/>
        </w:rPr>
        <w:t>a</w:t>
      </w:r>
      <w:r w:rsidR="0012153C">
        <w:rPr>
          <w:rFonts w:hAnsi="Times New Roman" w:ascii="Times New Roman"/>
          <w:sz w:val="24"/>
          <w:szCs w:val="24"/>
        </w:rPr>
        <w:t>estom</w:t>
      </w:r>
      <w:r w:rsidR="0012153C" w:rsidRPr="0012153C">
        <w:rPr>
          <w:rFonts w:hAnsi="Times New Roman" w:ascii="Times New Roman"/>
          <w:sz w:val="24"/>
          <w:szCs w:val="24"/>
        </w:rPr>
        <w:t xml:space="preserve"> usmenom javnom dražbom zakazano za </w:t>
      </w:r>
      <w:r w:rsidR="0012153C">
        <w:rPr>
          <w:rFonts w:hAnsi="Times New Roman" w:ascii="Times New Roman"/>
          <w:sz w:val="24"/>
          <w:szCs w:val="24"/>
        </w:rPr>
        <w:t>1</w:t>
      </w:r>
      <w:r w:rsidR="0012153C" w:rsidRPr="0012153C">
        <w:rPr>
          <w:rFonts w:hAnsi="Times New Roman" w:ascii="Times New Roman"/>
          <w:sz w:val="24"/>
          <w:szCs w:val="24"/>
        </w:rPr>
        <w:t xml:space="preserve">5. </w:t>
      </w:r>
      <w:r w:rsidR="0012153C">
        <w:rPr>
          <w:rFonts w:hAnsi="Times New Roman" w:ascii="Times New Roman"/>
          <w:sz w:val="24"/>
          <w:szCs w:val="24"/>
        </w:rPr>
        <w:t>siječnja</w:t>
      </w:r>
      <w:r w:rsidR="0012153C" w:rsidRPr="0012153C">
        <w:rPr>
          <w:rFonts w:hAnsi="Times New Roman" w:ascii="Times New Roman"/>
          <w:sz w:val="24"/>
          <w:szCs w:val="24"/>
        </w:rPr>
        <w:t xml:space="preserve"> 201</w:t>
      </w:r>
      <w:r w:rsidR="0012153C">
        <w:rPr>
          <w:rFonts w:hAnsi="Times New Roman" w:ascii="Times New Roman"/>
          <w:sz w:val="24"/>
          <w:szCs w:val="24"/>
        </w:rPr>
        <w:t>8. u 12</w:t>
      </w:r>
      <w:r w:rsidR="0012153C" w:rsidRPr="0012153C">
        <w:rPr>
          <w:rFonts w:hAnsi="Times New Roman" w:ascii="Times New Roman"/>
          <w:sz w:val="24"/>
          <w:szCs w:val="24"/>
        </w:rPr>
        <w:t>,00 sati u zgradi</w:t>
      </w:r>
      <w:r w:rsidR="0012153C">
        <w:rPr>
          <w:rFonts w:hAnsi="Times New Roman" w:ascii="Times New Roman"/>
          <w:sz w:val="24"/>
          <w:szCs w:val="24"/>
        </w:rPr>
        <w:t xml:space="preserve"> ovog suda</w:t>
      </w:r>
      <w:r>
        <w:rPr>
          <w:rFonts w:hAnsi="Times New Roman" w:ascii="Times New Roman"/>
          <w:sz w:val="24"/>
          <w:szCs w:val="24"/>
        </w:rPr>
        <w:t xml:space="preserve">, </w:t>
      </w:r>
      <w:r w:rsidR="007B6529">
        <w:rPr>
          <w:rFonts w:hAnsi="Times New Roman" w:ascii="Times New Roman"/>
          <w:sz w:val="24"/>
          <w:szCs w:val="24"/>
        </w:rPr>
        <w:t xml:space="preserve">zbog </w:t>
      </w:r>
      <w:r w:rsidR="0012153C">
        <w:rPr>
          <w:rFonts w:hAnsi="Times New Roman" w:ascii="Times New Roman"/>
          <w:sz w:val="24"/>
          <w:szCs w:val="24"/>
        </w:rPr>
        <w:t xml:space="preserve">spriječenosti </w:t>
      </w:r>
      <w:proofErr w:type="spellStart"/>
      <w:r w:rsidR="007B6529">
        <w:rPr>
          <w:rFonts w:hAnsi="Times New Roman" w:ascii="Times New Roman"/>
          <w:sz w:val="24"/>
          <w:szCs w:val="24"/>
        </w:rPr>
        <w:t>uredujućeg</w:t>
      </w:r>
      <w:proofErr w:type="spellEnd"/>
      <w:r w:rsidR="007B6529">
        <w:rPr>
          <w:rFonts w:hAnsi="Times New Roman" w:ascii="Times New Roman"/>
          <w:sz w:val="24"/>
          <w:szCs w:val="24"/>
        </w:rPr>
        <w:t xml:space="preserve"> suca, </w:t>
      </w:r>
      <w:r>
        <w:rPr>
          <w:rFonts w:hAnsi="Times New Roman" w:ascii="Times New Roman"/>
          <w:sz w:val="24"/>
          <w:szCs w:val="24"/>
        </w:rPr>
        <w:t>neće se održati.</w:t>
      </w:r>
      <w:r w:rsidR="00295782">
        <w:rPr>
          <w:rFonts w:hAnsi="Times New Roman" w:ascii="Times New Roman"/>
          <w:sz w:val="24"/>
          <w:szCs w:val="24"/>
        </w:rPr>
        <w:t xml:space="preserve"> </w:t>
      </w:r>
      <w:r w:rsidR="00C06A5D">
        <w:rPr>
          <w:rFonts w:hAnsi="Times New Roman" w:ascii="Times New Roman"/>
          <w:sz w:val="24"/>
          <w:szCs w:val="24"/>
        </w:rPr>
        <w:t>O novom ročištu će te biti obaviješteni pismenim putem.</w:t>
      </w:r>
    </w:p>
    <w:p w:rsidRDefault="00A035E6" w:rsidP="00A035E6" w:rsidR="00A035E6">
      <w:pPr>
        <w:pStyle w:val="Bezproreda2"/>
        <w:rPr>
          <w:rFonts w:hAnsi="Times New Roman" w:ascii="Times New Roman"/>
          <w:sz w:val="24"/>
          <w:szCs w:val="24"/>
        </w:rPr>
      </w:pPr>
    </w:p>
    <w:p w:rsidRDefault="006574A0" w:rsidP="007B6529" w:rsidR="00494732" w:rsidRPr="00DC7D0F">
      <w:pPr>
        <w:pStyle w:val="Bezproreda2"/>
        <w:jc w:val="right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94732" w:rsidP="0049473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9261C5">
        <w:rPr>
          <w:rFonts w:hAnsi="Times New Roman" w:ascii="Times New Roman"/>
        </w:rPr>
        <w:t>8</w:t>
      </w:r>
      <w:r w:rsidR="00164E02">
        <w:rPr>
          <w:rFonts w:hAnsi="Times New Roman" w:ascii="Times New Roman"/>
        </w:rPr>
        <w:t xml:space="preserve">. </w:t>
      </w:r>
      <w:r w:rsidR="007B6529">
        <w:rPr>
          <w:rFonts w:hAnsi="Times New Roman" w:ascii="Times New Roman"/>
        </w:rPr>
        <w:t>siječnja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7B6529">
        <w:rPr>
          <w:rFonts w:hAnsi="Times New Roman" w:ascii="Times New Roman"/>
        </w:rPr>
        <w:t>8</w:t>
      </w:r>
      <w:r w:rsidR="005516A1" w:rsidRPr="00DC7D0F">
        <w:rPr>
          <w:rFonts w:hAnsi="Times New Roman" w:ascii="Times New Roman"/>
        </w:rPr>
        <w:t>.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02681C" w:rsidR="0002681C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1B534A">
        <w:rPr>
          <w:rFonts w:hAnsi="Times New Roman" w:ascii="Times New Roman"/>
        </w:rPr>
        <w:t>, v.r.</w:t>
      </w:r>
    </w:p>
    <w:p w:rsidRDefault="001B534A" w:rsidP="0002681C" w:rsidR="001B534A">
      <w:pPr>
        <w:jc w:val="right"/>
        <w:rPr>
          <w:rFonts w:hAnsi="Times New Roman" w:ascii="Times New Roman"/>
        </w:rPr>
      </w:pPr>
    </w:p>
    <w:p w:rsidRDefault="001B534A" w:rsidP="0002681C" w:rsidR="001B53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:</w:t>
      </w:r>
    </w:p>
    <w:p w:rsidRDefault="001B534A" w:rsidP="0002681C" w:rsidR="001B534A" w:rsidRPr="00DC7D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EF6354" w:rsidP="00494732" w:rsidR="00EF6354" w:rsidRPr="00DC7D0F">
      <w:pPr>
        <w:rPr>
          <w:rFonts w:hAnsi="Times New Roman" w:ascii="Times New Roman"/>
        </w:rPr>
      </w:pPr>
    </w:p>
    <w:p w:rsidRDefault="009948B5" w:rsidR="009948B5" w:rsidRPr="00DC7D0F">
      <w:pPr>
        <w:rPr>
          <w:rFonts w:hAnsi="Times New Roman" w:ascii="Times New Roman"/>
        </w:rPr>
      </w:pPr>
    </w:p>
    <w:sectPr w:rsidSect="008452E3" w:rsidR="009948B5" w:rsidRPr="00DC7D0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A1E" w:rsidP="00393A1E" w:rsidR="00393A1E">
      <w:r>
        <w:separator/>
      </w:r>
    </w:p>
  </w:endnote>
  <w:endnote w:id="0" w:type="continuationSeparator">
    <w:p w:rsidRDefault="00393A1E" w:rsidP="00393A1E" w:rsidR="00393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A1E" w:rsidP="00393A1E" w:rsidR="00393A1E">
      <w:r>
        <w:separator/>
      </w:r>
    </w:p>
  </w:footnote>
  <w:footnote w:id="0" w:type="continuationSeparator">
    <w:p w:rsidRDefault="00393A1E" w:rsidP="00393A1E" w:rsidR="00393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A1E" w:rsidP="00393A1E" w:rsidR="00393A1E" w:rsidRPr="00393A1E">
    <w:pPr>
      <w:pStyle w:val="Zaglavlje"/>
      <w:jc w:val="right"/>
      <w:rPr>
        <w:rFonts w:hAnsi="Times New Roman" w:ascii="Times New Roman"/>
      </w:rPr>
    </w:pPr>
    <w:r w:rsidRPr="00393A1E">
      <w:rPr>
        <w:rFonts w:hAnsi="Times New Roman" w:ascii="Times New Roman"/>
      </w:rPr>
      <w:t xml:space="preserve">3 </w:t>
    </w:r>
    <w:r w:rsidR="009E57A6">
      <w:rPr>
        <w:rFonts w:hAnsi="Times New Roman" w:ascii="Times New Roman"/>
      </w:rPr>
      <w:t>St-111/12-112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5ACF"/>
    <w:rsid w:val="00116614"/>
    <w:rsid w:val="00116C24"/>
    <w:rsid w:val="0012106E"/>
    <w:rsid w:val="0012129F"/>
    <w:rsid w:val="0012153C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859"/>
    <w:rsid w:val="00393A1E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D64F5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A36"/>
    <w:rsid w:val="00431983"/>
    <w:rsid w:val="00431A13"/>
    <w:rsid w:val="00432F8E"/>
    <w:rsid w:val="00433E94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702A9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10FE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2C78"/>
    <w:rsid w:val="006F07D8"/>
    <w:rsid w:val="006F61D9"/>
    <w:rsid w:val="00700BC4"/>
    <w:rsid w:val="00703E67"/>
    <w:rsid w:val="00705901"/>
    <w:rsid w:val="00707A47"/>
    <w:rsid w:val="0071448D"/>
    <w:rsid w:val="00715FB1"/>
    <w:rsid w:val="00730122"/>
    <w:rsid w:val="0073158C"/>
    <w:rsid w:val="00734E86"/>
    <w:rsid w:val="007352D4"/>
    <w:rsid w:val="00736B11"/>
    <w:rsid w:val="00744B31"/>
    <w:rsid w:val="00750A1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5DA6"/>
    <w:rsid w:val="007964C9"/>
    <w:rsid w:val="007A4D72"/>
    <w:rsid w:val="007B0B00"/>
    <w:rsid w:val="007B3116"/>
    <w:rsid w:val="007B427B"/>
    <w:rsid w:val="007B4A4C"/>
    <w:rsid w:val="007B4D63"/>
    <w:rsid w:val="007B6529"/>
    <w:rsid w:val="007B7B0A"/>
    <w:rsid w:val="007C5E60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261C5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7A6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2640"/>
    <w:rsid w:val="00AC7441"/>
    <w:rsid w:val="00AD0A13"/>
    <w:rsid w:val="00AD1297"/>
    <w:rsid w:val="00AD4158"/>
    <w:rsid w:val="00AD43B6"/>
    <w:rsid w:val="00AD43F3"/>
    <w:rsid w:val="00AD7254"/>
    <w:rsid w:val="00AD762D"/>
    <w:rsid w:val="00AE2551"/>
    <w:rsid w:val="00AE5A1D"/>
    <w:rsid w:val="00AF0119"/>
    <w:rsid w:val="00AF360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C0190A"/>
    <w:rsid w:val="00C0331D"/>
    <w:rsid w:val="00C06A5D"/>
    <w:rsid w:val="00C14406"/>
    <w:rsid w:val="00C22E27"/>
    <w:rsid w:val="00C22F8C"/>
    <w:rsid w:val="00C24734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248A"/>
    <w:rsid w:val="00C73754"/>
    <w:rsid w:val="00C73BE3"/>
    <w:rsid w:val="00C7580C"/>
    <w:rsid w:val="00C80B3A"/>
    <w:rsid w:val="00C80C46"/>
    <w:rsid w:val="00C8240C"/>
    <w:rsid w:val="00C83AD2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7648"/>
    <w:rsid w:val="00DA787D"/>
    <w:rsid w:val="00DA7FB4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E33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Zaglavlje" w:type="paragraph">
    <w:name w:val="header"/>
    <w:basedOn w:val="Normal"/>
    <w:link w:val="ZaglavljeChar"/>
    <w:rsid w:val="00393A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3A1E"/>
    <w:rPr>
      <w:sz w:val="24"/>
      <w:szCs w:val="24"/>
    </w:rPr>
  </w:style>
  <w:style w:styleId="Podnoje" w:type="paragraph">
    <w:name w:val="footer"/>
    <w:basedOn w:val="Normal"/>
    <w:link w:val="PodnojeChar"/>
    <w:rsid w:val="00393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3A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0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Zaglavlje" w:type="paragraph">
    <w:name w:val="header"/>
    <w:basedOn w:val="Normal"/>
    <w:link w:val="ZaglavljeChar"/>
    <w:rsid w:val="00393A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3A1E"/>
    <w:rPr>
      <w:sz w:val="24"/>
      <w:szCs w:val="24"/>
    </w:rPr>
  </w:style>
  <w:style w:styleId="Podnoje" w:type="paragraph">
    <w:name w:val="footer"/>
    <w:basedOn w:val="Normal"/>
    <w:link w:val="PodnojeChar"/>
    <w:rsid w:val="00393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3A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0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C2008-FEA2-4A4A-99A0-63F811C6F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93</properties:Words>
  <properties:Characters>568</properties:Characters>
  <properties:Lines>33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2018-01-08T13:12:00Z</dcterms:created>
  <dc:creator>ggrcic</dc:creator>
  <cp:lastModifiedBy>Žana Livaja</cp:lastModifiedBy>
  <cp:lastPrinted>2016-03-22T08:29:00Z</cp:lastPrinted>
  <dcterms:modified xmlns:xsi="http://www.w3.org/2001/XMLSchema-instance" xsi:type="dcterms:W3CDTF">2018-01-08T13:23:00Z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