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4b1cb" w14:paraId="244b1c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35FBD" w:rsidP="00635FBD" w:rsidR="00635FBD">
      <w:pPr>
        <w:pStyle w:val="Bezproreda"/>
        <w:jc w:val="right"/>
        <w:rPr>
          <w:b/>
        </w:rPr>
      </w:pPr>
      <w:r>
        <w:rPr>
          <w:b/>
        </w:rPr>
        <w:t xml:space="preserve">  3 St-260/2016-7</w:t>
      </w:r>
    </w:p>
    <w:p w:rsidRDefault="00635FBD" w:rsidP="00635FBD" w:rsidR="00635FBD">
      <w:pPr>
        <w:jc w:val="center"/>
        <w:rPr>
          <w:b/>
        </w:rPr>
      </w:pPr>
      <w:r>
        <w:rPr>
          <w:b/>
        </w:rPr>
        <w:t>R E P U B L I K A  H R V A T S K A</w:t>
      </w:r>
    </w:p>
    <w:p w:rsidRDefault="00635FBD" w:rsidP="00635FBD" w:rsidR="00635FBD">
      <w:pPr>
        <w:jc w:val="center"/>
        <w:rPr>
          <w:b/>
        </w:rPr>
      </w:pPr>
      <w:r>
        <w:rPr>
          <w:b/>
        </w:rPr>
        <w:t>R J E Š E N J E</w:t>
      </w:r>
    </w:p>
    <w:p w:rsidRDefault="00635FBD" w:rsidP="00635FBD" w:rsidR="00635FBD">
      <w:pPr>
        <w:ind w:firstLine="851"/>
        <w:jc w:val="both"/>
      </w:pPr>
      <w:r>
        <w:t xml:space="preserve">TRGOVAČKI SUD U BJELOVARU, OIB: 07942269267, po stečajnom sucu Sanjani Zorinc, u stečajnom postupku nad dužnikom ZANA jednostavno društvo s ograničenom odgovornošću za proizvodnju, trgovinu i usluge, Virovitica, Matije Gupca 125, OIB: 47709549091, dana 5. travnja 2017. godine  </w:t>
      </w:r>
    </w:p>
    <w:p w:rsidRDefault="00635FBD" w:rsidP="00635FBD" w:rsidR="00635FBD">
      <w:pPr>
        <w:jc w:val="center"/>
        <w:rPr>
          <w:b/>
        </w:rPr>
      </w:pPr>
      <w:r>
        <w:rPr>
          <w:b/>
        </w:rPr>
        <w:t>r i j e š i o   j e</w:t>
      </w:r>
    </w:p>
    <w:p w:rsidRDefault="00635FBD" w:rsidP="00635FBD" w:rsidR="00635FBD">
      <w:pPr>
        <w:ind w:firstLine="851"/>
        <w:jc w:val="both"/>
      </w:pPr>
      <w:r>
        <w:t xml:space="preserve">I. Otvara se stečajni postupak nad dužnikom ZANA jednostavno društvo s ograničenom odgovornošću za proizvodnju, trgovinu i usluge, Virovitica, Matije Gupca 125, OIB: 47709549091. </w:t>
      </w:r>
    </w:p>
    <w:p w:rsidRDefault="00635FBD" w:rsidP="00635FBD" w:rsidR="00635FBD">
      <w:pPr>
        <w:ind w:firstLine="851"/>
        <w:jc w:val="both"/>
      </w:pPr>
      <w:r>
        <w:t xml:space="preserve">II. Za stečajnog upravitelja imenuje se Ivan </w:t>
      </w:r>
      <w:proofErr w:type="spellStart"/>
      <w:r>
        <w:t>Gjurašić</w:t>
      </w:r>
      <w:proofErr w:type="spellEnd"/>
      <w:r>
        <w:t>, dipl. pravnik  iz Zagreba, Petrinjska 28, OIB: 66025260916.</w:t>
      </w:r>
    </w:p>
    <w:p w:rsidRDefault="00635FBD" w:rsidP="00635FBD" w:rsidR="00635FBD">
      <w:pPr>
        <w:ind w:firstLine="851"/>
        <w:jc w:val="both"/>
        <w:rPr>
          <w:szCs w:val="20"/>
        </w:rPr>
      </w:pPr>
      <w:r>
        <w:t>III. Zaključuje se stečajni postupak nad dužnikom ZANA jednostavno društvo s ograničenom odgovornošću za proizvodnju, trgovinu i usluge, Virovitica, Matije Gupca 125, OIB: 47709549091.</w:t>
      </w:r>
    </w:p>
    <w:p w:rsidRDefault="00635FBD" w:rsidP="00635FBD" w:rsidR="00635FBD">
      <w:pPr>
        <w:pStyle w:val="Bezproreda"/>
        <w:ind w:firstLine="851"/>
        <w:jc w:val="both"/>
      </w:pPr>
      <w:r>
        <w:t>IV. Stečajni postupak je otvoren i zaključen s danom 5. travnja 2017. godine u 9,00 sati, kada je ovo rješenje objavljeno na e-oglasnoj ploči ovoga suda.</w:t>
      </w:r>
    </w:p>
    <w:p w:rsidRDefault="00635FBD" w:rsidP="00635FBD" w:rsidR="00635FBD">
      <w:pPr>
        <w:pStyle w:val="Bezproreda"/>
        <w:ind w:firstLine="851"/>
        <w:jc w:val="both"/>
        <w:rPr>
          <w:rFonts w:eastAsiaTheme="minorHAnsi"/>
          <w:lang w:eastAsia="en-US"/>
        </w:rPr>
      </w:pPr>
    </w:p>
    <w:p w:rsidRDefault="00635FBD" w:rsidP="00635FBD" w:rsidR="00635FBD">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35FBD" w:rsidP="00635FBD" w:rsidR="00635FBD">
      <w:pPr>
        <w:ind w:firstLine="851"/>
        <w:jc w:val="both"/>
      </w:pPr>
      <w:r>
        <w:t>VI. Nakon pravomoćnosti ovoga rješenja stečajni dužnik će se brisati iz sudskog registra.</w:t>
      </w:r>
    </w:p>
    <w:p w:rsidRDefault="00635FBD" w:rsidP="00635FBD" w:rsidR="00635FBD">
      <w:pPr>
        <w:jc w:val="center"/>
        <w:rPr>
          <w:b/>
        </w:rPr>
      </w:pPr>
      <w:r>
        <w:rPr>
          <w:b/>
        </w:rPr>
        <w:t>Obrazloženje</w:t>
      </w:r>
    </w:p>
    <w:p w:rsidRDefault="00635FBD" w:rsidP="00635FBD" w:rsidR="00635FBD">
      <w:pPr>
        <w:jc w:val="both"/>
      </w:pPr>
      <w:r>
        <w:tab/>
        <w:t>Rješenjem ovog suda 3 St-260/2016-2 od 9. veljače 2017. godine pokrenut je postupak radi utvrđivanja pretpostavki za otvaranje stečajnog postupka nad trgovačkim društvom ZANA j.d.o.o. Virovitica.</w:t>
      </w:r>
    </w:p>
    <w:p w:rsidRDefault="00635FBD" w:rsidP="00635FBD" w:rsidR="00635FBD">
      <w:pPr>
        <w:jc w:val="both"/>
      </w:pPr>
      <w:r>
        <w:tab/>
        <w:t xml:space="preserve">Rješenjem je sud pozvao zakonskog zastupnika dužnika Zvonka </w:t>
      </w:r>
      <w:proofErr w:type="spellStart"/>
      <w:r>
        <w:t>Galešića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635FBD" w:rsidP="00635FBD" w:rsidR="00635FBD">
      <w:pPr>
        <w:jc w:val="center"/>
      </w:pPr>
      <w:r>
        <w:lastRenderedPageBreak/>
        <w:t>-2-</w:t>
      </w:r>
    </w:p>
    <w:p w:rsidRDefault="00635FBD" w:rsidP="00635FBD" w:rsidR="00635FBD">
      <w:pPr>
        <w:pStyle w:val="Bezproreda"/>
        <w:jc w:val="right"/>
        <w:rPr>
          <w:b/>
        </w:rPr>
      </w:pPr>
      <w:r>
        <w:rPr>
          <w:b/>
        </w:rPr>
        <w:t>3 St-260/2016-7</w:t>
      </w:r>
    </w:p>
    <w:p w:rsidRDefault="00635FBD" w:rsidP="00635FBD" w:rsidR="00635FBD">
      <w:pPr>
        <w:jc w:val="both"/>
      </w:pPr>
      <w:r>
        <w:tab/>
        <w:t xml:space="preserve">Ročište radi izjašnjenja o prijedlogu i rasprave o uvjetima za otvaranje stečajnog postupka sazvano je 9. ožujka 2017. godine. Na ročište je pristupio direktor stečajnog dužnika Zvonko </w:t>
      </w:r>
      <w:proofErr w:type="spellStart"/>
      <w:r>
        <w:t>Galešić</w:t>
      </w:r>
      <w:proofErr w:type="spellEnd"/>
      <w:r>
        <w:t xml:space="preserve">. Direktor stečajnog dužnika naveo je da društvo nema nikakvu imovinu, nema potraživanja, a račun društva je blokiran. Ne protivi se otvaranju i zaključenju stečajnog postupka. </w:t>
      </w:r>
    </w:p>
    <w:p w:rsidRDefault="00635FBD" w:rsidP="00635FBD" w:rsidR="00635FBD">
      <w:pPr>
        <w:jc w:val="both"/>
      </w:pPr>
      <w:r>
        <w:tab/>
        <w:t>Sud je rješenjem od 9. ožujka 2017. godine pozvao osobe koje imaju pravni interes za provedbu stečajnog postupka da u roku 15 dana uplate predujam za namirenje troškova prethodnog i otvorenog stečajnog postupka u iznosu 20.000,00 kn. To je rješenje objavljeno je 9. ožujka 2017. godine i u roku 15 dana od objave nije uplaćen predujam za namirenje troškova prethodnog i otvorenog stečajnog postupka.</w:t>
      </w:r>
    </w:p>
    <w:p w:rsidRDefault="00635FBD" w:rsidP="00635FBD" w:rsidR="00635FBD">
      <w:pPr>
        <w:jc w:val="both"/>
      </w:pPr>
      <w:r>
        <w:tab/>
        <w:t>Stoga je temeljem čl. 132. st. 2. Stečajnog zakona ("Narodne novine" br.  71/15, dalje SZ) riješeno kao u izreci.</w:t>
      </w:r>
    </w:p>
    <w:p w:rsidRDefault="00635FBD" w:rsidP="00635FBD" w:rsidR="00635FBD">
      <w:pPr>
        <w:jc w:val="both"/>
      </w:pPr>
      <w:r>
        <w:tab/>
        <w:t>Nakon zaključenja stečajnog postupka, stečajni upravitelj će po potrebi postupiti u skladu sa čl. 133. st. 1. SZ-a te je riješeno kao u  točki V. izreke ovog rješenja.</w:t>
      </w:r>
    </w:p>
    <w:p w:rsidRDefault="00635FBD" w:rsidP="00635FBD" w:rsidR="00635FBD">
      <w:pPr>
        <w:jc w:val="both"/>
      </w:pPr>
      <w:r>
        <w:tab/>
        <w:t xml:space="preserve">Nakon pravomoćnosti ovog rješenja dužnik će se temeljem čl. 286. st. 3. SZ-a brisati iz sudskog registra te je riješeno kao u točki VI. izreke ovog rješenja. </w:t>
      </w:r>
    </w:p>
    <w:p w:rsidRDefault="00635FBD" w:rsidP="00635FBD" w:rsidR="00635FBD">
      <w:pPr>
        <w:jc w:val="center"/>
      </w:pPr>
      <w:r>
        <w:t xml:space="preserve">U Bjelovaru, 5. travnja 2017. godine </w:t>
      </w:r>
    </w:p>
    <w:p w:rsidRDefault="00635FBD" w:rsidP="00635FBD" w:rsidR="00635FBD">
      <w:pPr>
        <w:pStyle w:val="Bezproreda"/>
        <w:rPr>
          <w:b/>
        </w:rPr>
      </w:pPr>
      <w:r>
        <w:t xml:space="preserve">                                                                                                    </w:t>
      </w:r>
      <w:r>
        <w:rPr>
          <w:b/>
        </w:rPr>
        <w:t>STEČAJNI SUDAC</w:t>
      </w:r>
    </w:p>
    <w:p w:rsidRDefault="00635FBD" w:rsidP="00635FBD" w:rsidR="00635FBD">
      <w:pPr>
        <w:pStyle w:val="Bezproreda"/>
      </w:pPr>
      <w:r>
        <w:t xml:space="preserve">                                                                                                    SANJANA ZORINC        </w:t>
      </w:r>
    </w:p>
    <w:p w:rsidRDefault="00635FBD" w:rsidP="00635FBD" w:rsidR="00635FBD">
      <w:pPr>
        <w:pStyle w:val="Bezproreda"/>
      </w:pPr>
    </w:p>
    <w:p w:rsidRDefault="00635FBD" w:rsidP="00635FBD" w:rsidR="00635FBD">
      <w:pPr>
        <w:pStyle w:val="Bezproreda"/>
      </w:pPr>
      <w:r>
        <w:t xml:space="preserve">                                              </w:t>
      </w:r>
      <w:r>
        <w:tab/>
        <w:t xml:space="preserve">         </w:t>
      </w:r>
    </w:p>
    <w:p w:rsidRDefault="00635FBD" w:rsidP="00635FBD" w:rsidR="00635FBD">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635FBD" w:rsidP="00635FBD" w:rsidR="00635FBD">
      <w:pPr>
        <w:pStyle w:val="Bezproreda"/>
      </w:pPr>
      <w:proofErr w:type="spellStart"/>
      <w:r>
        <w:t>Rj</w:t>
      </w:r>
      <w:proofErr w:type="spellEnd"/>
      <w:r>
        <w:t>.</w:t>
      </w:r>
    </w:p>
    <w:p w:rsidRDefault="00635FBD" w:rsidP="00635FBD" w:rsidR="00635FBD">
      <w:pPr>
        <w:pStyle w:val="Bezproreda"/>
      </w:pPr>
      <w:r>
        <w:t>1. DNA: FINI, Podružnica Bjelovar- putem e-oglasne ploče suda</w:t>
      </w:r>
    </w:p>
    <w:p w:rsidRDefault="00635FBD" w:rsidP="00635FBD" w:rsidR="00635FBD">
      <w:pPr>
        <w:pStyle w:val="Bezproreda"/>
      </w:pPr>
      <w:r>
        <w:t xml:space="preserve">               stečajnom upravitelju - putem e-oglasne ploče suda i putem pošte</w:t>
      </w:r>
    </w:p>
    <w:p w:rsidRDefault="00635FBD" w:rsidP="00635FBD" w:rsidR="00635FBD">
      <w:pPr>
        <w:pStyle w:val="Bezproreda"/>
      </w:pPr>
      <w:r>
        <w:t xml:space="preserve">               direktoru stečajnog dužnika – putem e-oglasne ploče suda i putem pošte</w:t>
      </w:r>
    </w:p>
    <w:p w:rsidRDefault="00635FBD" w:rsidP="00635FBD" w:rsidR="00635FBD">
      <w:pPr>
        <w:pStyle w:val="Bezproreda"/>
      </w:pPr>
      <w:r>
        <w:t xml:space="preserve">               ŽDO Bjelovar – putem e-oglasne ploče suda</w:t>
      </w:r>
    </w:p>
    <w:p w:rsidRDefault="00635FBD" w:rsidP="00635FBD" w:rsidR="00635FBD">
      <w:pPr>
        <w:pStyle w:val="Bezproreda"/>
      </w:pPr>
      <w:r>
        <w:t xml:space="preserve">               Porezna uprava Virovitica – putem e-oglasne ploče suda</w:t>
      </w:r>
    </w:p>
    <w:p w:rsidRDefault="00635FBD" w:rsidP="00635FBD" w:rsidR="00635FBD">
      <w:pPr>
        <w:pStyle w:val="Bezproreda"/>
      </w:pPr>
      <w:r>
        <w:t xml:space="preserve">               e-oglasna ploča ovoga suda</w:t>
      </w:r>
    </w:p>
    <w:p w:rsidRDefault="00635FBD" w:rsidP="00635FBD" w:rsidR="00635FBD">
      <w:pPr>
        <w:pStyle w:val="Bezproreda"/>
      </w:pPr>
      <w:r>
        <w:t xml:space="preserve">               sudskom registru - nakon pravomoćnosti rješenja</w:t>
      </w:r>
    </w:p>
    <w:p w:rsidRDefault="00635FBD" w:rsidP="00635FBD" w:rsidR="00635FBD">
      <w:pPr>
        <w:pStyle w:val="Bezproreda"/>
      </w:pPr>
      <w:r>
        <w:t>2. Sc. pravomoćnost</w:t>
      </w:r>
    </w:p>
    <w:p w:rsidRDefault="00635FBD" w:rsidP="00635FBD" w:rsidR="00635FBD">
      <w:pPr>
        <w:pStyle w:val="Bezproreda"/>
      </w:pPr>
      <w:proofErr w:type="spellStart"/>
      <w:r>
        <w:t>Bj</w:t>
      </w:r>
      <w:proofErr w:type="spellEnd"/>
      <w:r>
        <w:t>. 5.4.2017.</w:t>
      </w:r>
      <w:bookmarkStart w:name="_GoBack" w:id="0"/>
      <w:bookmarkEnd w:id="0"/>
    </w:p>
    <w:sectPr w:rsidSect="0032366B" w:rsidR="00635FBD">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5FBD"/>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19603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St-260/2016-7</izvorni_sadrzaj>
    <derivirana_varijabla naziv="DomainObject.Oznaka_1">St-260/2016-7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izvorni_sadrzaj>
    <derivirana_varijabla naziv="DomainObject.Predmet.Broj_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St-260/2016</izvorni_sadrzaj>
    <derivirana_varijabla naziv="DomainObject.Predmet.OznakaBroj_1">St-260/2016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ZANA jednostavno društvo s ograničenom odgovornošću za proizvodnju, trgovinu i usluge, Virovitica</izvorni_sadrzaj>
    <derivirana_varijabla naziv="DomainObject.Predmet.ProtustrankaFormated_1">  ZANA jednostavno društvo s ograničenom odgovornošću za proizvodnju, trgovinu i usluge, Virovitica</derivirana_varijabla>
  </DomainObject.Predmet.ProtustrankaFormated>
  <DomainObject.Predmet.ProtustrankaFormatedOIB>
    <izvorni_sadrzaj>  ZANA jednostavno društvo s ograničenom odgovornošću za proizvodnju, trgovinu i usluge, Virovitica, OIB 47709549091</izvorni_sadrzaj>
    <derivirana_varijabla naziv="DomainObject.Predmet.ProtustrankaFormatedOIB_1">  ZANA jednostavno društvo s ograničenom odgovornošću za proizvodnju, trgovinu i usluge, Virovitica, OIB 47709549091</derivirana_varijabla>
  </DomainObject.Predmet.ProtustrankaFormatedOIB>
  <DomainObject.Predmet.ProtustrankaFormatedWithAdress>
    <izvorni_sadrzaj> ZANA jednostavno društvo s ograničenom odgovornošću za proizvodnju, trgovinu i usluge, Virovitica, Matije Gupca 125, 33000 Virovitica</izvorni_sadrzaj>
    <derivirana_varijabla naziv="DomainObject.Predmet.ProtustrankaFormatedWithAdress_1"> ZANA jednostavno društvo s ograničenom odgovornošću za proizvodnju, trgovinu i usluge, Virovitica, Matije Gupca 125, 33000 Virovitica</derivirana_varijabla>
  </DomainObject.Predmet.ProtustrankaFormatedWithAdress>
  <DomainObject.Predmet.ProtustrankaFormatedWithAdressOIB>
    <izvorni_sadrzaj> ZANA jednostavno društvo s ograničenom odgovornošću za proizvodnju, trgovinu i usluge, Virovitica, OIB 47709549091, Matije Gupca 125, 33000 Virovitica</izvorni_sadrzaj>
    <derivirana_varijabla naziv="DomainObject.Predmet.ProtustrankaFormatedWithAdressOIB_1"> ZANA jednostavno društvo s ograničenom odgovornošću za proizvodnju, trgovinu i usluge, Virovitica, OIB 47709549091, Matije Gupca 125, 33000 Virovitica</derivirana_varijabla>
  </DomainObject.Predmet.ProtustrankaFormatedWithAdressOIB>
  <DomainObject.Predmet.ProtustrankaWithAdress>
    <izvorni_sadrzaj>ZANA jednostavno društvo s ograničenom odgovornošću za proizvodnju, trgovinu i usluge, Virovitica Matije Gupca 125, 33000 Virovitica</izvorni_sadrzaj>
    <derivirana_varijabla naziv="DomainObject.Predmet.ProtustrankaWithAdress_1">ZANA jednostavno društvo s ograničenom odgovornošću za proizvodnju, trgovinu i usluge, Virovitica Matije Gupca 125, 33000 Virovitica</derivirana_varijabla>
  </DomainObject.Predmet.ProtustrankaWithAdress>
  <DomainObject.Predmet.ProtustrankaWithAdressOIB>
    <izvorni_sadrzaj>ZANA jednostavno društvo s ograničenom odgovornošću za proizvodnju, trgovinu i usluge, Virovitica, OIB 47709549091, Matije Gupca 125, 33000 Virovitica</izvorni_sadrzaj>
    <derivirana_varijabla naziv="DomainObject.Predmet.ProtustrankaWithAdressOIB_1">ZANA jednostavno društvo s ograničenom odgovornošću za proizvodnju, trgovinu i usluge, Virovitica, OIB 47709549091, Matije Gupca 125, 33000 Virovitica</derivirana_varijabla>
  </DomainObject.Predmet.ProtustrankaWithAdressOIB>
  <DomainObject.Predmet.ProtustrankaNazivFormated>
    <izvorni_sadrzaj>ZANA jednostavno društvo s ograničenom odgovornošću za proizvodnju, trgovinu i usluge, Virovitica</izvorni_sadrzaj>
    <derivirana_varijabla naziv="DomainObject.Predmet.ProtustrankaNazivFormated_1">ZANA jednostavno društvo s ograničenom odgovornošću za proizvodnju, trgovinu i usluge, Virovitica</derivirana_varijabla>
  </DomainObject.Predmet.ProtustrankaNazivFormated>
  <DomainObject.Predmet.ProtustrankaNazivFormatedOIB>
    <izvorni_sadrzaj>ZANA jednostavno društvo s ograničenom odgovornošću za proizvodnju, trgovinu i usluge, Virovitica, OIB 47709549091</izvorni_sadrzaj>
    <derivirana_varijabla naziv="DomainObject.Predmet.ProtustrankaNazivFormatedOIB_1">ZANA jednostavno društvo s ograničenom odgovornošću za proizvodnju, trgovinu i usluge, Virovitica, OIB 47709549091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ZANA jednostavno društvo s ograničenom odgovornošću za proizvodnju, trgovinu i usluge, Virovitica</item>
    </izvorni_sadrzaj>
    <derivirana_varijabla naziv="DomainObject.Predmet.ProtuStrankaListFormated_1">
      <item>ZANA jednostavno društvo s ograničenom odgovornošću za proizvodnju, trgovinu i usluge, Virovitica</item>
    </derivirana_varijabla>
  </DomainObject.Predmet.ProtuStrankaListFormated>
  <DomainObject.Predmet.ProtuStrankaListFormatedOIB>
    <izvorni_sadrzaj>
      <item>ZANA jednostavno društvo s ograničenom odgovornošću za proizvodnju, trgovinu i usluge, Virovitica, OIB 47709549091</item>
    </izvorni_sadrzaj>
    <derivirana_varijabla naziv="DomainObject.Predmet.ProtuStrankaListFormatedOIB_1">
      <item>ZANA jednostavno društvo s ograničenom odgovornošću za proizvodnju, trgovinu i usluge, Virovitica, OIB 47709549091</item>
    </derivirana_varijabla>
  </DomainObject.Predmet.ProtuStrankaListFormatedOIB>
  <DomainObject.Predmet.ProtuStrankaListFormatedWithAdress>
    <izvorni_sadrzaj>
      <item>ZANA jednostavno društvo s ograničenom odgovornošću za proizvodnju, trgovinu i usluge, Virovitica, Matije Gupca 125, 33000 Virovitica</item>
    </izvorni_sadrzaj>
    <derivirana_varijabla naziv="DomainObject.Predmet.ProtuStrankaListFormatedWithAdress_1">
      <item>ZANA jednostavno društvo s ograničenom odgovornošću za proizvodnju, trgovinu i usluge, Virovitica, Matije Gupca 125, 33000 Virovitica</item>
    </derivirana_varijabla>
  </DomainObject.Predmet.ProtuStrankaListFormatedWithAdress>
  <DomainObject.Predmet.ProtuStrankaListFormatedWithAdressOIB>
    <izvorni_sadrzaj>
      <item>ZANA jednostavno društvo s ograničenom odgovornošću za proizvodnju, trgovinu i usluge, Virovitica, OIB 47709549091, Matije Gupca 125, 33000 Virovitica</item>
    </izvorni_sadrzaj>
    <derivirana_varijabla naziv="DomainObject.Predmet.ProtuStrankaListFormatedWithAdressOIB_1">
      <item>ZANA jednostavno društvo s ograničenom odgovornošću za proizvodnju, trgovinu i usluge, Virovitica, OIB 47709549091, Matije Gupca 125, 33000 Virovitica</item>
    </derivirana_varijabla>
  </DomainObject.Predmet.ProtuStrankaListFormatedWithAdressOIB>
  <DomainObject.Predmet.ProtuStrankaListNazivFormated>
    <izvorni_sadrzaj>
      <item>ZANA jednostavno društvo s ograničenom odgovornošću za proizvodnju, trgovinu i usluge, Virovitica</item>
    </izvorni_sadrzaj>
    <derivirana_varijabla naziv="DomainObject.Predmet.ProtuStrankaListNazivFormated_1">
      <item>ZANA jednostavno društvo s ograničenom odgovornošću za proizvodnju, trgovinu i usluge, Virovitica</item>
    </derivirana_varijabla>
  </DomainObject.Predmet.ProtuStrankaListNazivFormated>
  <DomainObject.Predmet.ProtuStrankaListNazivFormatedOIB>
    <izvorni_sadrzaj>
      <item>ZANA jednostavno društvo s ograničenom odgovornošću za proizvodnju, trgovinu i usluge, Virovitica, OIB 47709549091</item>
    </izvorni_sadrzaj>
    <derivirana_varijabla naziv="DomainObject.Predmet.ProtuStrankaListNazivFormatedOIB_1">
      <item>ZANA jednostavno društvo s ograničenom odgovornošću za proizvodnju, trgovinu i usluge, Virovitica, OIB 47709549091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St-260/2016-7</izvorni_sadrzaj>
    <derivirana_varijabla naziv="DomainObject.PoslovniBrojDokumenta_1">St-260/2016-7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ZANA jednostavno društvo s ograničenom odgovornošću za proizvodnju, trgovinu i usluge, Virovitica</izvorni_sadrzaj>
    <derivirana_varijabla naziv="DomainObject.Predmet.ProtustrankaIDrugi_1">ZANA jednostavno društvo s ograničenom odgovornošću za proizvodnju, trgovinu i usluge,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ZANA jednostavno društvo s ograničenom odgovornošću za proizvodnju, trgovinu i usluge, Virovitica, OIB 47709549091, Matije Gupca 125, 33000 Virovitica</izvorni_sadrzaj>
    <derivirana_varijabla naziv="DomainObject.Predmet.ProtustrankaIDrugiAdressOIB_1">ZANA jednostavno društvo s ograničenom odgovornošću za proizvodnju, trgovinu i usluge, Virovitica, OIB 47709549091, Matije Gupca 125,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ZANA jednostavno društvo s ograničenom odgovornošću za proizvodnju, trgovinu i usluge, Virovitica</item>
    </izvorni_sadrzaj>
    <derivirana_varijabla naziv="DomainObject.Predmet.SudioniciListNaziv_1">
      <item>FINA, RC ZAGREB, Podružnica Bjelovar</item>
      <item>ZANA jednostavno društvo s ograničenom odgovornošću za proizvodnju, trgovinu i usluge, Virovitica</item>
    </derivirana_varijabla>
  </DomainObject.Predmet.SudioniciListNaziv>
  <DomainObject.Predmet.SudioniciListAdressOIB>
    <izvorni_sadrzaj>
      <item>FINA, RC ZAGREB, Podružnica Bjelovar, OIB 85821130368, F. Supila 4,43000 Bjelovar</item>
      <item>ZANA jednostavno društvo s ograničenom odgovornošću za proizvodnju, trgovinu i usluge, Virovitica, OIB 47709549091, Matije Gupca 125,33000 Virovitica</item>
    </izvorni_sadrzaj>
    <derivirana_varijabla naziv="DomainObject.Predmet.SudioniciListAdressOIB_1">
      <item>FINA, RC ZAGREB, Podružnica Bjelovar, OIB 85821130368, F. Supila 4,43000 Bjelovar</item>
      <item>ZANA jednostavno društvo s ograničenom odgovornošću za proizvodnju, trgovinu i usluge, Virovitica, OIB 47709549091, Matije Gupca 125,33000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143F2F-C71F-464D-978C-7520391F64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616</properties:Words>
  <properties:Characters>3378</properties:Characters>
  <properties:Lines>73</properties:Lines>
  <properties:Paragraphs>35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2017-04-05T06:48:00Z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St-260/2016-7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