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c7f3" w14:paraId="686c7f3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AE61CA">
        <w:t>220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AE61CA">
        <w:t>SZILAGYI</w:t>
      </w:r>
      <w:r>
        <w:t xml:space="preserve"> d.o.o.</w:t>
      </w:r>
      <w:r w:rsidR="00AE61CA">
        <w:t xml:space="preserve"> "u likvidaciji"</w:t>
      </w:r>
      <w:r w:rsidR="00DE5384">
        <w:t>,</w:t>
      </w:r>
      <w:r w:rsidR="00AF2C11">
        <w:t xml:space="preserve"> </w:t>
      </w:r>
      <w:r w:rsidR="00AE61CA">
        <w:t>Prelog</w:t>
      </w:r>
      <w:r w:rsidR="00AF2C11">
        <w:t xml:space="preserve">, </w:t>
      </w:r>
      <w:r w:rsidR="00AE61CA">
        <w:t>Jug II, kbr. 10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AE61CA" w:rsidRPr="00AE61CA">
        <w:t>070074138</w:t>
      </w:r>
      <w:r w:rsidR="00F10C2B">
        <w:t>, OIB:</w:t>
      </w:r>
      <w:r w:rsidR="00677B02" w:rsidRPr="00677B02">
        <w:t xml:space="preserve"> </w:t>
      </w:r>
      <w:r w:rsidR="00AE61CA" w:rsidRPr="00AE61CA">
        <w:t>14118927031</w:t>
      </w:r>
      <w:r w:rsidR="00637444">
        <w:t xml:space="preserve">, dana </w:t>
      </w:r>
      <w:r w:rsidR="00677B02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AE61CA">
        <w:t xml:space="preserve">SZILAGYI d.o.o. "u likvidaciji", Prelog, Jug II, kbr. 10, MBS: </w:t>
      </w:r>
      <w:r w:rsidR="00AE61CA" w:rsidRPr="00AE61CA">
        <w:t>070074138</w:t>
      </w:r>
      <w:r w:rsidR="00AE61CA">
        <w:t>, OIB:</w:t>
      </w:r>
      <w:r w:rsidR="00AE61CA" w:rsidRPr="00677B02">
        <w:t xml:space="preserve"> </w:t>
      </w:r>
      <w:r w:rsidR="00AE61CA" w:rsidRPr="00AE61CA">
        <w:t>14118927031</w:t>
      </w:r>
      <w:r w:rsidR="00677B02">
        <w:t xml:space="preserve"> </w:t>
      </w:r>
      <w:r w:rsidR="00CB6C18">
        <w:t xml:space="preserve">iznosi </w:t>
      </w:r>
      <w:r w:rsidR="00AE61CA">
        <w:t>700,60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 w:rsidRPr="003A5FA9">
        <w:t>II</w:t>
      </w:r>
      <w:r w:rsidR="0081351D" w:rsidRPr="003A5FA9">
        <w:t>/</w:t>
      </w:r>
      <w:r w:rsidR="0081351D" w:rsidRPr="003A5FA9">
        <w:tab/>
      </w:r>
      <w:r w:rsidRPr="003A5FA9">
        <w:t xml:space="preserve"> P</w:t>
      </w:r>
      <w:r w:rsidR="00D60907" w:rsidRPr="003A5FA9">
        <w:t xml:space="preserve">oziva se </w:t>
      </w:r>
      <w:r w:rsidR="003A5FA9" w:rsidRPr="003A5FA9">
        <w:t>likvidator</w:t>
      </w:r>
      <w:r w:rsidR="00D60907" w:rsidRPr="003A5FA9">
        <w:t xml:space="preserve"> dužnika </w:t>
      </w:r>
      <w:r w:rsidR="003A5FA9" w:rsidRPr="003A5FA9">
        <w:t>Gabor Szilagyi, Mađarska, Szazhalombatta, ul. Karasz 23</w:t>
      </w:r>
      <w:r w:rsidR="0081351D" w:rsidRPr="003A5FA9">
        <w:t>, OIB:</w:t>
      </w:r>
      <w:r w:rsidR="00677B02" w:rsidRPr="003A5FA9">
        <w:t xml:space="preserve"> </w:t>
      </w:r>
      <w:r w:rsidR="003A5FA9" w:rsidRPr="003A5FA9">
        <w:t>81112309764</w:t>
      </w:r>
      <w:r w:rsidR="0081351D" w:rsidRPr="003A5FA9">
        <w:t xml:space="preserve"> u roku od petnaest </w:t>
      </w:r>
      <w:r w:rsidR="00D60907" w:rsidRPr="003A5FA9">
        <w:t>dana</w:t>
      </w:r>
      <w:r w:rsidR="005E111A" w:rsidRPr="003A5FA9">
        <w:t xml:space="preserve"> od dana objave ovog oglasa na e-oglasnoj </w:t>
      </w:r>
      <w:r w:rsidR="005E111A">
        <w:t>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3A5FA9">
        <w:t>likvidator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677B02">
        <w:t>,</w:t>
      </w:r>
      <w:r>
        <w:t xml:space="preserve"> </w:t>
      </w:r>
      <w:r w:rsidR="00677B02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B41F0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16F"/>
    <w:rsid w:val="001E6833"/>
    <w:rsid w:val="00274464"/>
    <w:rsid w:val="002B49A1"/>
    <w:rsid w:val="002F1F37"/>
    <w:rsid w:val="003074E6"/>
    <w:rsid w:val="00327690"/>
    <w:rsid w:val="00382F7D"/>
    <w:rsid w:val="003A5FA9"/>
    <w:rsid w:val="003A7C7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77B02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20246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E61C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0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Szilagyi društvo s ograničenom odgovornošću za usluge i turizam "u likvidaciji"</izvorni_sadrzaj>
    <derivirana_varijabla naziv="DomainObject.Predmet.ProtustrankaFormated_1">  Szilagyi društvo s ograničenom odgovornošću za usluge i turizam "u likvidaciji"</derivirana_varijabla>
  </DomainObject.Predmet.ProtustrankaFormated>
  <DomainObject.Predmet.ProtustrankaFormatedOIB>
    <izvorni_sadrzaj>  Szilagyi društvo s ograničenom odgovornošću za usluge i turizam "u likvidaciji", OIB 14118927031</izvorni_sadrzaj>
    <derivirana_varijabla naziv="DomainObject.Predmet.ProtustrankaFormatedOIB_1">  Szilagyi društvo s ograničenom odgovornošću za usluge i turizam "u likvidaciji", OIB 14118927031</derivirana_varijabla>
  </DomainObject.Predmet.ProtustrankaFormatedOIB>
  <DomainObject.Predmet.ProtustrankaFormatedWithAdress>
    <izvorni_sadrzaj> Szilagyi društvo s ograničenom odgovornošću za usluge i turizam "u likvidaciji", JUG II, kbr. 10, 40323 Prelog</izvorni_sadrzaj>
    <derivirana_varijabla naziv="DomainObject.Predmet.ProtustrankaFormatedWithAdress_1"> Szilagyi društvo s ograničenom odgovornošću za usluge i turizam "u likvidaciji", JUG II, kbr. 10, 40323 Prelog</derivirana_varijabla>
  </DomainObject.Predmet.ProtustrankaFormatedWithAdress>
  <DomainObject.Predmet.ProtustrankaFormatedWithAdressOIB>
    <izvorni_sadrzaj> Szilagyi društvo s ograničenom odgovornošću za usluge i turizam "u likvidaciji", OIB 14118927031, JUG II, kbr. 10, 40323 Prelog</izvorni_sadrzaj>
    <derivirana_varijabla naziv="DomainObject.Predmet.ProtustrankaFormatedWithAdressOIB_1"> Szilagyi društvo s ograničenom odgovornošću za usluge i turizam "u likvidaciji", OIB 14118927031, JUG II, kbr. 10, 40323 Prelog</derivirana_varijabla>
  </DomainObject.Predmet.ProtustrankaFormatedWithAdressOIB>
  <DomainObject.Predmet.ProtustrankaWithAdress>
    <izvorni_sadrzaj>Szilagyi društvo s ograničenom odgovornošću za usluge i turizam "u likvidaciji" JUG II, kbr. 10, 40323 Prelog</izvorni_sadrzaj>
    <derivirana_varijabla naziv="DomainObject.Predmet.ProtustrankaWithAdress_1">Szilagyi društvo s ograničenom odgovornošću za usluge i turizam "u likvidaciji" JUG II, kbr. 10, 40323 Prelog</derivirana_varijabla>
  </DomainObject.Predmet.ProtustrankaWithAdress>
  <DomainObject.Predmet.ProtustrankaWithAdressOIB>
    <izvorni_sadrzaj>Szilagyi društvo s ograničenom odgovornošću za usluge i turizam "u likvidaciji", OIB 14118927031, JUG II, kbr. 10, 40323 Prelog</izvorni_sadrzaj>
    <derivirana_varijabla naziv="DomainObject.Predmet.ProtustrankaWithAdressOIB_1">Szilagyi društvo s ograničenom odgovornošću za usluge i turizam "u likvidaciji", OIB 14118927031, JUG II, kbr. 10, 40323 Prelog</derivirana_varijabla>
  </DomainObject.Predmet.ProtustrankaWithAdressOIB>
  <DomainObject.Predmet.ProtustrankaNazivFormated>
    <izvorni_sadrzaj>Szilagyi društvo s ograničenom odgovornošću za usluge i turizam "u likvidaciji"</izvorni_sadrzaj>
    <derivirana_varijabla naziv="DomainObject.Predmet.ProtustrankaNazivFormated_1">Szilagyi društvo s ograničenom odgovornošću za usluge i turizam "u likvidaciji"</derivirana_varijabla>
  </DomainObject.Predmet.ProtustrankaNazivFormated>
  <DomainObject.Predmet.ProtustrankaNazivFormatedOIB>
    <izvorni_sadrzaj>Szilagyi društvo s ograničenom odgovornošću za usluge i turizam "u likvidaciji", OIB 14118927031</izvorni_sadrzaj>
    <derivirana_varijabla naziv="DomainObject.Predmet.ProtustrankaNazivFormatedOIB_1">Szilagyi društvo s ograničenom odgovornošću za usluge i turizam "u likvidaciji", OIB 14118927031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700.60</izvorni_sadrzaj>
    <derivirana_varijabla naziv="DomainObject.Predmet.TrenutnaVrijednost_1">700.60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Szilagyi društvo s ograničenom odgovornošću za usluge i turizam "u likvidaciji"</item>
    </izvorni_sadrzaj>
    <derivirana_varijabla naziv="DomainObject.Predmet.ProtuStrankaListFormated_1">
      <item>Szilagyi društvo s ograničenom odgovornošću za usluge i turizam "u likvidaciji"</item>
    </derivirana_varijabla>
  </DomainObject.Predmet.ProtuStrankaListFormated>
  <DomainObject.Predmet.ProtuStrankaListFormatedOIB>
    <izvorni_sadrzaj>
      <item>Szilagyi društvo s ograničenom odgovornošću za usluge i turizam "u likvidaciji", OIB 14118927031</item>
    </izvorni_sadrzaj>
    <derivirana_varijabla naziv="DomainObject.Predmet.ProtuStrankaListFormatedOIB_1">
      <item>Szilagyi društvo s ograničenom odgovornošću za usluge i turizam "u likvidaciji", OIB 14118927031</item>
    </derivirana_varijabla>
  </DomainObject.Predmet.ProtuStrankaListFormatedOIB>
  <DomainObject.Predmet.ProtuStrankaListFormatedWithAdress>
    <izvorni_sadrzaj>
      <item>Szilagyi društvo s ograničenom odgovornošću za usluge i turizam "u likvidaciji", JUG II, kbr. 10, 40323 Prelog</item>
    </izvorni_sadrzaj>
    <derivirana_varijabla naziv="DomainObject.Predmet.ProtuStrankaListFormatedWithAdress_1">
      <item>Szilagyi društvo s ograničenom odgovornošću za usluge i turizam "u likvidaciji", JUG II, kbr. 10, 40323 Prelog</item>
    </derivirana_varijabla>
  </DomainObject.Predmet.ProtuStrankaListFormatedWithAdress>
  <DomainObject.Predmet.ProtuStrankaListFormatedWithAdressOIB>
    <izvorni_sadrzaj>
      <item>Szilagyi društvo s ograničenom odgovornošću za usluge i turizam "u likvidaciji", OIB 14118927031, JUG II, kbr. 10, 40323 Prelog</item>
    </izvorni_sadrzaj>
    <derivirana_varijabla naziv="DomainObject.Predmet.ProtuStrankaListFormatedWithAdressOIB_1">
      <item>Szilagyi društvo s ograničenom odgovornošću za usluge i turizam "u likvidaciji", OIB 14118927031, JUG II, kbr. 10, 40323 Prelog</item>
    </derivirana_varijabla>
  </DomainObject.Predmet.ProtuStrankaListFormatedWithAdressOIB>
  <DomainObject.Predmet.ProtuStrankaListNazivFormated>
    <izvorni_sadrzaj>
      <item>Szilagyi društvo s ograničenom odgovornošću za usluge i turizam "u likvidaciji"</item>
    </izvorni_sadrzaj>
    <derivirana_varijabla naziv="DomainObject.Predmet.ProtuStrankaListNazivFormated_1">
      <item>Szilagyi društvo s ograničenom odgovornošću za usluge i turizam "u likvidaciji"</item>
    </derivirana_varijabla>
  </DomainObject.Predmet.ProtuStrankaListNazivFormated>
  <DomainObject.Predmet.ProtuStrankaListNazivFormatedOIB>
    <izvorni_sadrzaj>
      <item>Szilagyi društvo s ograničenom odgovornošću za usluge i turizam "u likvidaciji", OIB 14118927031</item>
    </izvorni_sadrzaj>
    <derivirana_varijabla naziv="DomainObject.Predmet.ProtuStrankaListNazivFormatedOIB_1">
      <item>Szilagyi društvo s ograničenom odgovornošću za usluge i turizam "u likvidaciji", OIB 14118927031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Szilagyi društvo s ograničenom odgovornošću za usluge i turizam "u likvidaciji"</izvorni_sadrzaj>
    <derivirana_varijabla naziv="DomainObject.Predmet.ProtustrankaIDrugi_1">Szilagyi društvo s ograničenom odgovornošću za usluge i turizam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Szilagyi društvo s ograničenom odgovornošću za usluge i turizam "u likvidaciji", OIB 14118927031, JUG II, kbr. 10, 40323 Prelog</izvorni_sadrzaj>
    <derivirana_varijabla naziv="DomainObject.Predmet.ProtustrankaIDrugiAdressOIB_1">Szilagyi društvo s ograničenom odgovornošću za usluge i turizam "u likvidaciji", OIB 14118927031, JUG II,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Szilagyi društvo s ograničenom odgovornošću za usluge i turizam "u likvidaciji"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Szilagyi društvo s ograničenom odgovornošću za usluge i turizam "u likvidaciji"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Szilagyi društvo s ograničenom odgovornošću za usluge i turizam "u likvidaciji", OIB 14118927031, JUG II, kbr. 10,40323 Prelog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Szilagyi društvo s ograničenom odgovornošću za usluge i turizam "u likvidaciji", OIB 14118927031, JUG II, kbr.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14118927031</item>
      <item>, OIB null</item>
      <item>, OIB null</item>
    </izvorni_sadrzaj>
    <derivirana_varijabla naziv="DomainObject.Predmet.SudioniciListNazivOIB_1">
      <item>, OIB null</item>
      <item>, OIB 14118927031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5A7E4-8C49-48E9-9B7A-46034C8E2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1895</properties:Characters>
  <properties:Lines>46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2015-09-28T11:23:00Z</dcterms:created>
  <dc:creator>Ljubica Makovec</dc:creator>
  <cp:lastModifiedBy>Nevenka Vuković</cp:lastModifiedBy>
  <cp:lastPrinted>2015-09-28T12:09:00Z</cp:lastPrinted>
  <dcterms:modified xmlns:xsi="http://www.w3.org/2001/XMLSchema-instance" xsi:type="dcterms:W3CDTF">2015-09-28T12:09:00Z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