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4e90" w14:paraId="0d34e90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887F16">
        <w:t>VILLA</w:t>
      </w:r>
      <w:proofErr w:type="spellEnd"/>
      <w:r w:rsidR="00887F16">
        <w:t xml:space="preserve"> </w:t>
      </w:r>
      <w:proofErr w:type="spellStart"/>
      <w:r w:rsidR="00887F16">
        <w:t>SILVAE</w:t>
      </w:r>
      <w:proofErr w:type="spellEnd"/>
      <w:r w:rsidR="00887F16">
        <w:t xml:space="preserve"> d.o.o, u stečaju, Poreč, Partizanska </w:t>
      </w:r>
      <w:proofErr w:type="spellStart"/>
      <w:r w:rsidR="00887F16">
        <w:t>13</w:t>
      </w:r>
      <w:proofErr w:type="spellEnd"/>
      <w:r w:rsidR="00887F16">
        <w:t xml:space="preserve">, </w:t>
      </w:r>
      <w:proofErr w:type="spellStart"/>
      <w:r w:rsidR="00887F16">
        <w:t>OIB</w:t>
      </w:r>
      <w:proofErr w:type="spellEnd"/>
      <w:r w:rsidR="00887F16">
        <w:t xml:space="preserve">: </w:t>
      </w:r>
      <w:proofErr w:type="spellStart"/>
      <w:r w:rsidR="00887F16">
        <w:t>45878348893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887F16">
        <w:t>27</w:t>
      </w:r>
      <w:proofErr w:type="spellEnd"/>
      <w:r w:rsidR="00887F16">
        <w:t>. studenog</w:t>
      </w:r>
      <w:r w:rsidR="005C75A8">
        <w:t xml:space="preserve">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887F16">
        <w:t>VILLA</w:t>
      </w:r>
      <w:proofErr w:type="spellEnd"/>
      <w:r w:rsidR="00887F16">
        <w:t xml:space="preserve"> </w:t>
      </w:r>
      <w:proofErr w:type="spellStart"/>
      <w:r w:rsidR="00887F16">
        <w:t>SILVAE</w:t>
      </w:r>
      <w:proofErr w:type="spellEnd"/>
      <w:r w:rsidR="00887F16">
        <w:t xml:space="preserve"> d.o.o, u stečaju, Poreč, Partizanska </w:t>
      </w:r>
      <w:proofErr w:type="spellStart"/>
      <w:r w:rsidR="00887F16">
        <w:t>13</w:t>
      </w:r>
      <w:proofErr w:type="spellEnd"/>
      <w:r w:rsidR="00887F16">
        <w:t xml:space="preserve">, </w:t>
      </w:r>
      <w:proofErr w:type="spellStart"/>
      <w:r w:rsidR="00887F16">
        <w:t>OIB</w:t>
      </w:r>
      <w:proofErr w:type="spellEnd"/>
      <w:r w:rsidR="00887F16">
        <w:t xml:space="preserve">: </w:t>
      </w:r>
      <w:proofErr w:type="spellStart"/>
      <w:r w:rsidR="00887F16">
        <w:t>45878348893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887F16">
        <w:t>18</w:t>
      </w:r>
      <w:proofErr w:type="spellEnd"/>
      <w:r w:rsidR="00887F16">
        <w:t>. prosinca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r w:rsidR="009448BB">
        <w:t>9</w:t>
      </w:r>
      <w:r w:rsidR="00FB269A">
        <w:t>,</w:t>
      </w:r>
      <w:proofErr w:type="spellStart"/>
      <w:r w:rsidR="00FB269A">
        <w:t>00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887F16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Donošenje odluke o načinu i uvjetima unovčenja nekretnina stečajnog </w:t>
      </w:r>
      <w:r w:rsidR="00535408">
        <w:rPr>
          <w:color w:val="000000"/>
          <w:szCs w:val="20"/>
        </w:rPr>
        <w:t>dužnika.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887F16">
        <w:t>27</w:t>
      </w:r>
      <w:proofErr w:type="spellEnd"/>
      <w:r w:rsidR="00887F16">
        <w:t>. studeni</w:t>
      </w:r>
      <w:r w:rsidR="005C75A8">
        <w:t xml:space="preserve"> </w:t>
      </w:r>
      <w:proofErr w:type="spellStart"/>
      <w:r w:rsidR="00E94491">
        <w:t>2017</w:t>
      </w:r>
      <w:proofErr w:type="spellEnd"/>
      <w:r w:rsidR="00E94491">
        <w:t>.</w:t>
      </w:r>
    </w:p>
    <w:p w:rsidRDefault="009448BB" w:rsidP="00D37596" w:rsidR="00D37596" w:rsidRPr="00B167AD">
      <w:pPr>
        <w:jc w:val="center"/>
      </w:pPr>
      <w:r>
        <w:t xml:space="preserve">  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</w:t>
      </w:r>
      <w:r w:rsidR="00887F16">
        <w:t xml:space="preserve">  </w:t>
      </w:r>
      <w:r w:rsidR="00104375" w:rsidRPr="00B167AD">
        <w:t>Damir Rabar</w:t>
      </w:r>
      <w:r w:rsidR="00887F16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="00E94491">
      <w:t>1</w:t>
    </w:r>
    <w:r w:rsidRPr="00062910">
      <w:t xml:space="preserve"> St-</w:t>
    </w:r>
    <w:proofErr w:type="spellStart"/>
    <w:r w:rsidR="00887F16">
      <w:t>191</w:t>
    </w:r>
    <w:proofErr w:type="spellEnd"/>
    <w:r w:rsidR="00887F16">
      <w:t>/</w:t>
    </w:r>
    <w:proofErr w:type="spellStart"/>
    <w:r w:rsidR="00887F16">
      <w:t>15</w:t>
    </w:r>
    <w:proofErr w:type="spellEnd"/>
    <w:r w:rsidR="00887F16">
      <w:t>-</w:t>
    </w:r>
    <w:proofErr w:type="spellStart"/>
    <w:r w:rsidR="00887F16">
      <w:t>52</w:t>
    </w:r>
    <w:proofErr w:type="spellEnd"/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F391F"/>
    <w:rsid w:val="00761E37"/>
    <w:rsid w:val="0079357A"/>
    <w:rsid w:val="007C03EA"/>
    <w:rsid w:val="007C55A7"/>
    <w:rsid w:val="007D1AD6"/>
    <w:rsid w:val="007D3CC1"/>
    <w:rsid w:val="007D443C"/>
    <w:rsid w:val="00816037"/>
    <w:rsid w:val="00850B9E"/>
    <w:rsid w:val="00854F24"/>
    <w:rsid w:val="00887F16"/>
    <w:rsid w:val="008B3FFB"/>
    <w:rsid w:val="008C50AD"/>
    <w:rsid w:val="008C54B4"/>
    <w:rsid w:val="008E23A2"/>
    <w:rsid w:val="009448BB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90C1B"/>
    <w:rsid w:val="00A94C57"/>
    <w:rsid w:val="00AC2030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10EA0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E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E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C3BCC-87E3-4D14-B6A9-7A9387B34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833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2017-11-27T13:13:00Z</dcterms:created>
  <dc:creator>jjeromela</dc:creator>
  <cp:lastModifiedBy>Lorena Paris Aničić</cp:lastModifiedBy>
  <cp:lastPrinted>2017-11-27T13:15:00Z</cp:lastPrinted>
  <dcterms:modified xmlns:xsi="http://www.w3.org/2001/XMLSchema-instance" xsi:type="dcterms:W3CDTF">2017-11-27T13:17:00Z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