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b7be" w14:paraId="281b7be" w:rsidRDefault="007A01B5" w:rsidP="00910611" w:rsidR="007A01B5" w:rsidRPr="007A01B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A01B5">
        <w:rPr>
          <w:rFonts w:hAnsi="Times New Roman" w:ascii="Times New Roman"/>
          <w:b w:val="false"/>
        </w:rPr>
        <w:t xml:space="preserve">   </w:t>
      </w:r>
      <w:r w:rsidRPr="007A01B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1B5" w:rsidP="00910611" w:rsidR="007A01B5" w:rsidRPr="007A01B5">
      <w:pPr>
        <w:rPr>
          <w:rFonts w:hAnsi="Times New Roman" w:ascii="Times New Roman"/>
          <w:b w:val="false"/>
        </w:rPr>
      </w:pPr>
      <w:r w:rsidRPr="007A01B5">
        <w:rPr>
          <w:rFonts w:eastAsia="MS Mincho" w:hAnsi="Times New Roman" w:ascii="Times New Roman"/>
          <w:b w:val="false"/>
        </w:rPr>
        <w:t xml:space="preserve">  REPUBLIKA HRVATSKA</w:t>
      </w:r>
    </w:p>
    <w:p w:rsidRDefault="007A01B5" w:rsidP="00910611" w:rsidR="007A01B5" w:rsidRPr="007A01B5">
      <w:pPr>
        <w:rPr>
          <w:rFonts w:hAnsi="Times New Roman" w:ascii="Times New Roman"/>
          <w:b w:val="false"/>
        </w:rPr>
      </w:pPr>
      <w:r w:rsidRPr="007A01B5">
        <w:rPr>
          <w:rFonts w:eastAsia="MS Mincho" w:hAnsi="Times New Roman" w:ascii="Times New Roman"/>
          <w:b w:val="false"/>
        </w:rPr>
        <w:t>TRGOVAČKI SUD U RIJECI</w:t>
      </w:r>
    </w:p>
    <w:p w:rsidRDefault="007A01B5" w:rsidR="007A01B5" w:rsidRPr="007A01B5">
      <w:pPr>
        <w:rPr>
          <w:rFonts w:eastAsia="MS Mincho" w:hAnsi="Times New Roman" w:ascii="Times New Roman"/>
          <w:b w:val="false"/>
        </w:rPr>
      </w:pPr>
      <w:r w:rsidRPr="007A01B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A01B5" w:rsidP="00910611" w:rsidR="007A01B5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0A61ED" w:rsidRPr="000A61ED">
        <w:rPr>
          <w:rFonts w:hAnsi="Times New Roman" w:ascii="Times New Roman"/>
        </w:rPr>
        <w:t>KLUB GIMNAZIJALACA "IVAN MERZ" PRVE SUŠAČKE HRVATSKE GIMNAZIJE U RIJECI, Rijeka, Gajeva 1, OIB 41745521209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0A61E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A61ED" w:rsidRPr="000A61ED">
        <w:rPr>
          <w:rFonts w:hAnsi="Times New Roman" w:ascii="Times New Roman"/>
          <w:bCs/>
        </w:rPr>
        <w:t>KLUB GIMNAZIJALACA "IVAN MERZ" PRVE SUŠAČKE HRVATSKE GIMNAZIJE U RIJECI, Rijeka, Gajeva 1, OIB 41745521209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70E25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0A61E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0A61ED">
        <w:rPr>
          <w:rFonts w:hAnsi="Times New Roman" w:ascii="Times New Roman"/>
          <w:b w:val="false"/>
        </w:rPr>
        <w:t>Ivan Prpić, Zagreb, Hruševečka ulica 11, OIB 16895720342.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A61E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A61ED" w:rsidRPr="000A61ED">
        <w:rPr>
          <w:rFonts w:hAnsi="Times New Roman" w:ascii="Times New Roman"/>
        </w:rPr>
        <w:t>KLUB GIMNAZIJALACA "IVAN MERZ" PRVE SUŠAČKE HRVATSKE GIMNAZIJE U RIJECI, Rijeka, Gajeva 1, OIB 41745521209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registra</w:t>
      </w:r>
      <w:r w:rsidR="00970E25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A61ED" w:rsidRPr="000A61ED">
        <w:rPr>
          <w:rFonts w:hAnsi="Times New Roman" w:ascii="Times New Roman"/>
          <w:b w:val="false"/>
        </w:rPr>
        <w:t xml:space="preserve">KLUB GIMNAZIJALACA "IVAN MERZ" PRVE SUŠAČKE HRVATSKE GIMNAZIJE U RIJECI, Rijeka, Gajeva 1, OIB 41745521209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70E25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0A61ED" w:rsidP="001B1DB4" w:rsidR="000A61ED" w:rsidRPr="000A61ED">
      <w:pPr>
        <w:rPr>
          <w:rFonts w:hAnsi="Times New Roman" w:ascii="Times New Roman"/>
          <w:b w:val="false"/>
        </w:rPr>
      </w:pPr>
      <w:r w:rsidRPr="000A61ED">
        <w:rPr>
          <w:rFonts w:hAnsi="Times New Roman" w:ascii="Times New Roman"/>
        </w:rPr>
        <w:t>UPUTA O PRAVNOM LIJEKU:</w:t>
      </w:r>
    </w:p>
    <w:p w:rsidRDefault="000A61ED" w:rsidP="00D73FD8" w:rsidR="000A61ED" w:rsidRPr="000A61ED">
      <w:pPr>
        <w:jc w:val="both"/>
        <w:rPr>
          <w:rFonts w:hAnsi="Times New Roman" w:ascii="Times New Roman"/>
          <w:b w:val="false"/>
        </w:rPr>
      </w:pPr>
      <w:r w:rsidRPr="000A61ED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970E25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>
        <w:rPr>
          <w:rFonts w:hAnsi="Times New Roman" w:ascii="Times New Roman"/>
          <w:b w:val="false"/>
          <w:sz w:val="20"/>
          <w:szCs w:val="20"/>
        </w:rPr>
        <w:t xml:space="preserve"> udruga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61ED">
        <w:rPr>
          <w:rFonts w:hAnsi="Times New Roman" w:ascii="Times New Roman"/>
          <w:b w:val="false"/>
          <w:sz w:val="20"/>
          <w:szCs w:val="20"/>
        </w:rPr>
        <w:t>Ivan Prpić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A01B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A61ED">
      <w:rPr>
        <w:rFonts w:hAnsi="Times New Roman" w:ascii="Times New Roman"/>
      </w:rPr>
      <w:t>337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A61ED"/>
    <w:rsid w:val="000C044D"/>
    <w:rsid w:val="000D2067"/>
    <w:rsid w:val="000D2A78"/>
    <w:rsid w:val="00105385"/>
    <w:rsid w:val="0011065F"/>
    <w:rsid w:val="00112565"/>
    <w:rsid w:val="001212B4"/>
    <w:rsid w:val="001361A3"/>
    <w:rsid w:val="00154CF4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D01BB"/>
    <w:rsid w:val="004E5F5A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A01B5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0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1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0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1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gimnazijalaca IVAN MERZ Prve sušačke hrvatske gimnazije u Rijeci  Rijeka</izvorni_sadrzaj>
    <derivirana_varijabla naziv="DomainObject.Predmet.ProtustrankaFormated_1">  Klub gimnazijalaca IVAN MERZ Prve sušačke hrvatske gimnazije u Rijeci  Rijeka</derivirana_varijabla>
  </DomainObject.Predmet.ProtustrankaFormated>
  <DomainObject.Predmet.ProtustrankaFormatedOIB>
    <izvorni_sadrzaj>  Klub gimnazijalaca IVAN MERZ Prve sušačke hrvatske gimnazije u Rijeci  Rijeka, OIB 41745521209</izvorni_sadrzaj>
    <derivirana_varijabla naziv="DomainObject.Predmet.ProtustrankaFormatedOIB_1">  Klub gimnazijalaca IVAN MERZ Prve sušačke hrvatske gimnazije u Rijeci  Rijeka, OIB 41745521209</derivirana_varijabla>
  </DomainObject.Predmet.ProtustrankaFormatedOIB>
  <DomainObject.Predmet.ProtustrankaFormatedWithAdress>
    <izvorni_sadrzaj> Klub gimnazijalaca IVAN MERZ Prve sušačke hrvatske gimnazije u Rijeci  Rijeka, Gajeva 1, 51000 Rijeka</izvorni_sadrzaj>
    <derivirana_varijabla naziv="DomainObject.Predmet.ProtustrankaFormatedWithAdress_1"> Klub gimnazijalaca IVAN MERZ Prve sušačke hrvatske gimnazije u Rijeci  Rijeka, Gajeva 1, 51000 Rijeka</derivirana_varijabla>
  </DomainObject.Predmet.ProtustrankaFormatedWithAdress>
  <DomainObject.Predmet.ProtustrankaFormatedWithAdressOIB>
    <izvorni_sadrzaj> Klub gimnazijalaca IVAN MERZ Prve sušačke hrvatske gimnazije u Rijeci  Rijeka, OIB 41745521209, Gajeva 1, 51000 Rijeka</izvorni_sadrzaj>
    <derivirana_varijabla naziv="DomainObject.Predmet.ProtustrankaFormatedWithAdressOIB_1"> Klub gimnazijalaca IVAN MERZ Prve sušačke hrvatske gimnazije u Rijeci  Rijeka, OIB 41745521209, Gajeva 1, 51000 Rijeka</derivirana_varijabla>
  </DomainObject.Predmet.ProtustrankaFormatedWithAdressOIB>
  <DomainObject.Predmet.ProtustrankaWithAdress>
    <izvorni_sadrzaj>Klub gimnazijalaca IVAN MERZ Prve sušačke hrvatske gimnazije u Rijeci  Rijeka Gajeva 1, 51000 Rijeka</izvorni_sadrzaj>
    <derivirana_varijabla naziv="DomainObject.Predmet.ProtustrankaWithAdress_1">Klub gimnazijalaca IVAN MERZ Prve sušačke hrvatske gimnazije u Rijeci  Rijeka Gajeva 1, 51000 Rijeka</derivirana_varijabla>
  </DomainObject.Predmet.ProtustrankaWithAdress>
  <DomainObject.Predmet.ProtustrankaWithAdressOIB>
    <izvorni_sadrzaj>Klub gimnazijalaca IVAN MERZ Prve sušačke hrvatske gimnazije u Rijeci  Rijeka, OIB 41745521209, Gajeva 1, 51000 Rijeka</izvorni_sadrzaj>
    <derivirana_varijabla naziv="DomainObject.Predmet.ProtustrankaWithAdressOIB_1">Klub gimnazijalaca IVAN MERZ Prve sušačke hrvatske gimnazije u Rijeci  Rijeka, OIB 41745521209, Gajeva 1, 51000 Rijeka</derivirana_varijabla>
  </DomainObject.Predmet.ProtustrankaWithAdressOIB>
  <DomainObject.Predmet.ProtustrankaNazivFormated>
    <izvorni_sadrzaj>Klub gimnazijalaca IVAN MERZ Prve sušačke hrvatske gimnazije u Rijeci  Rijeka</izvorni_sadrzaj>
    <derivirana_varijabla naziv="DomainObject.Predmet.ProtustrankaNazivFormated_1">Klub gimnazijalaca IVAN MERZ Prve sušačke hrvatske gimnazije u Rijeci  Rijeka</derivirana_varijabla>
  </DomainObject.Predmet.ProtustrankaNazivFormated>
  <DomainObject.Predmet.ProtustrankaNazivFormatedOIB>
    <izvorni_sadrzaj>Klub gimnazijalaca IVAN MERZ Prve sušačke hrvatske gimnazije u Rijeci  Rijeka, OIB 41745521209</izvorni_sadrzaj>
    <derivirana_varijabla naziv="DomainObject.Predmet.ProtustrankaNazivFormatedOIB_1">Klub gimnazijalaca IVAN MERZ Prve sušačke hrvatske gimnazije u Rijeci  Rijeka, OIB 41745521209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gimnazijalaca IVAN MERZ Prve sušačke hrvatske gimnazije u Rijeci  Rijeka</item>
    </izvorni_sadrzaj>
    <derivirana_varijabla naziv="DomainObject.Predmet.ProtuStrankaListFormated_1">
      <item>Klub gimnazijalaca IVAN MERZ Prve sušačke hrvatske gimnazije u Rijeci  Rijeka</item>
    </derivirana_varijabla>
  </DomainObject.Predmet.ProtuStrankaListFormated>
  <DomainObject.Predmet.ProtuStrankaListFormatedOIB>
    <izvorni_sadrzaj>
      <item>Klub gimnazijalaca IVAN MERZ Prve sušačke hrvatske gimnazije u Rijeci  Rijeka, OIB 41745521209</item>
    </izvorni_sadrzaj>
    <derivirana_varijabla naziv="DomainObject.Predmet.ProtuStrankaListFormatedOIB_1">
      <item>Klub gimnazijalaca IVAN MERZ Prve sušačke hrvatske gimnazije u Rijeci  Rijeka, OIB 41745521209</item>
    </derivirana_varijabla>
  </DomainObject.Predmet.ProtuStrankaListFormatedOIB>
  <DomainObject.Predmet.ProtuStrankaListFormatedWithAdress>
    <izvorni_sadrzaj>
      <item>Klub gimnazijalaca IVAN MERZ Prve sušačke hrvatske gimnazije u Rijeci  Rijeka, Gajeva 1, 51000 Rijeka</item>
    </izvorni_sadrzaj>
    <derivirana_varijabla naziv="DomainObject.Predmet.ProtuStrankaListFormatedWithAdress_1">
      <item>Klub gimnazijalaca IVAN MERZ Prve sušačke hrvatske gimnazije u Rijeci  Rijeka, Gajeva 1, 51000 Rijeka</item>
    </derivirana_varijabla>
  </DomainObject.Predmet.ProtuStrankaListFormatedWithAdress>
  <DomainObject.Predmet.ProtuStrankaListFormatedWithAdressOIB>
    <izvorni_sadrzaj>
      <item>Klub gimnazijalaca IVAN MERZ Prve sušačke hrvatske gimnazije u Rijeci  Rijeka, OIB 41745521209, Gajeva 1, 51000 Rijeka</item>
    </izvorni_sadrzaj>
    <derivirana_varijabla naziv="DomainObject.Predmet.ProtuStrankaListFormatedWithAdressOIB_1">
      <item>Klub gimnazijalaca IVAN MERZ Prve sušačke hrvatske gimnazije u Rijeci  Rijeka, OIB 41745521209, Gajeva 1, 51000 Rijeka</item>
    </derivirana_varijabla>
  </DomainObject.Predmet.ProtuStrankaListFormatedWithAdressOIB>
  <DomainObject.Predmet.ProtuStrankaListNazivFormated>
    <izvorni_sadrzaj>
      <item>Klub gimnazijalaca IVAN MERZ Prve sušačke hrvatske gimnazije u Rijeci  Rijeka</item>
    </izvorni_sadrzaj>
    <derivirana_varijabla naziv="DomainObject.Predmet.ProtuStrankaListNazivFormated_1">
      <item>Klub gimnazijalaca IVAN MERZ Prve sušačke hrvatske gimnazije u Rijeci  Rijeka</item>
    </derivirana_varijabla>
  </DomainObject.Predmet.ProtuStrankaListNazivFormated>
  <DomainObject.Predmet.ProtuStrankaListNazivFormatedOIB>
    <izvorni_sadrzaj>
      <item>Klub gimnazijalaca IVAN MERZ Prve sušačke hrvatske gimnazije u Rijeci  Rijeka, OIB 41745521209</item>
    </izvorni_sadrzaj>
    <derivirana_varijabla naziv="DomainObject.Predmet.ProtuStrankaListNazivFormatedOIB_1">
      <item>Klub gimnazijalaca IVAN MERZ Prve sušačke hrvatske gimnazije u Rijeci  Rijeka, OIB 41745521209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gimnazijalaca IVAN MERZ Prve sušačke hrvatske gimnazije u Rijeci  Rijeka</izvorni_sadrzaj>
    <derivirana_varijabla naziv="DomainObject.Predmet.ProtustrankaIDrugi_1">Klub gimnazijalaca IVAN MERZ Prve sušačke hrvatske gimnazije u Rijeci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gimnazijalaca IVAN MERZ Prve sušačke hrvatske gimnazije u Rijeci  Rijeka, OIB 41745521209, Gajeva 1, 51000 Rijeka</izvorni_sadrzaj>
    <derivirana_varijabla naziv="DomainObject.Predmet.ProtustrankaIDrugiAdressOIB_1">Klub gimnazijalaca IVAN MERZ Prve sušačke hrvatske gimnazije u Rijeci  Rijeka, OIB 41745521209, Gajeva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gimnazijalaca IVAN MERZ Prve sušačke hrvatske gimnazije u Rijeci  Rijeka</item>
    </izvorni_sadrzaj>
    <derivirana_varijabla naziv="DomainObject.Predmet.SudioniciListNaziv_1">
      <item>FINA  Rijeka</item>
      <item>Klub gimnazijalaca IVAN MERZ Prve sušačke hrvatske gimnazije u Rijeci  Rijeka</item>
    </derivirana_varijabla>
  </DomainObject.Predmet.SudioniciListNaziv>
  <DomainObject.Predmet.SudioniciListAdressOIB>
    <izvorni_sadrzaj>
      <item>FINA  Rijeka, OIB 85821130368, Frana Kurelca 8,51000 Rijeka</item>
      <item>Klub gimnazijalaca IVAN MERZ Prve sušačke hrvatske gimnazije u Rijeci  Rijeka, OIB 41745521209, Gajeva 1,51000 Rijeka</item>
    </izvorni_sadrzaj>
    <derivirana_varijabla naziv="DomainObject.Predmet.SudioniciListAdressOIB_1">
      <item>FINA  Rijeka, OIB 85821130368, Frana Kurelca 8,51000 Rijeka</item>
      <item>Klub gimnazijalaca IVAN MERZ Prve sušačke hrvatske gimnazije u Rijeci  Rijeka, OIB 41745521209, Gajeva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41745521209</item>
    </izvorni_sadrzaj>
    <derivirana_varijabla naziv="DomainObject.Predmet.SudioniciListNazivOIB_1">
      <item>, OIB 85821130368</item>
      <item>, OIB 41745521209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0F685-03D4-4DDA-84C2-9CEB5987D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2865</properties:Characters>
  <properties:Lines>93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2016-04-21T12:36:00Z</dcterms:created>
  <dc:creator>ksarlija</dc:creator>
  <cp:lastModifiedBy>Jasna Radulović</cp:lastModifiedBy>
  <cp:lastPrinted>2016-04-21T11:56:00Z</cp:lastPrinted>
  <dcterms:modified xmlns:xsi="http://www.w3.org/2001/XMLSchema-instance" xsi:type="dcterms:W3CDTF">2016-04-21T12:37:00Z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