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0327" w14:paraId="ecb0327" w:rsidRDefault="00E026F7" w:rsidP="00E026F7" w:rsidR="00E026F7">
      <w:pPr>
        <w15:collapsed w:val="false"/>
      </w:pPr>
      <w:bookmarkStart w:name="_GoBack" w:id="0"/>
      <w:bookmarkEnd w:id="0"/>
      <w:r>
        <w:t xml:space="preserve">             </w:t>
      </w:r>
      <w:r w:rsidR="00CC318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6F7" w:rsidP="00E026F7" w:rsidR="00E026F7" w:rsidRPr="00D21A2C"/>
    <w:p w:rsidRDefault="00E026F7" w:rsidP="00E026F7" w:rsidR="00E026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026F7" w:rsidP="00E026F7" w:rsidR="00E026F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P="00185458" w:rsidR="008B2B3D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231F9">
        <w:t>6</w:t>
      </w:r>
      <w:r w:rsidR="000C225A">
        <w:t>0</w:t>
      </w:r>
      <w:r>
        <w:t>/1</w:t>
      </w:r>
      <w:r w:rsidR="00D231F9">
        <w:t>4</w:t>
      </w:r>
      <w:r>
        <w:t>-</w:t>
      </w:r>
      <w:r w:rsidR="00592061">
        <w:t>4</w:t>
      </w:r>
      <w:r w:rsidR="00E17203">
        <w:t>6</w:t>
      </w:r>
    </w:p>
    <w:p w:rsidRDefault="008B2B3D" w:rsidR="008B2B3D">
      <w:pPr>
        <w:pStyle w:val="Zaglavlje"/>
        <w:tabs>
          <w:tab w:pos="4536" w:val="clear"/>
          <w:tab w:pos="9072" w:val="clear"/>
        </w:tabs>
      </w:pP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E17203" w:rsidP="00E17203" w:rsidR="00E17203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E17203" w:rsidP="00E17203" w:rsidR="00E17203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6C5C1E" w:rsidP="006C5C1E" w:rsidR="006C5C1E">
      <w:pPr>
        <w:ind w:firstLine="708"/>
        <w:jc w:val="both"/>
        <w:rPr>
          <w:b/>
          <w:bCs/>
        </w:rPr>
      </w:pPr>
    </w:p>
    <w:p w:rsidRDefault="006C5C1E" w:rsidP="006C5C1E" w:rsidR="006C5C1E">
      <w:pPr>
        <w:ind w:firstLine="708"/>
        <w:jc w:val="both"/>
        <w:rPr>
          <w:b/>
          <w:bCs/>
        </w:rPr>
      </w:pPr>
    </w:p>
    <w:p w:rsidRDefault="00D231F9" w:rsidP="00185458" w:rsidR="00D231F9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081405">
        <w:t xml:space="preserve">stečajnom masom stečajnog </w:t>
      </w:r>
      <w:r w:rsidRPr="008B7863">
        <w:t>dužnik</w:t>
      </w:r>
      <w:r w:rsidR="00081405">
        <w:t>a</w:t>
      </w:r>
      <w:r w:rsidRPr="008B7863">
        <w:t xml:space="preserve">: </w:t>
      </w:r>
      <w:r w:rsidRPr="006C5C1E">
        <w:t>BRANITELJSKA ZADRUGA KUMINO SELO ZA PROIZVODNO USLUŽNE DJELATNOSTI, Tovarnik, S. S. Kranjčevića 1, MBS 030097668, OIB 68803343873</w:t>
      </w:r>
      <w:r w:rsidRPr="008B7863">
        <w:t xml:space="preserve">, dana </w:t>
      </w:r>
      <w:r w:rsidR="00E17203">
        <w:t>12</w:t>
      </w:r>
      <w:r w:rsidRPr="008B7863">
        <w:t xml:space="preserve">. </w:t>
      </w:r>
      <w:r w:rsidR="006613BA">
        <w:t>srp</w:t>
      </w:r>
      <w:r w:rsidR="00E026F7">
        <w:t>nja</w:t>
      </w:r>
      <w:r w:rsidRPr="008B7863">
        <w:t xml:space="preserve"> 201</w:t>
      </w:r>
      <w:r w:rsidR="00592061">
        <w:t>8</w:t>
      </w:r>
      <w:r w:rsidRPr="008B7863">
        <w:t xml:space="preserve">. </w:t>
      </w:r>
    </w:p>
    <w:p w:rsidRDefault="005F2A0A" w:rsidP="00E81501" w:rsidR="005F2A0A">
      <w:pPr>
        <w:rPr>
          <w:b/>
          <w:bCs/>
        </w:rPr>
      </w:pPr>
    </w:p>
    <w:p w:rsidRDefault="009D4F6A" w:rsidP="00E81501" w:rsidR="009D4F6A">
      <w:pPr>
        <w:rPr>
          <w:b/>
          <w:bCs/>
        </w:rPr>
      </w:pPr>
    </w:p>
    <w:p w:rsidRDefault="00E17203" w:rsidR="008B2B3D" w:rsidRPr="006C5C1E">
      <w:pPr>
        <w:jc w:val="center"/>
      </w:pPr>
      <w:r>
        <w:t>r i j e š</w:t>
      </w:r>
      <w:r w:rsidR="006C5C1E" w:rsidRPr="006C5C1E">
        <w:t xml:space="preserve"> i</w:t>
      </w:r>
      <w:r w:rsidR="008B2B3D" w:rsidRPr="006C5C1E">
        <w:t xml:space="preserve"> o  j e</w:t>
      </w:r>
    </w:p>
    <w:p w:rsidRDefault="006C5C1E" w:rsidR="006C5C1E">
      <w:pPr>
        <w:jc w:val="center"/>
        <w:rPr>
          <w:b/>
          <w:bCs/>
        </w:rPr>
      </w:pPr>
    </w:p>
    <w:p w:rsidRDefault="00DE4372" w:rsidP="0006190F" w:rsidR="00DE4372">
      <w:pPr>
        <w:rPr>
          <w:b/>
          <w:bCs/>
        </w:rPr>
      </w:pPr>
    </w:p>
    <w:p w:rsidRDefault="00E17203" w:rsidP="00E17203" w:rsidR="00E17203">
      <w:pPr>
        <w:numPr>
          <w:ilvl w:val="0"/>
          <w:numId w:val="6"/>
        </w:numPr>
        <w:jc w:val="both"/>
      </w:pPr>
      <w:r>
        <w:t xml:space="preserve">U stečajnom postupku nad stečajnom masom stečajnog dužnika </w:t>
      </w:r>
      <w:r w:rsidR="00081405" w:rsidRPr="006C5C1E">
        <w:t>BRANITELJSKA ZADRUGA KUMINO SELO ZA PROIZVODNO USLUŽNE DJELATNOSTI, Tovarnik, S. S. Kranjčevića 1, MBS 030097668, OIB 68803343873</w:t>
      </w:r>
      <w:r>
        <w:t xml:space="preserve"> određuje se, na pisani prijedlog stečajn</w:t>
      </w:r>
      <w:r w:rsidR="000379EA">
        <w:t>og</w:t>
      </w:r>
      <w:r>
        <w:t xml:space="preserve"> upravitelj</w:t>
      </w:r>
      <w:r w:rsidR="000379EA">
        <w:t>a</w:t>
      </w:r>
      <w:r>
        <w:t xml:space="preserve"> </w:t>
      </w:r>
      <w:r w:rsidR="000379EA" w:rsidRPr="00EA60A2">
        <w:rPr>
          <w:bCs/>
        </w:rPr>
        <w:t>Zoran Subotić, Beli Manastir, Kralja Tomislava 51A, OIB 09071761803</w:t>
      </w:r>
      <w:r>
        <w:t xml:space="preserve"> nastavak postupka radi naknadne diobe stečajne mase.</w:t>
      </w:r>
    </w:p>
    <w:p w:rsidRDefault="00E17203" w:rsidP="00E17203" w:rsidR="00E17203">
      <w:pPr>
        <w:ind w:left="2136"/>
        <w:jc w:val="both"/>
      </w:pPr>
    </w:p>
    <w:p w:rsidRDefault="00E17203" w:rsidP="007B7B44" w:rsidR="00E17203">
      <w:pPr>
        <w:numPr>
          <w:ilvl w:val="0"/>
          <w:numId w:val="6"/>
        </w:numPr>
        <w:jc w:val="both"/>
      </w:pPr>
      <w:r>
        <w:t xml:space="preserve">Nalaže se sudskom registru Trgovačkog suda u Osijeku upis stečajne mase stečajnog dužnika </w:t>
      </w:r>
      <w:r w:rsidR="007B7B44" w:rsidRPr="007B7B44">
        <w:t>BRANITELJSKA ZADRUGA KUMINO SELO ZA PROIZVODNO USLUŽNE DJELATNOSTI, Tovarnik, S. S. Kranjčevića 1, MBS 030097668, OIB 68803343873</w:t>
      </w:r>
      <w:r>
        <w:t xml:space="preserve">. </w:t>
      </w:r>
    </w:p>
    <w:p w:rsidRDefault="00E17203" w:rsidP="00E17203" w:rsidR="00E17203">
      <w:pPr>
        <w:pStyle w:val="Odlomakpopisa"/>
      </w:pPr>
    </w:p>
    <w:p w:rsidRDefault="00E17203" w:rsidP="00E17203" w:rsidR="00E17203">
      <w:pPr>
        <w:ind w:left="705"/>
        <w:jc w:val="both"/>
      </w:pPr>
    </w:p>
    <w:p w:rsidRDefault="00E17203" w:rsidP="00E17203" w:rsidR="00E17203" w:rsidRPr="00AF6371">
      <w:pPr>
        <w:jc w:val="center"/>
      </w:pPr>
      <w:r w:rsidRPr="00AF6371">
        <w:t>Obrazloženje</w:t>
      </w:r>
    </w:p>
    <w:p w:rsidRDefault="00E17203" w:rsidP="00E17203" w:rsidR="00E17203">
      <w:pPr>
        <w:jc w:val="center"/>
        <w:rPr>
          <w:b/>
        </w:rPr>
      </w:pPr>
    </w:p>
    <w:p w:rsidRDefault="00E17203" w:rsidP="00E17203" w:rsidR="00E17203">
      <w:pPr>
        <w:jc w:val="center"/>
        <w:rPr>
          <w:b/>
        </w:rPr>
      </w:pPr>
    </w:p>
    <w:p w:rsidRDefault="00E17203" w:rsidP="00E17203" w:rsidR="00E17203">
      <w:pPr>
        <w:jc w:val="both"/>
      </w:pPr>
      <w:r>
        <w:tab/>
        <w:t xml:space="preserve">Stečajni postupak nad dužnikom </w:t>
      </w:r>
      <w:r w:rsidR="000379EA" w:rsidRPr="000379EA">
        <w:t>BRANITELJSKA ZADRUGA KUMINO SELO ZA PROIZVODNO USLUŽNE DJELATNOSTI, Tovarnik, S. S. Kranjčevića 1, MBS 030097668, OIB 68803343873</w:t>
      </w:r>
      <w:r>
        <w:t>otvoren je i zaključen rješenjem ovoga suda broj 1</w:t>
      </w:r>
      <w:r w:rsidR="000379EA">
        <w:t>4</w:t>
      </w:r>
      <w:r>
        <w:t xml:space="preserve"> St-</w:t>
      </w:r>
      <w:r w:rsidR="000379EA">
        <w:t>60</w:t>
      </w:r>
      <w:r>
        <w:t>/1</w:t>
      </w:r>
      <w:r w:rsidR="000379EA">
        <w:t>4</w:t>
      </w:r>
      <w:r>
        <w:t>-</w:t>
      </w:r>
      <w:r w:rsidR="000379EA">
        <w:t>13</w:t>
      </w:r>
      <w:r>
        <w:t xml:space="preserve"> od </w:t>
      </w:r>
      <w:r w:rsidR="000379EA">
        <w:t>26</w:t>
      </w:r>
      <w:r>
        <w:t>.0</w:t>
      </w:r>
      <w:r w:rsidR="000379EA">
        <w:t>3</w:t>
      </w:r>
      <w:r>
        <w:t>.201</w:t>
      </w:r>
      <w:r w:rsidR="000379EA">
        <w:t>4</w:t>
      </w:r>
      <w:r>
        <w:t>., te je dužnik brisan iz sudskog registra.</w:t>
      </w:r>
    </w:p>
    <w:p w:rsidRDefault="00E17203" w:rsidP="00E17203" w:rsidR="00E17203">
      <w:pPr>
        <w:jc w:val="both"/>
      </w:pPr>
    </w:p>
    <w:p w:rsidRDefault="00E17203" w:rsidP="00E17203" w:rsidR="00E17203">
      <w:pPr>
        <w:jc w:val="both"/>
      </w:pPr>
      <w:r>
        <w:tab/>
        <w:t xml:space="preserve">Dana </w:t>
      </w:r>
      <w:r w:rsidR="00EA60A2">
        <w:t>11</w:t>
      </w:r>
      <w:r>
        <w:t>.0</w:t>
      </w:r>
      <w:r w:rsidR="00EA60A2">
        <w:t>7</w:t>
      </w:r>
      <w:r>
        <w:t>.201</w:t>
      </w:r>
      <w:r w:rsidR="00EA60A2">
        <w:t>8</w:t>
      </w:r>
      <w:r>
        <w:t>. sud je zaprimio podnesak stečajn</w:t>
      </w:r>
      <w:r w:rsidR="00EA60A2">
        <w:t>og</w:t>
      </w:r>
      <w:r>
        <w:t xml:space="preserve"> upravitelj</w:t>
      </w:r>
      <w:r w:rsidR="00EA60A2">
        <w:t>a</w:t>
      </w:r>
      <w:r>
        <w:t xml:space="preserve"> u kojem navodi da je pred </w:t>
      </w:r>
      <w:r w:rsidR="00EA60A2">
        <w:t xml:space="preserve">Općinskim sudom u Vukovaru obustavljen ovršni postupak poslovnog broja Ovr-1190/15, a razlučni vjerovnik </w:t>
      </w:r>
      <w:r w:rsidR="0063189F">
        <w:t>je predložio unovčenje nekretnine u vlasništvu stečajnog dužnika na kojoj ima razlučno pravo u stečajnom postupku</w:t>
      </w:r>
      <w:r>
        <w:t xml:space="preserve">. </w:t>
      </w:r>
    </w:p>
    <w:p w:rsidRDefault="00E17203" w:rsidP="00E17203" w:rsidR="00E17203">
      <w:pPr>
        <w:jc w:val="both"/>
      </w:pPr>
    </w:p>
    <w:p w:rsidRDefault="00E17203" w:rsidP="00E17203" w:rsidR="00E17203">
      <w:pPr>
        <w:jc w:val="both"/>
      </w:pPr>
    </w:p>
    <w:p w:rsidRDefault="00E17203" w:rsidP="00E17203" w:rsidR="00E17203">
      <w:pPr>
        <w:jc w:val="both"/>
      </w:pPr>
    </w:p>
    <w:p w:rsidRDefault="00E17203" w:rsidP="00E17203" w:rsidR="00E17203">
      <w:pPr>
        <w:jc w:val="both"/>
      </w:pPr>
    </w:p>
    <w:p w:rsidRDefault="00E17203" w:rsidP="00E17203" w:rsidR="0063189F">
      <w:pPr>
        <w:jc w:val="both"/>
      </w:pPr>
      <w:r>
        <w:tab/>
      </w:r>
    </w:p>
    <w:p w:rsidRDefault="0063189F" w:rsidP="00E17203" w:rsidR="0063189F">
      <w:pPr>
        <w:jc w:val="both"/>
      </w:pPr>
    </w:p>
    <w:p w:rsidRDefault="00C658BF" w:rsidP="00E17203" w:rsidR="00E17203">
      <w:pPr>
        <w:jc w:val="both"/>
      </w:pPr>
      <w:r>
        <w:tab/>
      </w:r>
      <w:r w:rsidR="00E17203">
        <w:t xml:space="preserve">Slijedom navedenog, temeljem odredbe čl. 289. </w:t>
      </w:r>
      <w:r w:rsidR="00E17203" w:rsidRPr="0003700A">
        <w:t xml:space="preserve">Stečajnog zakona </w:t>
      </w:r>
      <w:r w:rsidR="00E17203" w:rsidRPr="00CF6311">
        <w:t>(NN 7</w:t>
      </w:r>
      <w:r w:rsidR="00E17203">
        <w:t>5</w:t>
      </w:r>
      <w:r w:rsidR="00E17203" w:rsidRPr="00CF6311">
        <w:t>/15</w:t>
      </w:r>
      <w:r w:rsidR="0063189F">
        <w:t xml:space="preserve"> i 104/17</w:t>
      </w:r>
      <w:r w:rsidR="00E17203" w:rsidRPr="00CF6311">
        <w:t>)</w:t>
      </w:r>
      <w:r w:rsidR="00E17203">
        <w:t xml:space="preserve"> odlučeno je kao u izreci.</w:t>
      </w:r>
    </w:p>
    <w:p w:rsidRDefault="006C5C1E" w:rsidP="006E6893" w:rsidR="006C5C1E" w:rsidRPr="00D42E63">
      <w:pPr>
        <w:ind w:left="1620"/>
        <w:jc w:val="both"/>
      </w:pPr>
    </w:p>
    <w:p w:rsidRDefault="008B2B3D" w:rsidP="00185458" w:rsidR="008B2B3D" w:rsidRPr="006C5C1E">
      <w:pPr>
        <w:pStyle w:val="Naslov3"/>
        <w:rPr>
          <w:b w:val="false"/>
          <w:bCs w:val="false"/>
        </w:rPr>
      </w:pPr>
      <w:r w:rsidRPr="006C5C1E">
        <w:rPr>
          <w:b w:val="false"/>
          <w:bCs w:val="false"/>
        </w:rPr>
        <w:t xml:space="preserve">U Osijeku </w:t>
      </w:r>
      <w:r w:rsidR="0063189F">
        <w:rPr>
          <w:b w:val="false"/>
          <w:bCs w:val="false"/>
        </w:rPr>
        <w:t>12</w:t>
      </w:r>
      <w:r w:rsidR="003649A0" w:rsidRPr="003649A0">
        <w:rPr>
          <w:b w:val="false"/>
          <w:bCs w:val="false"/>
        </w:rPr>
        <w:t xml:space="preserve">. srpnja </w:t>
      </w:r>
      <w:r w:rsidR="00592061" w:rsidRPr="00592061">
        <w:rPr>
          <w:b w:val="false"/>
          <w:bCs w:val="false"/>
        </w:rPr>
        <w:t>2018</w:t>
      </w:r>
      <w:r w:rsidR="00007F7A" w:rsidRPr="006C5C1E">
        <w:rPr>
          <w:b w:val="false"/>
          <w:bCs w:val="false"/>
        </w:rPr>
        <w:t xml:space="preserve">. </w:t>
      </w:r>
    </w:p>
    <w:p w:rsidRDefault="0091128C" w:rsidR="0091128C">
      <w:pPr>
        <w:jc w:val="both"/>
      </w:pPr>
    </w:p>
    <w:p w:rsidRDefault="006C5C1E" w:rsidR="006C5C1E" w:rsidRPr="006C5C1E">
      <w:pPr>
        <w:jc w:val="both"/>
      </w:pPr>
    </w:p>
    <w:p w:rsidRDefault="001E33B4" w:rsidP="001E33B4" w:rsidR="001E33B4" w:rsidRPr="006C5C1E">
      <w:r w:rsidRPr="006C5C1E">
        <w:t>Zapisničar:</w:t>
      </w:r>
      <w:r w:rsidRPr="006C5C1E">
        <w:tab/>
      </w:r>
      <w:r w:rsidRPr="006C5C1E">
        <w:tab/>
      </w:r>
      <w:r w:rsidRPr="006C5C1E">
        <w:tab/>
      </w:r>
      <w:r w:rsidRPr="006C5C1E">
        <w:tab/>
      </w:r>
      <w:r w:rsidRPr="006C5C1E">
        <w:tab/>
      </w:r>
      <w:r w:rsidRPr="006C5C1E">
        <w:tab/>
      </w:r>
      <w:r w:rsidRPr="006C5C1E">
        <w:tab/>
      </w:r>
      <w:r w:rsidRPr="006C5C1E">
        <w:tab/>
      </w:r>
      <w:r w:rsidR="008B2B3D" w:rsidRPr="006C5C1E">
        <w:t>STEČAJNI SUDAC:</w:t>
      </w:r>
    </w:p>
    <w:p w:rsidRDefault="001E33B4" w:rsidP="001E33B4" w:rsidR="008B2B3D" w:rsidRPr="006C5C1E">
      <w:r w:rsidRPr="006C5C1E">
        <w:t>Elizabeta Đeke</w:t>
      </w:r>
      <w:r w:rsidRPr="006C5C1E">
        <w:tab/>
      </w:r>
      <w:r w:rsidRPr="006C5C1E">
        <w:tab/>
      </w:r>
      <w:r w:rsidRPr="006C5C1E">
        <w:tab/>
      </w:r>
      <w:r w:rsidRPr="006C5C1E">
        <w:tab/>
      </w:r>
      <w:r w:rsidRPr="006C5C1E">
        <w:tab/>
        <w:t xml:space="preserve">                  </w:t>
      </w:r>
      <w:r w:rsidR="00C16D67" w:rsidRPr="006C5C1E">
        <w:t>mr.</w:t>
      </w:r>
      <w:r w:rsidR="0021058F" w:rsidRPr="006C5C1E">
        <w:t xml:space="preserve"> </w:t>
      </w:r>
      <w:r w:rsidR="00C16D67" w:rsidRPr="006C5C1E">
        <w:t xml:space="preserve">sc. </w:t>
      </w:r>
      <w:r w:rsidR="008B2B3D" w:rsidRPr="006C5C1E">
        <w:t>Tihomir Kovačević</w:t>
      </w:r>
    </w:p>
    <w:p w:rsidRDefault="00561574" w:rsidP="006E6893" w:rsidR="00561574" w:rsidRPr="006C5C1E">
      <w:pPr>
        <w:tabs>
          <w:tab w:pos="3960" w:val="left"/>
        </w:tabs>
        <w:ind w:right="5112"/>
        <w:rPr>
          <w:sz w:val="20"/>
          <w:szCs w:val="20"/>
        </w:rPr>
      </w:pPr>
    </w:p>
    <w:p w:rsidRDefault="008B2B3D" w:rsidP="006E6893" w:rsidR="008B2B3D" w:rsidRPr="006C5C1E">
      <w:pPr>
        <w:tabs>
          <w:tab w:pos="3960" w:val="left"/>
        </w:tabs>
        <w:ind w:right="5112"/>
        <w:rPr>
          <w:sz w:val="20"/>
          <w:szCs w:val="20"/>
        </w:rPr>
      </w:pPr>
      <w:r w:rsidRPr="006C5C1E">
        <w:rPr>
          <w:sz w:val="20"/>
          <w:szCs w:val="20"/>
        </w:rPr>
        <w:tab/>
      </w:r>
      <w:r w:rsidRPr="006C5C1E">
        <w:rPr>
          <w:sz w:val="20"/>
          <w:szCs w:val="20"/>
        </w:rPr>
        <w:tab/>
      </w:r>
      <w:r w:rsidRPr="006C5C1E">
        <w:rPr>
          <w:sz w:val="20"/>
          <w:szCs w:val="20"/>
        </w:rPr>
        <w:tab/>
      </w:r>
    </w:p>
    <w:p w:rsidRDefault="008B2B3D" w:rsidP="008B2B3D" w:rsidR="008B2B3D" w:rsidRPr="006C5C1E">
      <w:pPr>
        <w:jc w:val="both"/>
      </w:pPr>
      <w:r w:rsidRPr="006C5C1E">
        <w:t>D N A :</w:t>
      </w:r>
    </w:p>
    <w:p w:rsidRDefault="006C5C1E" w:rsidP="00D231F9" w:rsidR="008B2B3D">
      <w:pPr>
        <w:numPr>
          <w:ilvl w:val="0"/>
          <w:numId w:val="2"/>
        </w:numPr>
        <w:jc w:val="both"/>
      </w:pPr>
      <w:r>
        <w:t>stečajnom upravitelju</w:t>
      </w:r>
      <w:r w:rsidR="005B37B9">
        <w:t xml:space="preserve"> Zoranu Subotić</w:t>
      </w:r>
      <w:r w:rsidR="003649A0">
        <w:t xml:space="preserve"> </w:t>
      </w:r>
    </w:p>
    <w:p w:rsidRDefault="0063189F" w:rsidP="00D231F9" w:rsidR="0063189F">
      <w:pPr>
        <w:numPr>
          <w:ilvl w:val="0"/>
          <w:numId w:val="2"/>
        </w:numPr>
        <w:jc w:val="both"/>
      </w:pPr>
      <w:r>
        <w:t>sudski registar</w:t>
      </w:r>
    </w:p>
    <w:p w:rsidRDefault="0063189F" w:rsidP="0063189F" w:rsidR="0063189F" w:rsidRPr="00A5460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p w:rsidRDefault="0063189F" w:rsidP="0063189F" w:rsidR="0063189F" w:rsidRPr="001E33B4">
      <w:pPr>
        <w:ind w:left="720"/>
        <w:jc w:val="both"/>
      </w:pPr>
    </w:p>
    <w:sectPr w:rsidSect="0091128C" w:rsidR="0063189F" w:rsidRPr="001E3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ACC" w:rsidR="00254ACC">
      <w:r>
        <w:separator/>
      </w:r>
    </w:p>
  </w:endnote>
  <w:endnote w:id="0" w:type="continuationSeparator">
    <w:p w:rsidRDefault="00254ACC" w:rsidR="00254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ACC" w:rsidR="00254ACC">
      <w:r>
        <w:separator/>
      </w:r>
    </w:p>
  </w:footnote>
  <w:footnote w:id="0" w:type="continuationSeparator">
    <w:p w:rsidRDefault="00254ACC" w:rsidR="00254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  <w:t>14 St-</w:t>
    </w:r>
    <w:r w:rsidR="0063189F" w:rsidRPr="0063189F">
      <w:t>60/14-46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1E57"/>
    <w:rsid w:val="00007F7A"/>
    <w:rsid w:val="00021693"/>
    <w:rsid w:val="000250C1"/>
    <w:rsid w:val="00026B73"/>
    <w:rsid w:val="00030560"/>
    <w:rsid w:val="00030A61"/>
    <w:rsid w:val="00033D38"/>
    <w:rsid w:val="000379EA"/>
    <w:rsid w:val="00040899"/>
    <w:rsid w:val="000472E5"/>
    <w:rsid w:val="000504E9"/>
    <w:rsid w:val="00050D75"/>
    <w:rsid w:val="000616ED"/>
    <w:rsid w:val="0006190F"/>
    <w:rsid w:val="00081405"/>
    <w:rsid w:val="00082B2D"/>
    <w:rsid w:val="000B2B77"/>
    <w:rsid w:val="000C225A"/>
    <w:rsid w:val="000C3F74"/>
    <w:rsid w:val="000D0266"/>
    <w:rsid w:val="000D2C84"/>
    <w:rsid w:val="000D39C4"/>
    <w:rsid w:val="000E01D6"/>
    <w:rsid w:val="000E0753"/>
    <w:rsid w:val="000E0CE6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85458"/>
    <w:rsid w:val="00191C4C"/>
    <w:rsid w:val="00197FAA"/>
    <w:rsid w:val="001A1969"/>
    <w:rsid w:val="001B4966"/>
    <w:rsid w:val="001C7BA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54ACC"/>
    <w:rsid w:val="00260BE9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2AC2"/>
    <w:rsid w:val="00313D4B"/>
    <w:rsid w:val="003219E7"/>
    <w:rsid w:val="00324B0D"/>
    <w:rsid w:val="00336AAB"/>
    <w:rsid w:val="00345EA1"/>
    <w:rsid w:val="0035236E"/>
    <w:rsid w:val="003549C0"/>
    <w:rsid w:val="003579FA"/>
    <w:rsid w:val="00361052"/>
    <w:rsid w:val="003649A0"/>
    <w:rsid w:val="00365E60"/>
    <w:rsid w:val="003720A9"/>
    <w:rsid w:val="00375040"/>
    <w:rsid w:val="00395A3B"/>
    <w:rsid w:val="003973B2"/>
    <w:rsid w:val="003A02A8"/>
    <w:rsid w:val="003B3239"/>
    <w:rsid w:val="003B7BF4"/>
    <w:rsid w:val="003F7791"/>
    <w:rsid w:val="00404275"/>
    <w:rsid w:val="00404556"/>
    <w:rsid w:val="00405316"/>
    <w:rsid w:val="00417E4B"/>
    <w:rsid w:val="004258FA"/>
    <w:rsid w:val="00452700"/>
    <w:rsid w:val="00461AD4"/>
    <w:rsid w:val="00462159"/>
    <w:rsid w:val="00466F17"/>
    <w:rsid w:val="0046750E"/>
    <w:rsid w:val="0048132E"/>
    <w:rsid w:val="004B214D"/>
    <w:rsid w:val="004B6588"/>
    <w:rsid w:val="004F70BB"/>
    <w:rsid w:val="0050403F"/>
    <w:rsid w:val="00517F9F"/>
    <w:rsid w:val="0052721E"/>
    <w:rsid w:val="00537649"/>
    <w:rsid w:val="005574E8"/>
    <w:rsid w:val="005606B6"/>
    <w:rsid w:val="00561574"/>
    <w:rsid w:val="00570367"/>
    <w:rsid w:val="00572ABF"/>
    <w:rsid w:val="00586878"/>
    <w:rsid w:val="005901F6"/>
    <w:rsid w:val="00592061"/>
    <w:rsid w:val="00592C60"/>
    <w:rsid w:val="00595DA9"/>
    <w:rsid w:val="005B3490"/>
    <w:rsid w:val="005B37B9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189F"/>
    <w:rsid w:val="00635FA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13BA"/>
    <w:rsid w:val="00666E7F"/>
    <w:rsid w:val="00670E12"/>
    <w:rsid w:val="00674E0B"/>
    <w:rsid w:val="00685071"/>
    <w:rsid w:val="0069644C"/>
    <w:rsid w:val="006A7878"/>
    <w:rsid w:val="006C307D"/>
    <w:rsid w:val="006C5C1E"/>
    <w:rsid w:val="006D3249"/>
    <w:rsid w:val="006E5AE5"/>
    <w:rsid w:val="006E6893"/>
    <w:rsid w:val="006E6CA2"/>
    <w:rsid w:val="006F3627"/>
    <w:rsid w:val="0071187B"/>
    <w:rsid w:val="007569FE"/>
    <w:rsid w:val="00764ED9"/>
    <w:rsid w:val="00776D20"/>
    <w:rsid w:val="0078447B"/>
    <w:rsid w:val="00790FC5"/>
    <w:rsid w:val="007917DC"/>
    <w:rsid w:val="007A1530"/>
    <w:rsid w:val="007B5877"/>
    <w:rsid w:val="007B7B44"/>
    <w:rsid w:val="007C57E0"/>
    <w:rsid w:val="007C730A"/>
    <w:rsid w:val="007D0D12"/>
    <w:rsid w:val="007E301B"/>
    <w:rsid w:val="007F0C05"/>
    <w:rsid w:val="007F145B"/>
    <w:rsid w:val="008017AD"/>
    <w:rsid w:val="00802286"/>
    <w:rsid w:val="008111DE"/>
    <w:rsid w:val="00812016"/>
    <w:rsid w:val="00820BE3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2CAA"/>
    <w:rsid w:val="009570F7"/>
    <w:rsid w:val="009604E5"/>
    <w:rsid w:val="00964BC7"/>
    <w:rsid w:val="00973410"/>
    <w:rsid w:val="00981FB3"/>
    <w:rsid w:val="00984DDD"/>
    <w:rsid w:val="009851B0"/>
    <w:rsid w:val="009908B2"/>
    <w:rsid w:val="00992C9B"/>
    <w:rsid w:val="009A13CE"/>
    <w:rsid w:val="009B3193"/>
    <w:rsid w:val="009C233E"/>
    <w:rsid w:val="009D4F6A"/>
    <w:rsid w:val="009D6A13"/>
    <w:rsid w:val="009E28FD"/>
    <w:rsid w:val="00A03E2F"/>
    <w:rsid w:val="00A059B7"/>
    <w:rsid w:val="00A07EF0"/>
    <w:rsid w:val="00A11256"/>
    <w:rsid w:val="00A11DD3"/>
    <w:rsid w:val="00A30FBD"/>
    <w:rsid w:val="00A32926"/>
    <w:rsid w:val="00A3454E"/>
    <w:rsid w:val="00A427C6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D4313"/>
    <w:rsid w:val="00AD68BE"/>
    <w:rsid w:val="00AD69AB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4256C"/>
    <w:rsid w:val="00C63CA5"/>
    <w:rsid w:val="00C658BF"/>
    <w:rsid w:val="00C76D6B"/>
    <w:rsid w:val="00C86FB8"/>
    <w:rsid w:val="00CA064F"/>
    <w:rsid w:val="00CA3626"/>
    <w:rsid w:val="00CA3AAD"/>
    <w:rsid w:val="00CC3180"/>
    <w:rsid w:val="00CD46BB"/>
    <w:rsid w:val="00CD54FD"/>
    <w:rsid w:val="00CD68B1"/>
    <w:rsid w:val="00CE04CA"/>
    <w:rsid w:val="00D0447E"/>
    <w:rsid w:val="00D0723F"/>
    <w:rsid w:val="00D231F9"/>
    <w:rsid w:val="00D42ABB"/>
    <w:rsid w:val="00D42E63"/>
    <w:rsid w:val="00D47929"/>
    <w:rsid w:val="00D53382"/>
    <w:rsid w:val="00D650FA"/>
    <w:rsid w:val="00D74556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26F7"/>
    <w:rsid w:val="00E04469"/>
    <w:rsid w:val="00E17203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A60A2"/>
    <w:rsid w:val="00EC2247"/>
    <w:rsid w:val="00EC4B32"/>
    <w:rsid w:val="00ED161C"/>
    <w:rsid w:val="00EE52EB"/>
    <w:rsid w:val="00EF06F3"/>
    <w:rsid w:val="00EF7B9A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026F7"/>
    <w:rPr>
      <w:b/>
      <w:bCs/>
    </w:rPr>
  </w:style>
  <w:style w:styleId="Odlomakpopisa" w:type="paragraph">
    <w:name w:val="List Paragraph"/>
    <w:basedOn w:val="Normal"/>
    <w:qFormat/>
    <w:rsid w:val="00E1720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026F7"/>
    <w:rPr>
      <w:b/>
      <w:bCs/>
    </w:rPr>
  </w:style>
  <w:style w:styleId="Odlomakpopisa" w:type="paragraph">
    <w:name w:val="List Paragraph"/>
    <w:basedOn w:val="Normal"/>
    <w:qFormat/>
    <w:rsid w:val="00E1720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2014.</izvorni_sadrzaj>
    <derivirana_varijabla naziv="DomainObject.Predmet.DatumOsnivanja_1">11.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2014.</izvorni_sadrzaj>
    <derivirana_varijabla naziv="DomainObject.Predmet.DatumRjesavanja_1">19.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Tt-14/2753-2</izvorni_sadrzaj>
    <derivirana_varijabla naziv="DomainObject.Predmet.PrimjedbaSuca_1">SUBJEKT BRISAN RJEŠENJEM Tt-14/2753-2</derivirana_varijabla>
  </DomainObject.Predmet.PrimjedbaSuca>
  <DomainObject.Predmet.ProtustrankaFormated>
    <izvorni_sadrzaj>  BRANITELJSKA ZADRUGA KUMINO SELO ZA PROIZVODNO USLUŽNE DJELATNOSTI</izvorni_sadrzaj>
    <derivirana_varijabla naziv="DomainObject.Predmet.ProtustrankaFormated_1">  BRANITELJSKA ZADRUGA KUMINO SELO ZA PROIZVODNO USLUŽNE DJELATNOSTI</derivirana_varijabla>
  </DomainObject.Predmet.ProtustrankaFormated>
  <DomainObject.Predmet.ProtustrankaFormatedOIB>
    <izvorni_sadrzaj>  BRANITELJSKA ZADRUGA KUMINO SELO ZA PROIZVODNO USLUŽNE DJELATNOSTI, OIB 68803343873</izvorni_sadrzaj>
    <derivirana_varijabla naziv="DomainObject.Predmet.ProtustrankaFormatedOIB_1">  BRANITELJSKA ZADRUGA KUMINO SELO ZA PROIZVODNO USLUŽNE DJELATNOSTI, OIB 68803343873</derivirana_varijabla>
  </DomainObject.Predmet.ProtustrankaFormatedOIB>
  <DomainObject.Predmet.ProtustrankaFormatedWithAdress>
    <izvorni_sadrzaj> BRANITELJSKA ZADRUGA KUMINO SELO ZA PROIZVODNO USLUŽNE DJELATNOSTI, SILVIJE STRAHIMIRA KRANJČEVIĆA 1, 32249 Tovarnik</izvorni_sadrzaj>
    <derivirana_varijabla naziv="DomainObject.Predmet.ProtustrankaFormatedWithAdress_1"> BRANITELJSKA ZADRUGA KUMINO SELO ZA PROIZVODNO USLUŽNE DJELATNOSTI, SILVIJE STRAHIMIRA KRANJČEVIĆA 1, 32249 Tovarnik</derivirana_varijabla>
  </DomainObject.Predmet.ProtustrankaFormatedWithAdress>
  <DomainObject.Predmet.ProtustrankaFormatedWithAdressOIB>
    <izvorni_sadrzaj> BRANITELJSKA ZADRUGA KUMINO SELO ZA PROIZVODNO USLUŽNE DJELATNOSTI, OIB 68803343873, SILVIJE STRAHIMIRA KRANJČEVIĆA 1, 32249 Tovarnik</izvorni_sadrzaj>
    <derivirana_varijabla naziv="DomainObject.Predmet.ProtustrankaFormatedWithAdressOIB_1"> BRANITELJSKA ZADRUGA KUMINO SELO ZA PROIZVODNO USLUŽNE DJELATNOSTI, OIB 68803343873, SILVIJE STRAHIMIRA KRANJČEVIĆA 1, 32249 Tovarnik</derivirana_varijabla>
  </DomainObject.Predmet.ProtustrankaFormatedWithAdressOIB>
  <DomainObject.Predmet.ProtustrankaWithAdress>
    <izvorni_sadrzaj>BRANITELJSKA ZADRUGA KUMINO SELO ZA PROIZVODNO USLUŽNE DJELATNOSTI SILVIJE STRAHIMIRA KRANJČEVIĆA 1, 32249 Tovarnik</izvorni_sadrzaj>
    <derivirana_varijabla naziv="DomainObject.Predmet.ProtustrankaWithAdress_1">BRANITELJSKA ZADRUGA KUMINO SELO ZA PROIZVODNO USLUŽNE DJELATNOSTI SILVIJE STRAHIMIRA KRANJČEVIĆA 1, 32249 Tovarnik</derivirana_varijabla>
  </DomainObject.Predmet.ProtustrankaWithAdress>
  <DomainObject.Predmet.ProtustrankaWithAdressOIB>
    <izvorni_sadrzaj>BRANITELJSKA ZADRUGA KUMINO SELO ZA PROIZVODNO USLUŽNE DJELATNOSTI, OIB 68803343873, SILVIJE STRAHIMIRA KRANJČEVIĆA 1, 32249 Tovarnik</izvorni_sadrzaj>
    <derivirana_varijabla naziv="DomainObject.Predmet.ProtustrankaWithAdressOIB_1">BRANITELJSKA ZADRUGA KUMINO SELO ZA PROIZVODNO USLUŽNE DJELATNOSTI, OIB 68803343873, SILVIJE STRAHIMIRA KRANJČEVIĆA 1, 32249 Tovarnik</derivirana_varijabla>
  </DomainObject.Predmet.ProtustrankaWithAdressOIB>
  <DomainObject.Predmet.ProtustrankaNazivFormated>
    <izvorni_sadrzaj>BRANITELJSKA ZADRUGA KUMINO SELO ZA PROIZVODNO USLUŽNE DJELATNOSTI</izvorni_sadrzaj>
    <derivirana_varijabla naziv="DomainObject.Predmet.ProtustrankaNazivFormated_1">BRANITELJSKA ZADRUGA KUMINO SELO ZA PROIZVODNO USLUŽNE DJELATNOSTI</derivirana_varijabla>
  </DomainObject.Predmet.ProtustrankaNazivFormated>
  <DomainObject.Predmet.ProtustrankaNazivFormatedOIB>
    <izvorni_sadrzaj>BRANITELJSKA ZADRUGA KUMINO SELO ZA PROIZVODNO USLUŽNE DJELATNOSTI, OIB 68803343873</izvorni_sadrzaj>
    <derivirana_varijabla naziv="DomainObject.Predmet.ProtustrankaNazivFormatedOIB_1">BRANITELJSKA ZADRUGA KUMINO SELO ZA PROIZVODNO USLUŽNE DJELATNOSTI, OIB 68803343873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BRANITELJSKA ZADRUGA KUMINO SELO ZA PROIZVODNO USLUŽNE DJELATNOSTI</item>
    </izvorni_sadrzaj>
    <derivirana_varijabla naziv="DomainObject.Predmet.ProtuStrankaListFormated_1">
      <item>BRANITELJSKA ZADRUGA KUMINO SELO ZA PROIZVODNO USLUŽNE DJELATNOSTI</item>
    </derivirana_varijabla>
  </DomainObject.Predmet.ProtuStrankaListFormated>
  <DomainObject.Predmet.ProtuStrankaListFormatedOIB>
    <izvorni_sadrzaj>
      <item>BRANITELJSKA ZADRUGA KUMINO SELO ZA PROIZVODNO USLUŽNE DJELATNOSTI, OIB 68803343873</item>
    </izvorni_sadrzaj>
    <derivirana_varijabla naziv="DomainObject.Predmet.ProtuStrankaListFormatedOIB_1">
      <item>BRANITELJSKA ZADRUGA KUMINO SELO ZA PROIZVODNO USLUŽNE DJELATNOSTI, OIB 68803343873</item>
    </derivirana_varijabla>
  </DomainObject.Predmet.ProtuStrankaListFormatedOIB>
  <DomainObject.Predmet.ProtuStrankaListFormatedWithAdress>
    <izvorni_sadrzaj>
      <item>BRANITELJSKA ZADRUGA KUMINO SELO ZA PROIZVODNO USLUŽNE DJELATNOSTI, SILVIJE STRAHIMIRA KRANJČEVIĆA 1, 32249 Tovarnik</item>
    </izvorni_sadrzaj>
    <derivirana_varijabla naziv="DomainObject.Predmet.ProtuStrankaListFormatedWithAdress_1">
      <item>BRANITELJSKA ZADRUGA KUMINO SELO ZA PROIZVODNO USLUŽNE DJELATNOSTI, SILVIJE STRAHIMIRA KRANJČEVIĆA 1, 32249 Tovarnik</item>
    </derivirana_varijabla>
  </DomainObject.Predmet.ProtuStrankaListFormatedWithAdress>
  <DomainObject.Predmet.ProtuStrankaListFormatedWithAdressOIB>
    <izvorni_sadrzaj>
      <item>BRANITELJSKA ZADRUGA KUMINO SELO ZA PROIZVODNO USLUŽNE DJELATNOSTI, OIB 68803343873, SILVIJE STRAHIMIRA KRANJČEVIĆA 1, 32249 Tovarnik</item>
    </izvorni_sadrzaj>
    <derivirana_varijabla naziv="DomainObject.Predmet.ProtuStrankaListFormatedWithAdressOIB_1">
      <item>BRANITELJSKA ZADRUGA KUMINO SELO ZA PROIZVODNO USLUŽNE DJELATNOSTI, OIB 68803343873, SILVIJE STRAHIMIRA KRANJČEVIĆA 1, 32249 Tovarnik</item>
    </derivirana_varijabla>
  </DomainObject.Predmet.ProtuStrankaListFormatedWithAdressOIB>
  <DomainObject.Predmet.ProtuStrankaListNazivFormated>
    <izvorni_sadrzaj>
      <item>BRANITELJSKA ZADRUGA KUMINO SELO ZA PROIZVODNO USLUŽNE DJELATNOSTI</item>
    </izvorni_sadrzaj>
    <derivirana_varijabla naziv="DomainObject.Predmet.ProtuStrankaListNazivFormated_1">
      <item>BRANITELJSKA ZADRUGA KUMINO SELO ZA PROIZVODNO USLUŽNE DJELATNOSTI</item>
    </derivirana_varijabla>
  </DomainObject.Predmet.ProtuStrankaListNazivFormated>
  <DomainObject.Predmet.ProtuStrankaListNazivFormatedOIB>
    <izvorni_sadrzaj>
      <item>BRANITELJSKA ZADRUGA KUMINO SELO ZA PROIZVODNO USLUŽNE DJELATNOSTI, OIB 68803343873</item>
    </izvorni_sadrzaj>
    <derivirana_varijabla naziv="DomainObject.Predmet.ProtuStrankaListNazivFormatedOIB_1">
      <item>BRANITELJSKA ZADRUGA KUMINO SELO ZA PROIZVODNO USLUŽNE DJELATNOSTI, OIB 68803343873</item>
    </derivirana_varijabla>
  </DomainObject.Predmet.ProtuStrankaListNazivFormatedOIB>
  <DomainObject.Predmet.OstaliListFormated>
    <izvorni_sadrzaj>
      <item>ZORAN SUBOTIĆ</item>
      <item>ŽDO GUO VUKOVAR</item>
    </izvorni_sadrzaj>
    <derivirana_varijabla naziv="DomainObject.Predmet.OstaliListFormated_1">
      <item>ZORAN SUBOTIĆ</item>
      <item>ŽDO GUO VUKOVAR</item>
    </derivirana_varijabla>
  </DomainObject.Predmet.OstaliListFormated>
  <DomainObject.Predmet.OstaliListFormatedOIB>
    <izvorni_sadrzaj>
      <item>ZORAN SUBOTIĆ, OIB 09071761803</item>
      <item>ŽDO GUO VUKOVAR</item>
    </izvorni_sadrzaj>
    <derivirana_varijabla naziv="DomainObject.Predmet.OstaliListFormatedOIB_1">
      <item>ZORAN SUBOTIĆ, OIB 09071761803</item>
      <item>ŽDO GUO VUKOVAR</item>
    </derivirana_varijabla>
  </DomainObject.Predmet.OstaliListFormatedOIB>
  <DomainObject.Predmet.OstaliListFormatedWithAdress>
    <izvorni_sadrzaj>
      <item>ZORAN SUBOTIĆ, Kr.Tomislava 51a/I, 31 300 Beli Manastir</item>
      <item>ŽDO GUO VUKOVAR</item>
    </izvorni_sadrzaj>
    <derivirana_varijabla naziv="DomainObject.Predmet.OstaliListFormatedWithAdress_1">
      <item>ZORAN SUBOTIĆ, Kr.Tomislava 51a/I, 31 300 Beli Manastir</item>
      <item>ŽDO GUO VUKOVAR</item>
    </derivirana_varijabla>
  </DomainObject.Predmet.OstaliListFormatedWithAdress>
  <DomainObject.Predmet.OstaliListFormatedWithAdressOIB>
    <izvorni_sadrzaj>
      <item>ZORAN SUBOTIĆ, OIB 09071761803, Kr.Tomislava 51a/I, 31 300 Beli Manastir</item>
      <item>ŽDO GUO VUKOVAR</item>
    </izvorni_sadrzaj>
    <derivirana_varijabla naziv="DomainObject.Predmet.OstaliListFormatedWithAdressOIB_1">
      <item>ZORAN SUBOTIĆ, OIB 09071761803, Kr.Tomislava 51a/I, 31 300 Beli Manastir</item>
      <item>ŽDO GUO VUKOVAR</item>
    </derivirana_varijabla>
  </DomainObject.Predmet.OstaliListFormatedWithAdressOIB>
  <DomainObject.Predmet.OstaliListNazivFormated>
    <izvorni_sadrzaj>
      <item>ZORAN SUBOTIĆ</item>
      <item>ŽDO GUO VUKOVAR</item>
    </izvorni_sadrzaj>
    <derivirana_varijabla naziv="DomainObject.Predmet.OstaliListNazivFormated_1">
      <item>ZORAN SUBOTIĆ</item>
      <item>ŽDO GUO VUKOVAR</item>
    </derivirana_varijabla>
  </DomainObject.Predmet.OstaliListNazivFormated>
  <DomainObject.Predmet.OstaliListNazivFormatedOIB>
    <izvorni_sadrzaj>
      <item>ZORAN SUBOTIĆ, OIB 09071761803</item>
      <item>ŽDO GUO VUKOVAR</item>
    </izvorni_sadrzaj>
    <derivirana_varijabla naziv="DomainObject.Predmet.OstaliListNazivFormatedOIB_1">
      <item>ZORAN SUBOTIĆ, OIB 09071761803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BRANITELJSKA ZADRUGA KUMINO SELO ZA PROIZVODNO USLUŽNE DJELATNOSTI</izvorni_sadrzaj>
    <derivirana_varijabla naziv="DomainObject.Predmet.ProtustrankaIDrugi_1">BRANITELJSKA ZADRUGA KUMINO SELO ZA PROIZVODNO USLUŽNE DJELATNOSTI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BRANITELJSKA ZADRUGA KUMINO SELO ZA PROIZVODNO USLUŽNE DJELATNOSTI, OIB 68803343873, SILVIJE STRAHIMIRA KRANJČEVIĆA 1, 32249 Tovarnik</izvorni_sadrzaj>
    <derivirana_varijabla naziv="DomainObject.Predmet.ProtustrankaIDrugiAdressOIB_1">BRANITELJSKA ZADRUGA KUMINO SELO ZA PROIZVODNO USLUŽNE DJELATNOSTI, OIB 68803343873, SILVIJE STRAHIMIRA KRANJČEVIĆA 1,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2014.</izvorni_sadrzaj>
    <derivirana_varijabla naziv="DomainObject.Predmet.OdlukaRjesenje.DatumDonosenjaOdluke_1">26. ožujka 2014.</derivirana_varijabla>
  </DomainObject.Predmet.OdlukaRjesenje.DatumDonosenjaOdluke>
  <DomainObject.Predmet.OdlukaRjesenje.DatumPravomocnosti>
    <izvorni_sadrzaj>23. travnja 2014.</izvorni_sadrzaj>
    <derivirana_varijabla naziv="DomainObject.Predmet.OdlukaRjesenje.DatumPravomocnosti_1">23. travnja 2014.</derivirana_varijabla>
  </DomainObject.Predmet.OdlukaRjesenje.DatumPravomocnosti>
  <DomainObject.Predmet.OdlukaRjesenje.Oznaka>
    <izvorni_sadrzaj>St-60/2014-13</izvorni_sadrzaj>
    <derivirana_varijabla naziv="DomainObject.Predmet.OdlukaRjesenje.Oznaka_1">St-60/2014-13</derivirana_varijabla>
  </DomainObject.Predmet.OdlukaRjesenje.Oznaka>
  <DomainObject.Predmet.SudioniciListNaziv>
    <izvorni_sadrzaj>
      <item>RH MF PU PODRUČNI URED VUKOVAR</item>
      <item>BRANITELJSKA ZADRUGA KUMINO SELO ZA PROIZVODNO USLUŽNE DJELATNOSTI</item>
      <item>ZORAN SUBOTIĆ</item>
      <item>ŽDO GUO VUKOVAR</item>
    </izvorni_sadrzaj>
    <derivirana_varijabla naziv="DomainObject.Predmet.SudioniciListNaziv_1">
      <item>RH MF PU PODRUČNI URED VUKOVAR</item>
      <item>BRANITELJSKA ZADRUGA KUMINO SELO ZA PROIZVODNO USLUŽNE DJELATNOSTI</item>
      <item>ZORAN SUBOTIĆ</item>
      <item>ŽDO GUO VUKOVAR</item>
    </derivirana_varijabla>
  </DomainObject.Predmet.SudioniciListNaziv>
  <DomainObject.Predmet.SudioniciListAdressOIB>
    <izvorni_sadrzaj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</izvorni_sadrzaj>
    <derivirana_varijabla naziv="DomainObject.Predmet.SudioniciListAdressOIB_1"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68803343873</item>
      <item>, OIB 09071761803</item>
      <item>, OIB null</item>
    </izvorni_sadrzaj>
    <derivirana_varijabla naziv="DomainObject.Predmet.SudioniciListNazivOIB_1">
      <item>, OIB 18683136487</item>
      <item>, OIB 68803343873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3108C-F228-4326-AEFB-D460B0089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281</properties:Words>
  <properties:Characters>1634</properties:Characters>
  <properties:Lines>66</properties:Lines>
  <properties:Paragraphs>20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2018-07-12T10:26:00Z</dcterms:created>
  <dc:creator>banka</dc:creator>
  <cp:lastModifiedBy>Elizabeta Đeke</cp:lastModifiedBy>
  <cp:lastPrinted>2018-07-12T12:01:00Z</cp:lastPrinted>
  <dcterms:modified xmlns:xsi="http://www.w3.org/2001/XMLSchema-instance" xsi:type="dcterms:W3CDTF">2018-07-12T12:02:00Z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