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2e31f" w14:paraId="272e31f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 xml:space="preserve">Trgovački sud u Splitu, po stečajnoj sutkinji Ani Golub </w:t>
      </w:r>
      <w:proofErr w:type="spellStart"/>
      <w:r w:rsidRPr="00DE2B55">
        <w:rPr>
          <w:rFonts w:eastAsiaTheme="minorHAnsi"/>
          <w:lang w:eastAsia="en-US"/>
        </w:rPr>
        <w:t>Gruić</w:t>
      </w:r>
      <w:proofErr w:type="spellEnd"/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0B2EB8" w:rsidRPr="000B2EB8">
        <w:t>MANDULAT d.o.o., OIB: 96862505660, Kamen, Zvonimira 41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D47D0D">
        <w:t>2</w:t>
      </w:r>
      <w:r w:rsidR="0092779E">
        <w:t>9</w:t>
      </w:r>
      <w:r w:rsidR="00D47D0D">
        <w:t xml:space="preserve">. prosinca </w:t>
      </w:r>
      <w:r w:rsidR="00135B11">
        <w:t>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0B2EB8" w:rsidRPr="000B2EB8">
        <w:t>MANDULAT d.o.o., OIB: 96862505660, Kamen, Zvonimira 41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0B2EB8">
        <w:t>1. rujna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0B2EB8">
        <w:t>246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0B2EB8">
        <w:t>4.840,03</w:t>
      </w:r>
      <w:r w:rsidR="00D47D0D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92779E">
        <w:t>29</w:t>
      </w:r>
      <w:r w:rsidR="00D47D0D">
        <w:t>. prosinca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AD2623">
      <w:t>-</w:t>
    </w:r>
    <w:r w:rsidR="000B2EB8">
      <w:t>613</w:t>
    </w:r>
    <w:r w:rsidR="0092779E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34"/>
    <w:rsid w:val="0009737E"/>
    <w:rsid w:val="000B1524"/>
    <w:rsid w:val="000B2587"/>
    <w:rsid w:val="000B2EB8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1075D"/>
    <w:rsid w:val="00513BC5"/>
    <w:rsid w:val="0052350E"/>
    <w:rsid w:val="005303C5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23873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573E"/>
    <w:rsid w:val="0092779E"/>
    <w:rsid w:val="009308F8"/>
    <w:rsid w:val="00944F4F"/>
    <w:rsid w:val="009505D9"/>
    <w:rsid w:val="00951C24"/>
    <w:rsid w:val="00953D3D"/>
    <w:rsid w:val="00955CD8"/>
    <w:rsid w:val="00960E2D"/>
    <w:rsid w:val="00976439"/>
    <w:rsid w:val="009869F7"/>
    <w:rsid w:val="0099084A"/>
    <w:rsid w:val="009A096E"/>
    <w:rsid w:val="009B1540"/>
    <w:rsid w:val="009B1E3B"/>
    <w:rsid w:val="009B7BE9"/>
    <w:rsid w:val="009C0005"/>
    <w:rsid w:val="009E74D1"/>
    <w:rsid w:val="009F49E8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1E2C"/>
    <w:rsid w:val="00BB5EDE"/>
    <w:rsid w:val="00BC1BB8"/>
    <w:rsid w:val="00BC1EB9"/>
    <w:rsid w:val="00BC4D51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32EC"/>
    <w:rsid w:val="00CA5C34"/>
    <w:rsid w:val="00CA61F9"/>
    <w:rsid w:val="00CB0C37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47D0D"/>
    <w:rsid w:val="00D6364C"/>
    <w:rsid w:val="00D959D4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0193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St-613/2016</izvorni_sadrzaj>
    <derivirana_varijabla naziv="DomainObject.Predmet.OznakaBroj_1">St-613/2016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MANDULAT d.o.o. za trgovinu</izvorni_sadrzaj>
    <derivirana_varijabla naziv="DomainObject.Predmet.ProtustrankaFormated_1">  MANDULAT d.o.o. za trgovinu</derivirana_varijabla>
  </DomainObject.Predmet.ProtustrankaFormated>
  <DomainObject.Predmet.ProtustrankaFormatedOIB>
    <izvorni_sadrzaj>  MANDULAT d.o.o. za trgovinu, OIB 96862505660</izvorni_sadrzaj>
    <derivirana_varijabla naziv="DomainObject.Predmet.ProtustrankaFormatedOIB_1">  MANDULAT d.o.o. za trgovinu, OIB 96862505660</derivirana_varijabla>
  </DomainObject.Predmet.ProtustrankaFormatedOIB>
  <DomainObject.Predmet.ProtustrankaFormatedWithAdress>
    <izvorni_sadrzaj> MANDULAT d.o.o. za trgovinu, Zvonimirova 41, 21000 Kamen</izvorni_sadrzaj>
    <derivirana_varijabla naziv="DomainObject.Predmet.ProtustrankaFormatedWithAdress_1"> MANDULAT d.o.o. za trgovinu, Zvonimirova 41, 21000 Kamen</derivirana_varijabla>
  </DomainObject.Predmet.ProtustrankaFormatedWithAdress>
  <DomainObject.Predmet.ProtustrankaFormatedWithAdressOIB>
    <izvorni_sadrzaj> MANDULAT d.o.o. za trgovinu, OIB 96862505660, Zvonimirova 41, 21000 Kamen</izvorni_sadrzaj>
    <derivirana_varijabla naziv="DomainObject.Predmet.ProtustrankaFormatedWithAdressOIB_1"> MANDULAT d.o.o. za trgovinu, OIB 96862505660, Zvonimirova 41, 21000 Kamen</derivirana_varijabla>
  </DomainObject.Predmet.ProtustrankaFormatedWithAdressOIB>
  <DomainObject.Predmet.ProtustrankaWithAdress>
    <izvorni_sadrzaj>MANDULAT d.o.o. za trgovinu Zvonimirova 41, 21000 Kamen</izvorni_sadrzaj>
    <derivirana_varijabla naziv="DomainObject.Predmet.ProtustrankaWithAdress_1">MANDULAT d.o.o. za trgovinu Zvonimirova 41, 21000 Kamen</derivirana_varijabla>
  </DomainObject.Predmet.ProtustrankaWithAdress>
  <DomainObject.Predmet.ProtustrankaWithAdressOIB>
    <izvorni_sadrzaj>MANDULAT d.o.o. za trgovinu, OIB 96862505660, Zvonimirova 41, 21000 Kamen</izvorni_sadrzaj>
    <derivirana_varijabla naziv="DomainObject.Predmet.ProtustrankaWithAdressOIB_1">MANDULAT d.o.o. za trgovinu, OIB 96862505660, Zvonimirova 41, 21000 Kamen</derivirana_varijabla>
  </DomainObject.Predmet.ProtustrankaWithAdressOIB>
  <DomainObject.Predmet.ProtustrankaNazivFormated>
    <izvorni_sadrzaj>MANDULAT d.o.o. za trgovinu</izvorni_sadrzaj>
    <derivirana_varijabla naziv="DomainObject.Predmet.ProtustrankaNazivFormated_1">MANDULAT d.o.o. za trgovinu</derivirana_varijabla>
  </DomainObject.Predmet.ProtustrankaNazivFormated>
  <DomainObject.Predmet.ProtustrankaNazivFormatedOIB>
    <izvorni_sadrzaj>MANDULAT d.o.o. za trgovinu, OIB 96862505660</izvorni_sadrzaj>
    <derivirana_varijabla naziv="DomainObject.Predmet.ProtustrankaNazivFormatedOIB_1">MANDULAT d.o.o. za trgovinu, OIB 96862505660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4840.03</izvorni_sadrzaj>
    <derivirana_varijabla naziv="DomainObject.Predmet.TrenutnaVrijednost_1">4840.03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MANDULAT d.o.o. za trgovinu</item>
    </izvorni_sadrzaj>
    <derivirana_varijabla naziv="DomainObject.Predmet.ProtuStrankaListFormated_1">
      <item>MANDULAT d.o.o. za trgovinu</item>
    </derivirana_varijabla>
  </DomainObject.Predmet.ProtuStrankaListFormated>
  <DomainObject.Predmet.ProtuStrankaListFormatedOIB>
    <izvorni_sadrzaj>
      <item>MANDULAT d.o.o. za trgovinu, OIB 96862505660</item>
    </izvorni_sadrzaj>
    <derivirana_varijabla naziv="DomainObject.Predmet.ProtuStrankaListFormatedOIB_1">
      <item>MANDULAT d.o.o. za trgovinu, OIB 96862505660</item>
    </derivirana_varijabla>
  </DomainObject.Predmet.ProtuStrankaListFormatedOIB>
  <DomainObject.Predmet.ProtuStrankaListFormatedWithAdress>
    <izvorni_sadrzaj>
      <item>MANDULAT d.o.o. za trgovinu, Zvonimirova 41, 21000 Kamen</item>
    </izvorni_sadrzaj>
    <derivirana_varijabla naziv="DomainObject.Predmet.ProtuStrankaListFormatedWithAdress_1">
      <item>MANDULAT d.o.o. za trgovinu, Zvonimirova 41, 21000 Kamen</item>
    </derivirana_varijabla>
  </DomainObject.Predmet.ProtuStrankaListFormatedWithAdress>
  <DomainObject.Predmet.ProtuStrankaListFormatedWithAdressOIB>
    <izvorni_sadrzaj>
      <item>MANDULAT d.o.o. za trgovinu, OIB 96862505660, Zvonimirova 41, 21000 Kamen</item>
    </izvorni_sadrzaj>
    <derivirana_varijabla naziv="DomainObject.Predmet.ProtuStrankaListFormatedWithAdressOIB_1">
      <item>MANDULAT d.o.o. za trgovinu, OIB 96862505660, Zvonimirova 41, 21000 Kamen</item>
    </derivirana_varijabla>
  </DomainObject.Predmet.ProtuStrankaListFormatedWithAdressOIB>
  <DomainObject.Predmet.ProtuStrankaListNazivFormated>
    <izvorni_sadrzaj>
      <item>MANDULAT d.o.o. za trgovinu</item>
    </izvorni_sadrzaj>
    <derivirana_varijabla naziv="DomainObject.Predmet.ProtuStrankaListNazivFormated_1">
      <item>MANDULAT d.o.o. za trgovinu</item>
    </derivirana_varijabla>
  </DomainObject.Predmet.ProtuStrankaListNazivFormated>
  <DomainObject.Predmet.ProtuStrankaListNazivFormatedOIB>
    <izvorni_sadrzaj>
      <item>MANDULAT d.o.o. za trgovinu, OIB 96862505660</item>
    </izvorni_sadrzaj>
    <derivirana_varijabla naziv="DomainObject.Predmet.ProtuStrankaListNazivFormatedOIB_1">
      <item>MANDULAT d.o.o. za trgovinu, OIB 96862505660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MANDULAT d.o.o. za trgovinu</izvorni_sadrzaj>
    <derivirana_varijabla naziv="DomainObject.Predmet.ProtustrankaIDrugi_1">MANDULAT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MANDULAT d.o.o. za trgovinu, OIB 96862505660, Zvonimirova 41, 21000 Kamen</izvorni_sadrzaj>
    <derivirana_varijabla naziv="DomainObject.Predmet.ProtustrankaIDrugiAdressOIB_1">MANDULAT d.o.o. za trgovinu, OIB 96862505660, Zvonimirova 41, 21000 Kamen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MANDULAT d.o.o. za trgovinu</item>
      <item>FINANCIJSKA AGENCIJA, RC SPLIT</item>
    </izvorni_sadrzaj>
    <derivirana_varijabla naziv="DomainObject.Predmet.SudioniciListNaziv_1">
      <item>MANDULAT d.o.o. za trgovinu</item>
      <item>FINANCIJSKA AGENCIJA, RC SPLIT</item>
    </derivirana_varijabla>
  </DomainObject.Predmet.SudioniciListNaziv>
  <DomainObject.Predmet.SudioniciListAdressOIB>
    <izvorni_sadrzaj>
      <item>MANDULAT d.o.o. za trgovinu, OIB 96862505660, Zvonimirova 41,21000 Kamen</item>
      <item>FINANCIJSKA AGENCIJA, RC SPLIT, OIB 85821130368, Mažuranićevo šetalište 24 b,21000 Split</item>
    </izvorni_sadrzaj>
    <derivirana_varijabla naziv="DomainObject.Predmet.SudioniciListAdressOIB_1">
      <item>MANDULAT d.o.o. za trgovinu, OIB 96862505660, Zvonimirova 41,21000 Kamen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96862505660</item>
      <item>, OIB 85821130368</item>
    </izvorni_sadrzaj>
    <derivirana_varijabla naziv="DomainObject.Predmet.SudioniciListNazivOIB_1">
      <item>, OIB 96862505660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43E3AD-23B1-47E2-917E-44A677B549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320</properties:Words>
  <properties:Characters>1801</properties:Characters>
  <properties:Lines>36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2016-12-29T08:04:00Z</dcterms:created>
  <dc:creator>nmarkovic</dc:creator>
  <cp:lastModifiedBy>Ana Golub Gruić</cp:lastModifiedBy>
  <cp:lastPrinted>2016-12-29T08:04:00Z</cp:lastPrinted>
  <dcterms:modified xmlns:xsi="http://www.w3.org/2001/XMLSchema-instance" xsi:type="dcterms:W3CDTF">2016-12-29T09:00:00Z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