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5a61" w14:paraId="8a05a61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4429CD">
        <w:rPr>
          <w:lang w:eastAsia="en-US"/>
        </w:rPr>
        <w:t>740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>za otvaranje stečajnog postupka nad dužnikom</w:t>
      </w:r>
      <w:r w:rsidR="00D1627A" w:rsidRPr="00462B12">
        <w:t xml:space="preserve"> </w:t>
      </w:r>
      <w:r w:rsidR="004429CD" w:rsidRPr="004429CD">
        <w:t xml:space="preserve">VITA </w:t>
      </w:r>
      <w:proofErr w:type="spellStart"/>
      <w:r w:rsidR="004429CD" w:rsidRPr="004429CD">
        <w:t>MANUFORTI</w:t>
      </w:r>
      <w:proofErr w:type="spellEnd"/>
      <w:r w:rsidR="004429CD" w:rsidRPr="004429CD">
        <w:t xml:space="preserve"> društvo s ograničenom odgovornošću za proizvodnju, trgovinu i usluge, Zagreb, Našička 61/M, </w:t>
      </w:r>
      <w:proofErr w:type="spellStart"/>
      <w:r w:rsidR="004429CD" w:rsidRPr="004429CD">
        <w:t>OIB</w:t>
      </w:r>
      <w:proofErr w:type="spellEnd"/>
      <w:r w:rsidR="004429CD" w:rsidRPr="004429CD">
        <w:t xml:space="preserve">: 01965704409, </w:t>
      </w:r>
      <w:proofErr w:type="spellStart"/>
      <w:r w:rsidR="004429CD" w:rsidRPr="004429CD">
        <w:t>MBS</w:t>
      </w:r>
      <w:proofErr w:type="spellEnd"/>
      <w:r w:rsidR="004429CD" w:rsidRPr="004429CD">
        <w:t>: 080461548</w:t>
      </w:r>
      <w:r w:rsidR="00C6000B" w:rsidRPr="00462B12">
        <w:t>, 1</w:t>
      </w:r>
      <w:r w:rsidR="004429CD">
        <w:t>4</w:t>
      </w:r>
      <w:r w:rsidR="00283691" w:rsidRPr="00462B12">
        <w:t>.</w:t>
      </w:r>
      <w:r w:rsidR="00224DA6" w:rsidRPr="00462B12">
        <w:t xml:space="preserve"> </w:t>
      </w:r>
      <w:r w:rsidR="00C6000B" w:rsidRPr="00462B12">
        <w:t>srpnja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4429CD" w:rsidRPr="004429CD">
        <w:t xml:space="preserve">VITA </w:t>
      </w:r>
      <w:proofErr w:type="spellStart"/>
      <w:r w:rsidR="004429CD" w:rsidRPr="004429CD">
        <w:t>MANUFORTI</w:t>
      </w:r>
      <w:proofErr w:type="spellEnd"/>
      <w:r w:rsidR="004429CD" w:rsidRPr="004429CD">
        <w:t xml:space="preserve"> društvo s ograničenom odgovornošću za proizvodnju, trgovinu i usluge, Zagreb, Našička 61/M, </w:t>
      </w:r>
      <w:proofErr w:type="spellStart"/>
      <w:r w:rsidR="004429CD" w:rsidRPr="004429CD">
        <w:t>OIB</w:t>
      </w:r>
      <w:proofErr w:type="spellEnd"/>
      <w:r w:rsidR="004429CD" w:rsidRPr="004429CD">
        <w:t xml:space="preserve">: 01965704409, </w:t>
      </w:r>
      <w:proofErr w:type="spellStart"/>
      <w:r w:rsidR="004429CD" w:rsidRPr="004429CD">
        <w:t>MBS</w:t>
      </w:r>
      <w:proofErr w:type="spellEnd"/>
      <w:r w:rsidR="004429CD" w:rsidRPr="004429CD">
        <w:t>: 080461548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6069A3">
        <w:t xml:space="preserve">zastupnik po zakonu </w:t>
      </w:r>
      <w:r w:rsidR="00507A29">
        <w:t xml:space="preserve">dužnika je u spis predmeta </w:t>
      </w:r>
      <w:r>
        <w:t>dostavio</w:t>
      </w:r>
      <w:r w:rsidR="00507A29">
        <w:t xml:space="preserve"> izvornik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 xml:space="preserve">FINA-e od </w:t>
      </w:r>
      <w:r w:rsidR="004429CD">
        <w:t>4</w:t>
      </w:r>
      <w:r w:rsidR="00507A29">
        <w:t xml:space="preserve">. </w:t>
      </w:r>
      <w:r w:rsidR="004429CD">
        <w:t>srpnja</w:t>
      </w:r>
      <w:r w:rsidR="00507A29">
        <w:t xml:space="preserve"> 201</w:t>
      </w:r>
      <w:r w:rsidR="004429CD">
        <w:t>7</w:t>
      </w:r>
      <w:r w:rsidR="00507A29">
        <w:t xml:space="preserve">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6000B">
        <w:t>1</w:t>
      </w:r>
      <w:r w:rsidR="004429CD">
        <w:t>4</w:t>
      </w:r>
      <w:r w:rsidR="00AD18BE" w:rsidRPr="001A23D7">
        <w:t xml:space="preserve">. </w:t>
      </w:r>
      <w:r w:rsidR="00C6000B">
        <w:t>srpnja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F43C02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43C02" w:rsidP="007A1486" w:rsidR="00F43C0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F43C02" w:rsidP="007A1486" w:rsidR="00F43C0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43C02" w:rsidP="007A1486" w:rsidR="00F43C02" w:rsidRPr="007A1486">
      <w:pPr>
        <w:ind w:left="720"/>
      </w:pPr>
    </w:p>
    <w:p w:rsidRDefault="00F43C02" w:rsidP="009C093A" w:rsidR="00F43C0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F224E7" w:rsidR="00F43C02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A6A20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29CD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3C02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3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C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C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C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C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3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C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C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C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C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MANUFORTI d.o.o.</izvorni_sadrzaj>
    <derivirana_varijabla naziv="DomainObject.Predmet.ProtustrankaFormated_1">  VITA MANUFORTI d.o.o.</derivirana_varijabla>
  </DomainObject.Predmet.ProtustrankaFormated>
  <DomainObject.Predmet.ProtustrankaFormatedOIB>
    <izvorni_sadrzaj>  VITA MANUFORTI d.o.o., OIB 01965704409</izvorni_sadrzaj>
    <derivirana_varijabla naziv="DomainObject.Predmet.ProtustrankaFormatedOIB_1">  VITA MANUFORTI d.o.o., OIB 01965704409</derivirana_varijabla>
  </DomainObject.Predmet.ProtustrankaFormatedOIB>
  <DomainObject.Predmet.ProtustrankaFormatedWithAdress>
    <izvorni_sadrzaj> VITA MANUFORTI d.o.o., Našička 61/M, 10000 Zagreb</izvorni_sadrzaj>
    <derivirana_varijabla naziv="DomainObject.Predmet.ProtustrankaFormatedWithAdress_1"> VITA MANUFORTI d.o.o., Našička 61/M, 10000 Zagreb</derivirana_varijabla>
  </DomainObject.Predmet.ProtustrankaFormatedWithAdress>
  <DomainObject.Predmet.ProtustrankaFormatedWithAdressOIB>
    <izvorni_sadrzaj> VITA MANUFORTI d.o.o., OIB 01965704409, Našička 61/M, 10000 Zagreb</izvorni_sadrzaj>
    <derivirana_varijabla naziv="DomainObject.Predmet.ProtustrankaFormatedWithAdressOIB_1"> VITA MANUFORTI d.o.o., OIB 01965704409, Našička 61/M, 10000 Zagreb</derivirana_varijabla>
  </DomainObject.Predmet.ProtustrankaFormatedWithAdressOIB>
  <DomainObject.Predmet.ProtustrankaWithAdress>
    <izvorni_sadrzaj>VITA MANUFORTI d.o.o. Našička 61/M, 10000 Zagreb</izvorni_sadrzaj>
    <derivirana_varijabla naziv="DomainObject.Predmet.ProtustrankaWithAdress_1">VITA MANUFORTI d.o.o. Našička 61/M, 10000 Zagreb</derivirana_varijabla>
  </DomainObject.Predmet.ProtustrankaWithAdress>
  <DomainObject.Predmet.ProtustrankaWithAdressOIB>
    <izvorni_sadrzaj>VITA MANUFORTI d.o.o., OIB 01965704409, Našička 61/M, 10000 Zagreb</izvorni_sadrzaj>
    <derivirana_varijabla naziv="DomainObject.Predmet.ProtustrankaWithAdressOIB_1">VITA MANUFORTI d.o.o., OIB 01965704409, Našička 61/M, 10000 Zagreb</derivirana_varijabla>
  </DomainObject.Predmet.ProtustrankaWithAdressOIB>
  <DomainObject.Predmet.ProtustrankaNazivFormated>
    <izvorni_sadrzaj>VITA MANUFORTI d.o.o.</izvorni_sadrzaj>
    <derivirana_varijabla naziv="DomainObject.Predmet.ProtustrankaNazivFormated_1">VITA MANUFORTI d.o.o.</derivirana_varijabla>
  </DomainObject.Predmet.ProtustrankaNazivFormated>
  <DomainObject.Predmet.ProtustrankaNazivFormatedOIB>
    <izvorni_sadrzaj>VITA MANUFORTI d.o.o., OIB 01965704409</izvorni_sadrzaj>
    <derivirana_varijabla naziv="DomainObject.Predmet.ProtustrankaNazivFormatedOIB_1">VITA MANUFORTI d.o.o., OIB 01965704409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MANUFORTI d.o.o.</item>
    </izvorni_sadrzaj>
    <derivirana_varijabla naziv="DomainObject.Predmet.ProtuStrankaListFormated_1">
      <item>VITA MANUFORTI d.o.o.</item>
    </derivirana_varijabla>
  </DomainObject.Predmet.ProtuStrankaListFormated>
  <DomainObject.Predmet.ProtuStrankaListFormatedOIB>
    <izvorni_sadrzaj>
      <item>VITA MANUFORTI d.o.o., OIB 01965704409</item>
    </izvorni_sadrzaj>
    <derivirana_varijabla naziv="DomainObject.Predmet.ProtuStrankaListFormatedOIB_1">
      <item>VITA MANUFORTI d.o.o., OIB 01965704409</item>
    </derivirana_varijabla>
  </DomainObject.Predmet.ProtuStrankaListFormatedOIB>
  <DomainObject.Predmet.ProtuStrankaListFormatedWithAdress>
    <izvorni_sadrzaj>
      <item>VITA MANUFORTI d.o.o., Našička 61/M, 10000 Zagreb</item>
    </izvorni_sadrzaj>
    <derivirana_varijabla naziv="DomainObject.Predmet.ProtuStrankaListFormatedWithAdress_1">
      <item>VITA MANUFORTI d.o.o., Našička 61/M, 10000 Zagreb</item>
    </derivirana_varijabla>
  </DomainObject.Predmet.ProtuStrankaListFormatedWithAdress>
  <DomainObject.Predmet.ProtuStrankaListFormatedWithAdressOIB>
    <izvorni_sadrzaj>
      <item>VITA MANUFORTI d.o.o., OIB 01965704409, Našička 61/M, 10000 Zagreb</item>
    </izvorni_sadrzaj>
    <derivirana_varijabla naziv="DomainObject.Predmet.ProtuStrankaListFormatedWithAdressOIB_1">
      <item>VITA MANUFORTI d.o.o., OIB 01965704409, Našička 61/M, 10000 Zagreb</item>
    </derivirana_varijabla>
  </DomainObject.Predmet.ProtuStrankaListFormatedWithAdressOIB>
  <DomainObject.Predmet.ProtuStrankaListNazivFormated>
    <izvorni_sadrzaj>
      <item>VITA MANUFORTI d.o.o.</item>
    </izvorni_sadrzaj>
    <derivirana_varijabla naziv="DomainObject.Predmet.ProtuStrankaListNazivFormated_1">
      <item>VITA MANUFORTI d.o.o.</item>
    </derivirana_varijabla>
  </DomainObject.Predmet.ProtuStrankaListNazivFormated>
  <DomainObject.Predmet.ProtuStrankaListNazivFormatedOIB>
    <izvorni_sadrzaj>
      <item>VITA MANUFORTI d.o.o., OIB 01965704409</item>
    </izvorni_sadrzaj>
    <derivirana_varijabla naziv="DomainObject.Predmet.ProtuStrankaListNazivFormatedOIB_1">
      <item>VITA MANUFORTI d.o.o., OIB 01965704409</item>
    </derivirana_varijabla>
  </DomainObject.Predmet.ProtuStrankaListNazivFormatedOIB>
  <DomainObject.Predmet.OstaliListFormated>
    <izvorni_sadrzaj>
      <item>IGOR STANKOVSKI</item>
    </izvorni_sadrzaj>
    <derivirana_varijabla naziv="DomainObject.Predmet.OstaliListFormated_1">
      <item>IGOR STANKOVSKI</item>
    </derivirana_varijabla>
  </DomainObject.Predmet.OstaliListFormated>
  <DomainObject.Predmet.OstaliListFormatedOIB>
    <izvorni_sadrzaj>
      <item>IGOR STANKOVSKI, OIB 67192188154</item>
    </izvorni_sadrzaj>
    <derivirana_varijabla naziv="DomainObject.Predmet.OstaliListFormatedOIB_1">
      <item>IGOR STANKOVSKI, OIB 67192188154</item>
    </derivirana_varijabla>
  </DomainObject.Predmet.OstaliListFormatedOIB>
  <DomainObject.Predmet.OstaliListFormatedWithAdress>
    <izvorni_sadrzaj>
      <item>IGOR STANKOVSKI, Zinke Kunc 9, 10000 Zagreb</item>
    </izvorni_sadrzaj>
    <derivirana_varijabla naziv="DomainObject.Predmet.OstaliListFormatedWithAdress_1">
      <item>IGOR STANKOVSKI, Zinke Kunc 9, 10000 Zagreb</item>
    </derivirana_varijabla>
  </DomainObject.Predmet.OstaliListFormatedWithAdress>
  <DomainObject.Predmet.OstaliListFormatedWithAdressOIB>
    <izvorni_sadrzaj>
      <item>IGOR STANKOVSKI, OIB 67192188154, Zinke Kunc 9, 10000 Zagreb</item>
    </izvorni_sadrzaj>
    <derivirana_varijabla naziv="DomainObject.Predmet.OstaliListFormatedWithAdressOIB_1">
      <item>IGOR STANKOVSKI, OIB 67192188154, Zinke Kunc 9, 10000 Zagreb</item>
    </derivirana_varijabla>
  </DomainObject.Predmet.OstaliListFormatedWithAdressOIB>
  <DomainObject.Predmet.OstaliListNazivFormated>
    <izvorni_sadrzaj>
      <item>IGOR STANKOVSKI</item>
    </izvorni_sadrzaj>
    <derivirana_varijabla naziv="DomainObject.Predmet.OstaliListNazivFormated_1">
      <item>IGOR STANKOVSKI</item>
    </derivirana_varijabla>
  </DomainObject.Predmet.OstaliListNazivFormated>
  <DomainObject.Predmet.OstaliListNazivFormatedOIB>
    <izvorni_sadrzaj>
      <item>IGOR STANKOVSKI, OIB 67192188154</item>
    </izvorni_sadrzaj>
    <derivirana_varijabla naziv="DomainObject.Predmet.OstaliListNazivFormatedOIB_1">
      <item>IGOR STANKOVSKI, OIB 67192188154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MANUFORTI d.o.o.</izvorni_sadrzaj>
    <derivirana_varijabla naziv="DomainObject.Predmet.ProtustrankaIDrugi_1">VITA MANUFORTI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VITA MANUFORTI d.o.o., OIB 01965704409, Našička 61/M, 10000 Zagreb</izvorni_sadrzaj>
    <derivirana_varijabla naziv="DomainObject.Predmet.ProtustrankaIDrugiAdressOIB_1">VITA MANUFORTI d.o.o., OIB 01965704409, Našička 61/M,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MANUFORTI d.o.o.</item>
      <item>IGOR STANKOVSKI</item>
    </izvorni_sadrzaj>
    <derivirana_varijabla naziv="DomainObject.Predmet.SudioniciListNaziv_1">
      <item>FINA Regionalni centar Zagreb</item>
      <item>VITA MANUFORTI d.o.o.</item>
      <item>IGOR STANKOVSKI</item>
    </derivirana_varijabla>
  </DomainObject.Predmet.SudioniciListNaziv>
  <DomainObject.Predmet.SudioniciListAdressOIB>
    <izvorni_sadrzaj>
      <item>FINA Regionalni centar Zagreb, OIB 85821130368, Trg svibanjskih žrtava 1995. br 1,10000 Zagreb</item>
      <item>VITA MANUFORTI d.o.o., OIB 01965704409, Našička 61/M,10000 Zagreb</item>
      <item>IGOR STANKOVSKI, OIB 67192188154, Zinke Kunc 9,10000 Zagreb</item>
    </izvorni_sadrzaj>
    <derivirana_varijabla naziv="DomainObject.Predmet.SudioniciListAdressOIB_1">
      <item>FINA Regionalni centar Zagreb, OIB 85821130368, Trg svibanjskih žrtava 1995. br 1,10000 Zagreb</item>
      <item>VITA MANUFORTI d.o.o., OIB 01965704409, Našička 61/M,10000 Zagreb</item>
      <item>IGOR STANKOVSKI, OIB 67192188154, Zinke Kunc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01965704409</item>
      <item>, OIB 67192188154</item>
    </izvorni_sadrzaj>
    <derivirana_varijabla naziv="DomainObject.Predmet.SudioniciListNazivOIB_1">
      <item>, OIB 85821130368</item>
      <item>, OIB 01965704409</item>
      <item>, OIB 67192188154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DCA1A-5F98-48F3-A06C-9F6890227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269</properties:Words>
  <properties:Characters>1372</properties:Characters>
  <properties:Lines>46</properties:Lines>
  <properties:Paragraphs>19</properties:Paragraphs>
  <properties:TotalTime>1074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2017-07-13T11:38:00Z</dcterms:created>
  <dc:creator>Jelena</dc:creator>
  <cp:lastModifiedBy>Ivana Stampf</cp:lastModifiedBy>
  <cp:lastPrinted>2010-12-20T11:38:00Z</cp:lastPrinted>
  <dcterms:modified xmlns:xsi="http://www.w3.org/2001/XMLSchema-instance" xsi:type="dcterms:W3CDTF">2017-07-14T10:42:00Z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