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b7c3" w14:paraId="c4cb7c3" w:rsidRDefault="00F872E9" w:rsidP="00F872E9" w:rsidR="00F872E9">
      <w:pPr>
        <w:spacing w:after="0"/>
        <w:ind w:left="5664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Poslovni broj: 4 St-614/16-22</w:t>
      </w:r>
    </w:p>
    <w:p w:rsidRDefault="00F872E9" w:rsidP="00F872E9" w:rsidR="00F872E9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F872E9" w:rsidP="00F872E9" w:rsidR="00F872E9">
      <w:pPr>
        <w:spacing w:after="0"/>
        <w:rPr>
          <w:rFonts w:cs="Times New Roman"/>
        </w:rPr>
      </w:pPr>
    </w:p>
    <w:p w:rsidRDefault="00F872E9" w:rsidP="00F872E9" w:rsidR="00F872E9">
      <w:pPr>
        <w:spacing w:after="0"/>
        <w:ind w:firstLine="720"/>
        <w:rPr>
          <w:rFonts w:cs="Times New Roman"/>
          <w:b/>
        </w:rPr>
      </w:pPr>
    </w:p>
    <w:p w:rsidRDefault="00F872E9" w:rsidP="00F872E9" w:rsidR="00F872E9">
      <w:pPr>
        <w:spacing w:after="0"/>
        <w:ind w:firstLine="720"/>
        <w:rPr>
          <w:rFonts w:cs="Times New Roman"/>
          <w:b/>
        </w:rPr>
      </w:pPr>
    </w:p>
    <w:p w:rsidRDefault="00F872E9" w:rsidP="00F872E9" w:rsidR="00F872E9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F872E9" w:rsidP="00F872E9" w:rsidR="00F872E9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F872E9" w:rsidP="00F872E9" w:rsidR="00F872E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F872E9" w:rsidP="00F872E9" w:rsidR="00F872E9">
      <w:pPr>
        <w:spacing w:after="0"/>
        <w:jc w:val="both"/>
        <w:rPr>
          <w:rFonts w:cs="Times New Roman"/>
          <w:lang w:val="pt-BR"/>
        </w:rPr>
      </w:pPr>
    </w:p>
    <w:p w:rsidRDefault="00F872E9" w:rsidP="00F872E9" w:rsidR="00F872E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F872E9" w:rsidP="00F872E9" w:rsidR="00F872E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872E9" w:rsidP="00F872E9" w:rsidR="00F872E9">
      <w:pPr>
        <w:spacing w:after="0"/>
        <w:jc w:val="both"/>
        <w:rPr>
          <w:rFonts w:cs="Times New Roman"/>
        </w:rPr>
      </w:pPr>
    </w:p>
    <w:p w:rsidRDefault="00F872E9" w:rsidP="00F872E9" w:rsidR="00F872E9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F872E9" w:rsidP="00F872E9" w:rsidR="00F872E9">
      <w:pPr>
        <w:spacing w:after="0"/>
        <w:rPr>
          <w:szCs w:val="22"/>
          <w:lang w:eastAsia="hr-HR"/>
        </w:rPr>
      </w:pPr>
    </w:p>
    <w:p w:rsidRDefault="00F872E9" w:rsidP="00F872E9" w:rsidR="00F872E9">
      <w:pPr>
        <w:spacing w:after="0"/>
        <w:jc w:val="both"/>
        <w:rPr>
          <w:rFonts w:cs="Times New Roman"/>
        </w:rPr>
      </w:pPr>
    </w:p>
    <w:p w:rsidRDefault="00F872E9" w:rsidP="00F872E9" w:rsidR="00F872E9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FINA, RC Zagreb, Podružnica Varaždin, A. Cesarca 2, OIB: 85821130368, za pokretanje stečajnog postupka nad dužnikom RECIKLAŽNA ZADRUGA ZA SKUPLJANJE, ZBRINJAVANJE I PRERADU OTPADA, Đurđevac, Stiska 60, OIB: 69641644009, dana 30. siječnja 2017.</w:t>
      </w:r>
    </w:p>
    <w:p w:rsidRDefault="00F872E9" w:rsidP="00F872E9" w:rsidR="00F872E9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F872E9" w:rsidP="00F872E9" w:rsidR="00F872E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F872E9" w:rsidP="00F872E9" w:rsidR="00F872E9">
      <w:pPr>
        <w:spacing w:after="0"/>
        <w:jc w:val="both"/>
        <w:rPr>
          <w:rFonts w:cs="Times New Roman"/>
        </w:rPr>
      </w:pPr>
    </w:p>
    <w:p w:rsidRDefault="00F872E9" w:rsidP="00F872E9" w:rsidR="00F872E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RECIKLAŽNA ZADRUGA ZA SKUPLJANJE, ZBRINJAVANJE I PRERADU OTPADA, Đurđevac, Stiska 60, OIB: 69641644009,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22061416, iznos od 8.000,00 kn na ime predujmljivanja troškova prethodnog i otvorenog stečajnog postupka.</w:t>
      </w:r>
    </w:p>
    <w:p w:rsidRDefault="00F872E9" w:rsidP="00F872E9" w:rsidR="00F872E9">
      <w:pPr>
        <w:spacing w:after="0"/>
        <w:jc w:val="both"/>
        <w:rPr>
          <w:rFonts w:cs="Times New Roman"/>
        </w:rPr>
      </w:pPr>
    </w:p>
    <w:p w:rsidRDefault="00F872E9" w:rsidP="00F872E9" w:rsidR="00F872E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F872E9" w:rsidP="00F872E9" w:rsidR="00F872E9">
      <w:pPr>
        <w:spacing w:after="0"/>
        <w:ind w:firstLine="708"/>
        <w:jc w:val="both"/>
        <w:rPr>
          <w:rFonts w:cs="Times New Roman"/>
        </w:rPr>
      </w:pPr>
    </w:p>
    <w:p w:rsidRDefault="00F872E9" w:rsidP="00F872E9" w:rsidR="00F872E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siječnja 2017.</w:t>
      </w:r>
    </w:p>
    <w:p w:rsidRDefault="00F872E9" w:rsidP="00F872E9" w:rsidR="00F872E9">
      <w:pPr>
        <w:spacing w:after="0"/>
        <w:jc w:val="center"/>
        <w:rPr>
          <w:rFonts w:cs="Times New Roman"/>
        </w:rPr>
      </w:pPr>
    </w:p>
    <w:p w:rsidRDefault="00F872E9" w:rsidP="00F872E9" w:rsidR="00F872E9">
      <w:pPr>
        <w:spacing w:after="0"/>
        <w:jc w:val="center"/>
        <w:rPr>
          <w:rFonts w:cs="Times New Roman"/>
        </w:rPr>
      </w:pPr>
    </w:p>
    <w:p w:rsidRDefault="00F872E9" w:rsidP="00F872E9" w:rsidR="00F872E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F872E9" w:rsidP="00F872E9" w:rsidR="00F872E9">
      <w:pPr>
        <w:spacing w:after="0"/>
        <w:jc w:val="both"/>
        <w:rPr>
          <w:rFonts w:cs="Times New Roman"/>
        </w:rPr>
      </w:pPr>
    </w:p>
    <w:p w:rsidRDefault="00F872E9" w:rsidP="00F872E9" w:rsidR="00F872E9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F872E9" w:rsidP="00F872E9" w:rsidR="00F872E9">
      <w:pPr>
        <w:spacing w:after="0"/>
        <w:jc w:val="both"/>
        <w:rPr>
          <w:rFonts w:cs="Times New Roman"/>
        </w:rPr>
      </w:pPr>
    </w:p>
    <w:p w:rsidRDefault="00F872E9" w:rsidP="00F872E9" w:rsidR="00F872E9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872E9" w:rsidP="00F872E9" w:rsidR="00F872E9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F872E9" w:rsidP="00F872E9" w:rsidR="00F872E9">
      <w:pPr>
        <w:spacing w:after="0"/>
        <w:jc w:val="both"/>
        <w:rPr>
          <w:rFonts w:cs="Times New Roman"/>
        </w:rPr>
      </w:pPr>
    </w:p>
    <w:p w:rsidRDefault="00F872E9" w:rsidP="00F872E9" w:rsidR="00F872E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872E9" w:rsidP="00F872E9" w:rsidR="00F872E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F872E9">
        <w:rPr>
          <w:rFonts w:cs="Times New Roman"/>
        </w:rPr>
        <w:t>e-oglasna ploča suda</w:t>
      </w:r>
    </w:p>
    <w:sectPr w:rsidSect="0032366B" w:rsidR="00F872E9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2E9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27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St-614/2016-22</izvorni_sadrzaj>
    <derivirana_varijabla naziv="DomainObject.Oznaka_1">St-614/2016-22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RECIKLAŽA ZADRUGA ZA SKUPLJANJE, ZBRINJAVANJE I PRERADU OTPADA</izvorni_sadrzaj>
    <derivirana_varijabla naziv="DomainObject.Predmet.ProtustrankaFormated_1">  RECIKLAŽA ZADRUGA ZA SKUPLJANJE, ZBRINJAVANJE I PRERADU OTPADA</derivirana_varijabla>
  </DomainObject.Predmet.ProtustrankaFormated>
  <DomainObject.Predmet.ProtustrankaFormatedOIB>
    <izvorni_sadrzaj>  RECIKLAŽA ZADRUGA ZA SKUPLJANJE, ZBRINJAVANJE I PRERADU OTPADA, OIB 69641644009</izvorni_sadrzaj>
    <derivirana_varijabla naziv="DomainObject.Predmet.ProtustrankaFormatedOIB_1">  RECIKLAŽA ZADRUGA ZA SKUPLJANJE, ZBRINJAVANJE I PRERADU OTPADA, OIB 69641644009</derivirana_varijabla>
  </DomainObject.Predmet.ProtustrankaFormatedOIB>
  <DomainObject.Predmet.ProtustrankaFormatedWithAdress>
    <izvorni_sadrzaj> RECIKLAŽA ZADRUGA ZA SKUPLJANJE, ZBRINJAVANJE I PRERADU OTPADA, Stiska 60, 48350 Đurđevac</izvorni_sadrzaj>
    <derivirana_varijabla naziv="DomainObject.Predmet.ProtustrankaFormatedWithAdress_1"> RECIKLAŽA ZADRUGA ZA SKUPLJANJE, ZBRINJAVANJE I PRERADU OTPADA, Stiska 60, 48350 Đurđevac</derivirana_varijabla>
  </DomainObject.Predmet.ProtustrankaFormatedWithAdress>
  <DomainObject.Predmet.ProtustrankaFormatedWithAdressOIB>
    <izvorni_sadrzaj> RECIKLAŽA ZADRUGA ZA SKUPLJANJE, ZBRINJAVANJE I PRERADU OTPADA, OIB 69641644009, Stiska 60, 48350 Đurđevac</izvorni_sadrzaj>
    <derivirana_varijabla naziv="DomainObject.Predmet.ProtustrankaFormatedWithAdressOIB_1"> RECIKLAŽA ZADRUGA ZA SKUPLJANJE, ZBRINJAVANJE I PRERADU OTPADA, OIB 69641644009, Stiska 60, 48350 Đurđevac</derivirana_varijabla>
  </DomainObject.Predmet.ProtustrankaFormatedWithAdressOIB>
  <DomainObject.Predmet.ProtustrankaWithAdress>
    <izvorni_sadrzaj>RECIKLAŽA ZADRUGA ZA SKUPLJANJE, ZBRINJAVANJE I PRERADU OTPADA Stiska 60, 48350 Đurđevac</izvorni_sadrzaj>
    <derivirana_varijabla naziv="DomainObject.Predmet.ProtustrankaWithAdress_1">RECIKLAŽA ZADRUGA ZA SKUPLJANJE, ZBRINJAVANJE I PRERADU OTPADA Stiska 60, 48350 Đurđevac</derivirana_varijabla>
  </DomainObject.Predmet.ProtustrankaWithAdress>
  <DomainObject.Predmet.ProtustrankaWithAdressOIB>
    <izvorni_sadrzaj>RECIKLAŽA ZADRUGA ZA SKUPLJANJE, ZBRINJAVANJE I PRERADU OTPADA, OIB 69641644009, Stiska 60, 48350 Đurđevac</izvorni_sadrzaj>
    <derivirana_varijabla naziv="DomainObject.Predmet.ProtustrankaWithAdressOIB_1">RECIKLAŽA ZADRUGA ZA SKUPLJANJE, ZBRINJAVANJE I PRERADU OTPADA, OIB 69641644009, Stiska 60, 48350 Đurđevac</derivirana_varijabla>
  </DomainObject.Predmet.ProtustrankaWithAdressOIB>
  <DomainObject.Predmet.ProtustrankaNazivFormated>
    <izvorni_sadrzaj>RECIKLAŽA ZADRUGA ZA SKUPLJANJE, ZBRINJAVANJE I PRERADU OTPADA</izvorni_sadrzaj>
    <derivirana_varijabla naziv="DomainObject.Predmet.ProtustrankaNazivFormated_1">RECIKLAŽA ZADRUGA ZA SKUPLJANJE, ZBRINJAVANJE I PRERADU OTPADA</derivirana_varijabla>
  </DomainObject.Predmet.ProtustrankaNazivFormated>
  <DomainObject.Predmet.ProtustrankaNazivFormatedOIB>
    <izvorni_sadrzaj>RECIKLAŽA ZADRUGA ZA SKUPLJANJE, ZBRINJAVANJE I PRERADU OTPADA, OIB 69641644009</izvorni_sadrzaj>
    <derivirana_varijabla naziv="DomainObject.Predmet.ProtustrankaNazivFormatedOIB_1">RECIKLAŽA ZADRUGA ZA SKUPLJANJE, ZBRINJAVANJE I PRERADU OTPADA, OIB 69641644009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97676.04</izvorni_sadrzaj>
    <derivirana_varijabla naziv="DomainObject.Predmet.TrenutnaVrijednost_1">97676.04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RECIKLAŽA ZADRUGA ZA SKUPLJANJE, ZBRINJAVANJE I PRERADU OTPADA</item>
    </izvorni_sadrzaj>
    <derivirana_varijabla naziv="DomainObject.Predmet.ProtuStrankaListFormated_1">
      <item>RECIKLAŽA ZADRUGA ZA SKUPLJANJE, ZBRINJAVANJE I PRERADU OTPADA</item>
    </derivirana_varijabla>
  </DomainObject.Predmet.ProtuStrankaListFormated>
  <DomainObject.Predmet.ProtuStrankaListFormatedOIB>
    <izvorni_sadrzaj>
      <item>RECIKLAŽA ZADRUGA ZA SKUPLJANJE, ZBRINJAVANJE I PRERADU OTPADA, OIB 69641644009</item>
    </izvorni_sadrzaj>
    <derivirana_varijabla naziv="DomainObject.Predmet.ProtuStrankaListFormatedOIB_1">
      <item>RECIKLAŽA ZADRUGA ZA SKUPLJANJE, ZBRINJAVANJE I PRERADU OTPADA, OIB 69641644009</item>
    </derivirana_varijabla>
  </DomainObject.Predmet.ProtuStrankaListFormatedOIB>
  <DomainObject.Predmet.ProtuStrankaListFormatedWithAdress>
    <izvorni_sadrzaj>
      <item>RECIKLAŽA ZADRUGA ZA SKUPLJANJE, ZBRINJAVANJE I PRERADU OTPADA, Stiska 60, 48350 Đurđevac</item>
    </izvorni_sadrzaj>
    <derivirana_varijabla naziv="DomainObject.Predmet.ProtuStrankaListFormatedWithAdress_1">
      <item>RECIKLAŽA ZADRUGA ZA SKUPLJANJE, ZBRINJAVANJE I PRERADU OTPADA, Stiska 60, 48350 Đurđevac</item>
    </derivirana_varijabla>
  </DomainObject.Predmet.ProtuStrankaListFormatedWithAdress>
  <DomainObject.Predmet.ProtuStrankaListFormatedWithAdressOIB>
    <izvorni_sadrzaj>
      <item>RECIKLAŽA ZADRUGA ZA SKUPLJANJE, ZBRINJAVANJE I PRERADU OTPADA, OIB 69641644009, Stiska 60, 48350 Đurđevac</item>
    </izvorni_sadrzaj>
    <derivirana_varijabla naziv="DomainObject.Predmet.ProtuStrankaListFormatedWithAdressOIB_1">
      <item>RECIKLAŽA ZADRUGA ZA SKUPLJANJE, ZBRINJAVANJE I PRERADU OTPADA, OIB 69641644009, Stiska 60, 48350 Đurđevac</item>
    </derivirana_varijabla>
  </DomainObject.Predmet.ProtuStrankaListFormatedWithAdressOIB>
  <DomainObject.Predmet.ProtuStrankaListNazivFormated>
    <izvorni_sadrzaj>
      <item>RECIKLAŽA ZADRUGA ZA SKUPLJANJE, ZBRINJAVANJE I PRERADU OTPADA</item>
    </izvorni_sadrzaj>
    <derivirana_varijabla naziv="DomainObject.Predmet.ProtuStrankaListNazivFormated_1">
      <item>RECIKLAŽA ZADRUGA ZA SKUPLJANJE, ZBRINJAVANJE I PRERADU OTPADA</item>
    </derivirana_varijabla>
  </DomainObject.Predmet.ProtuStrankaListNazivFormated>
  <DomainObject.Predmet.ProtuStrankaListNazivFormatedOIB>
    <izvorni_sadrzaj>
      <item>RECIKLAŽA ZADRUGA ZA SKUPLJANJE, ZBRINJAVANJE I PRERADU OTPADA, OIB 69641644009</item>
    </izvorni_sadrzaj>
    <derivirana_varijabla naziv="DomainObject.Predmet.ProtuStrankaListNazivFormatedOIB_1">
      <item>RECIKLAŽA ZADRUGA ZA SKUPLJANJE, ZBRINJAVANJE I PRERADU OTPADA, OIB 69641644009</item>
    </derivirana_varijabla>
  </DomainObject.Predmet.ProtuStrankaListNazivFormatedOIB>
  <DomainObject.Predmet.OstaliListFormated>
    <izvorni_sadrzaj>
      <item>Sudski registar</item>
      <item>Županijsko državno odvjetništvo u Varaždinu</item>
      <item>Đuro Horvat</item>
    </izvorni_sadrzaj>
    <derivirana_varijabla naziv="DomainObject.Predmet.OstaliListFormated_1">
      <item>Sudski registar</item>
      <item>Županijsko državno odvjetništvo u Varaždinu</item>
      <item>Đuro Horvat</item>
    </derivirana_varijabla>
  </DomainObject.Predmet.OstaliListFormated>
  <DomainObject.Predmet.OstaliListFormatedOIB>
    <izvorni_sadrzaj>
      <item>Sudski registar</item>
      <item>Županijsko državno odvjetništvo u Varaždinu</item>
      <item>Đuro Horvat</item>
    </izvorni_sadrzaj>
    <derivirana_varijabla naziv="DomainObject.Predmet.OstaliListFormatedOIB_1">
      <item>Sudski registar</item>
      <item>Županijsko državno odvjetništvo u Varaždinu</item>
      <item>Đuro Horvat</item>
    </derivirana_varijabla>
  </DomainObject.Predmet.OstaliListFormatedOIB>
  <DomainObject.Predmet.OstaliListFormatedWithAdress>
    <izvorni_sadrzaj>
      <item>Sudski registar</item>
      <item>Županijsko državno odvjetništvo u Varaždinu</item>
      <item>Đuro Horvat, Stiska 60, 48350 Đurđevac</item>
    </izvorni_sadrzaj>
    <derivirana_varijabla naziv="DomainObject.Predmet.OstaliListFormatedWithAdress_1">
      <item>Sudski registar</item>
      <item>Županijsko državno odvjetništvo u Varaždinu</item>
      <item>Đuro Horvat, Stiska 60, 48350 Đurđevac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Đuro Horvat, Stiska 60, 48350 Đurđevac</item>
    </izvorni_sadrzaj>
    <derivirana_varijabla naziv="DomainObject.Predmet.OstaliListFormatedWithAdressOIB_1">
      <item>Sudski registar</item>
      <item>Županijsko državno odvjetništvo u Varaždinu</item>
      <item>Đuro Horvat, Stiska 60, 48350 Đurđevac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Đuro Horvat</item>
    </izvorni_sadrzaj>
    <derivirana_varijabla naziv="DomainObject.Predmet.OstaliListNazivFormated_1">
      <item>Sudski registar</item>
      <item>Županijsko državno odvjetništvo u Varaždinu</item>
      <item>Đuro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Đuro Horvat</item>
    </izvorni_sadrzaj>
    <derivirana_varijabla naziv="DomainObject.Predmet.OstaliListNazivFormatedOIB_1">
      <item>Sudski registar</item>
      <item>Županijsko državno odvjetništvo u Varaždinu</item>
      <item>Đuro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St-614/2016-22</izvorni_sadrzaj>
    <derivirana_varijabla naziv="DomainObject.PoslovniBrojDokumenta_1">St-614/2016-22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RECIKLAŽA ZADRUGA ZA SKUPLJANJE, ZBRINJAVANJE I PRERADU OTPADA</izvorni_sadrzaj>
    <derivirana_varijabla naziv="DomainObject.Predmet.ProtustrankaIDrugi_1">RECIKLAŽA ZADRUGA ZA SKUPLJANJE, ZBRINJAVANJE I PRERADU OTPADA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RECIKLAŽA ZADRUGA ZA SKUPLJANJE, ZBRINJAVANJE I PRERADU OTPADA, OIB 69641644009, Stiska 60, 48350 Đurđevac</izvorni_sadrzaj>
    <derivirana_varijabla naziv="DomainObject.Predmet.ProtustrankaIDrugiAdressOIB_1">RECIKLAŽA ZADRUGA ZA SKUPLJANJE, ZBRINJAVANJE I PRERADU OTPADA, OIB 69641644009, Stiska 60,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RECIKLAŽA ZADRUGA ZA SKUPLJANJE, ZBRINJAVANJE I PRERADU OTPADA</item>
      <item>Sudski registar</item>
      <item>Županijsko državno odvjetništvo u Varaždinu</item>
      <item>Đuro Horvat</item>
    </izvorni_sadrzaj>
    <derivirana_varijabla naziv="DomainObject.Predmet.SudioniciListNaziv_1">
      <item>Financijska agencija</item>
      <item>RECIKLAŽA ZADRUGA ZA SKUPLJANJE, ZBRINJAVANJE I PRERADU OTPADA</item>
      <item>Sudski registar</item>
      <item>Županijsko državno odvjetništvo u Varaždinu</item>
      <item>Đuro Horvat</item>
    </derivirana_varijabla>
  </DomainObject.Predmet.SudioniciListNaziv>
  <DomainObject.Predmet.SudioniciListAdressOIB>
    <izvorni_sadrzaj>
      <item>Financijska agencija, OIB 85821130368</item>
      <item>RECIKLAŽA ZADRUGA ZA SKUPLJANJE, ZBRINJAVANJE I PRERADU OTPADA, OIB 69641644009, Stiska 60,48350 Đurđevac</item>
      <item>Sudski registar</item>
      <item>Županijsko državno odvjetništvo u Varaždinu</item>
      <item>Đuro Horvat, Stiska 60,48350 Đurđevac</item>
    </izvorni_sadrzaj>
    <derivirana_varijabla naziv="DomainObject.Predmet.SudioniciListAdressOIB_1">
      <item>Financijska agencija, OIB 85821130368</item>
      <item>RECIKLAŽA ZADRUGA ZA SKUPLJANJE, ZBRINJAVANJE I PRERADU OTPADA, OIB 69641644009, Stiska 60,48350 Đurđevac</item>
      <item>Sudski registar</item>
      <item>Županijsko državno odvjetništvo u Varaždinu</item>
      <item>Đuro Horvat, Stiska 60,48350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79D33-3403-4D8C-822D-902A03C14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1267</properties:Characters>
  <properties:Lines>48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2017-01-30T14:11:00Z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St-614/2016-22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