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5ba8ed7" w14:paraId="5ba8ed7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6D2A4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6D2A40">
              <w:rPr>
                <w:rFonts w:cs="Times New Roman" w:eastAsia="Times New Roman"/>
                <w:kern w:val="0"/>
                <w:lang w:bidi="ar-SA" w:eastAsia="hr-HR"/>
              </w:rPr>
              <w:t>165/18-8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EF04AA" w:rsidRPr="00BA0147">
        <w:rPr>
          <w:rFonts w:cs="Times New Roman"/>
        </w:rPr>
        <w:t xml:space="preserve">u stečajnom predmetu </w:t>
      </w:r>
      <w:r w:rsidR="00185BAE" w:rsidRPr="0056514C">
        <w:t>povodom</w:t>
      </w:r>
      <w:r w:rsidR="00064044">
        <w:rPr>
          <w:rFonts w:cs="Times New Roman"/>
        </w:rPr>
        <w:t xml:space="preserve"> </w:t>
      </w:r>
      <w:r w:rsidR="00F11B30">
        <w:t>prijedloga predlagatelja Financijske agencije, Regionalni centar Zagreb, Podružnica Varaždin, za otvaranje stečajnog postupka nad dužnikom</w:t>
      </w:r>
      <w:r w:rsidR="00F11B30">
        <w:rPr>
          <w:kern w:val="2"/>
        </w:rPr>
        <w:t xml:space="preserve"> </w:t>
      </w:r>
      <w:r w:rsidR="006D2A40" w:rsidRPr="00363D7F">
        <w:rPr>
          <w:kern w:val="2"/>
        </w:rPr>
        <w:t>RENEX BAU j.d.o.o., Zasadbreg 6, Zasadbreg, OIB: 49927258620</w:t>
      </w:r>
      <w:r w:rsidR="006D2A40">
        <w:rPr>
          <w:kern w:val="2"/>
        </w:rPr>
        <w:t xml:space="preserve">, 27. kolovoza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6D2A40">
        <w:rPr>
          <w:kern w:val="2"/>
        </w:rPr>
        <w:t xml:space="preserve"> </w:t>
      </w:r>
      <w:r w:rsidR="006D2A40" w:rsidRPr="00363D7F">
        <w:rPr>
          <w:kern w:val="2"/>
        </w:rPr>
        <w:t>RENEX BAU j.d.o.o., Zasadbreg 6, Zasadbreg, OIB: 49927258620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6D2A40">
        <w:t>165</w:t>
      </w:r>
      <w:r w:rsidR="004812B3">
        <w:t>/18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A40">
        <w:rPr>
          <w:rFonts w:cs="Times New Roman"/>
        </w:rPr>
        <w:t>27. kolovoza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F57" w:rsidP="00BA0147" w:rsidR="00182F57">
      <w:r>
        <w:separator/>
      </w:r>
    </w:p>
  </w:endnote>
  <w:endnote w:id="0" w:type="continuationSeparator">
    <w:p w:rsidRDefault="00182F57" w:rsidP="00BA0147" w:rsidR="0018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F57" w:rsidP="00BA0147" w:rsidR="00182F57">
      <w:r>
        <w:separator/>
      </w:r>
    </w:p>
  </w:footnote>
  <w:footnote w:id="0" w:type="continuationSeparator">
    <w:p w:rsidRDefault="00182F57" w:rsidP="00BA0147" w:rsidR="00182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2F57"/>
    <w:rsid w:val="00185BAE"/>
    <w:rsid w:val="00191B29"/>
    <w:rsid w:val="00193562"/>
    <w:rsid w:val="001D0412"/>
    <w:rsid w:val="001D2BCB"/>
    <w:rsid w:val="00213CEE"/>
    <w:rsid w:val="00216387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812B3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2A40"/>
    <w:rsid w:val="00720601"/>
    <w:rsid w:val="00724390"/>
    <w:rsid w:val="0072529F"/>
    <w:rsid w:val="007410CE"/>
    <w:rsid w:val="00742B02"/>
    <w:rsid w:val="0076577E"/>
    <w:rsid w:val="00772539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350D2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4B17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1B3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91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B29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191B29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191B29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191B29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91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B2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191B29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191B2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191B2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RENEX BAU jednostavno društvo s ograničenom odgovornošću za graditeljstvo, trgovinu i usluge zastupanog po punomoćniku ZLATKO NOVAK</izvorni_sadrzaj>
    <derivirana_varijabla naziv="DomainObject.Predmet.ProtustrankaFormated_1">  RENEX BAU jednostavno društvo s ograničenom odgovornošću za graditeljstvo, trgovinu i usluge zastupanog po punomoćniku ZLATKO NOVAK</derivirana_varijabla>
  </DomainObject.Predmet.ProtustrankaFormated>
  <DomainObject.Predmet.ProtustrankaFormatedOIB>
    <izvorni_sadrzaj>  RENEX BAU jednostavno društvo s ograničenom odgovornošću za graditeljstvo, trgovinu i usluge, OIB 49927258620 zastupanog po punomoćniku ZLATKO NOVAK</izvorni_sadrzaj>
    <derivirana_varijabla naziv="DomainObject.Predmet.ProtustrankaFormatedOIB_1">  RENEX BAU jednostavno društvo s ograničenom odgovornošću za graditeljstvo, trgovinu i usluge, OIB 49927258620 zastupanog po punomoćniku ZLATKO NOVAK</derivirana_varijabla>
  </DomainObject.Predmet.ProtustrankaFormatedOIB>
  <DomainObject.Predmet.ProtustrankaFormatedWithAdress>
    <izvorni_sadrzaj> RENEX BAU jednostavno društvo s ograničenom odgovornošću za graditeljstvo, trgovinu i usluge, Zasadbreg 6, 40000 Zasadbreg zastupanog po punomoćniku ZLATKO NOVAK</izvorni_sadrzaj>
    <derivirana_varijabla naziv="DomainObject.Predmet.ProtustrankaFormatedWithAdress_1"> RENEX BAU jednostavno društvo s ograničenom odgovornošću za graditeljstvo, trgovinu i usluge, Zasadbreg 6, 40000 Zasadbreg zastupanog po punomoćniku ZLATKO NOVAK</derivirana_varijabla>
  </DomainObject.Predmet.ProtustrankaFormatedWithAdress>
  <DomainObject.Predmet.ProtustrankaFormatedWithAdressOIB>
    <izvorni_sadrzaj> RENEX BAU jednostavno društvo s ograničenom odgovornošću za graditeljstvo, trgovinu i usluge, OIB 49927258620, Zasadbreg 6, 40000 Zasadbreg zastupanog po punomoćniku ZLATKO NOVAK</izvorni_sadrzaj>
    <derivirana_varijabla naziv="DomainObject.Predmet.ProtustrankaFormatedWithAdressOIB_1"> RENEX BAU jednostavno društvo s ograničenom odgovornošću za graditeljstvo, trgovinu i usluge, OIB 49927258620, Zasadbreg 6, 40000 Zasadbreg zastupanog po punomoćniku ZLATKO NOVAK</derivirana_varijabla>
  </DomainObject.Predmet.ProtustrankaFormatedWithAdressOIB>
  <DomainObject.Predmet.ProtustrankaWithAdress>
    <izvorni_sadrzaj>RENEX BAU jednostavno društvo s ograničenom odgovornošću za graditeljstvo, trgovinu i usluge Zasadbreg 6, 40000 Zasadbreg</izvorni_sadrzaj>
    <derivirana_varijabla naziv="DomainObject.Predmet.ProtustrankaWithAdress_1">RENEX BAU jednostavno društvo s ograničenom odgovornošću za graditeljstvo, trgovinu i usluge Zasadbreg 6, 40000 Zasadbreg</derivirana_varijabla>
  </DomainObject.Predmet.ProtustrankaWithAdress>
  <DomainObject.Predmet.ProtustrankaWithAdressOIB>
    <izvorni_sadrzaj>RENEX BAU jednostavno društvo s ograničenom odgovornošću za graditeljstvo, trgovinu i usluge, OIB 49927258620, Zasadbreg 6, 40000 Zasadbreg</izvorni_sadrzaj>
    <derivirana_varijabla naziv="DomainObject.Predmet.ProtustrankaWithAdressOIB_1">RENEX BAU jednostavno društvo s ograničenom odgovornošću za graditeljstvo, trgovinu i usluge, OIB 49927258620, Zasadbreg 6, 40000 Zasadbreg</derivirana_varijabla>
  </DomainObject.Predmet.ProtustrankaWithAdressOIB>
  <DomainObject.Predmet.ProtustrankaNazivFormated>
    <izvorni_sadrzaj>RENEX BAU jednostavno društvo s ograničenom odgovornošću za graditeljstvo, trgovinu i usluge</izvorni_sadrzaj>
    <derivirana_varijabla naziv="DomainObject.Predmet.ProtustrankaNazivFormated_1">RENEX BAU jednostavno društvo s ograničenom odgovornošću za graditeljstvo, trgovinu i usluge</derivirana_varijabla>
  </DomainObject.Predmet.ProtustrankaNazivFormated>
  <DomainObject.Predmet.ProtustrankaNazivFormatedOIB>
    <izvorni_sadrzaj>RENEX BAU jednostavno društvo s ograničenom odgovornošću za graditeljstvo, trgovinu i usluge, OIB 49927258620</izvorni_sadrzaj>
    <derivirana_varijabla naziv="DomainObject.Predmet.ProtustrankaNazivFormatedOIB_1">RENEX BAU jednostavno društvo s ograničenom odgovornošću za graditeljstvo, trgovinu i usluge, OIB 49927258620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217751.91</izvorni_sadrzaj>
    <derivirana_varijabla naziv="DomainObject.Predmet.TrenutnaVrijednost_1">217751.91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RENEX BAU jednostavno društvo s ograničenom odgovornošću za graditeljstvo, trgovinu i usluge zastupanog po punomoćniku ZLATKO NOVAK</item>
    </izvorni_sadrzaj>
    <derivirana_varijabla naziv="DomainObject.Predmet.ProtuStrankaListFormated_1">
      <item>RENEX BAU jednostavno društvo s ograničenom odgovornošću za graditeljstvo, trgovinu i usluge zastupanog po punomoćniku ZLATKO NOVAK</item>
    </derivirana_varijabla>
  </DomainObject.Predmet.ProtuStrankaListFormated>
  <DomainObject.Predmet.ProtuStrankaListFormatedOIB>
    <izvorni_sadrzaj>
      <item>RENEX BAU jednostavno društvo s ograničenom odgovornošću za graditeljstvo, trgovinu i usluge, OIB 49927258620 zastupanog po punomoćniku ZLATKO NOVAK</item>
    </izvorni_sadrzaj>
    <derivirana_varijabla naziv="DomainObject.Predmet.ProtuStrankaListFormatedOIB_1">
      <item>RENEX BAU jednostavno društvo s ograničenom odgovornošću za graditeljstvo, trgovinu i usluge, OIB 49927258620 zastupanog po punomoćniku ZLATKO NOVAK</item>
    </derivirana_varijabla>
  </DomainObject.Predmet.ProtuStrankaListFormatedOIB>
  <DomainObject.Predmet.ProtuStrankaListFormatedWithAdress>
    <izvorni_sadrzaj>
      <item>RENEX BAU jednostavno društvo s ograničenom odgovornošću za graditeljstvo, trgovinu i usluge, Zasadbreg 6, 40000 Zasadbreg zastupanog po punomoćniku ZLATKO NOVAK</item>
    </izvorni_sadrzaj>
    <derivirana_varijabla naziv="DomainObject.Predmet.ProtuStrankaListFormatedWithAdress_1">
      <item>RENEX BAU jednostavno društvo s ograničenom odgovornošću za graditeljstvo, trgovinu i usluge, Zasadbreg 6, 40000 Zasadbreg zastupanog po punomoćniku ZLATKO NOVAK</item>
    </derivirana_varijabla>
  </DomainObject.Predmet.ProtuStrankaListFormatedWithAdress>
  <DomainObject.Predmet.ProtuStrankaListFormatedWithAdressOIB>
    <izvorni_sadrzaj>
      <item>RENEX BAU jednostavno društvo s ograničenom odgovornošću za graditeljstvo, trgovinu i usluge, OIB 49927258620, Zasadbreg 6, 40000 Zasadbreg zastupanog po punomoćniku ZLATKO NOVAK</item>
    </izvorni_sadrzaj>
    <derivirana_varijabla naziv="DomainObject.Predmet.ProtuStrankaListFormatedWithAdressOIB_1">
      <item>RENEX BAU jednostavno društvo s ograničenom odgovornošću za graditeljstvo, trgovinu i usluge, OIB 49927258620, Zasadbreg 6, 40000 Zasadbreg zastupanog po punomoćniku ZLATKO NOVAK</item>
    </derivirana_varijabla>
  </DomainObject.Predmet.ProtuStrankaListFormatedWithAdressOIB>
  <DomainObject.Predmet.ProtuStrankaListNazivFormated>
    <izvorni_sadrzaj>
      <item>RENEX BAU jednostavno društvo s ograničenom odgovornošću za graditeljstvo, trgovinu i usluge</item>
    </izvorni_sadrzaj>
    <derivirana_varijabla naziv="DomainObject.Predmet.ProtuStrankaListNazivFormated_1">
      <item>RENEX BAU jednostavno društvo s ograničenom odgovornošću za graditeljstvo, trgovinu i usluge</item>
    </derivirana_varijabla>
  </DomainObject.Predmet.ProtuStrankaListNazivFormated>
  <DomainObject.Predmet.ProtuStrankaListNazivFormatedOIB>
    <izvorni_sadrzaj>
      <item>RENEX BAU jednostavno društvo s ograničenom odgovornošću za graditeljstvo, trgovinu i usluge, OIB 49927258620</item>
    </izvorni_sadrzaj>
    <derivirana_varijabla naziv="DomainObject.Predmet.ProtuStrankaListNazivFormatedOIB_1">
      <item>RENEX BAU jednostavno društvo s ograničenom odgovornošću za graditeljstvo, trgovinu i usluge, OIB 49927258620</item>
    </derivirana_varijabla>
  </DomainObject.Predmet.ProtuStrankaListNazivFormatedOIB>
  <DomainObject.Predmet.OstaliListFormated>
    <izvorni_sadrzaj>
      <item>Sudski registar</item>
      <item>ZLATKO NOVAK punomoćnik sudionika u postupku RENEX BAU jednostavno društvo s ograničenom odgovornošću za graditeljstvo, trgovinu i usluge</item>
    </izvorni_sadrzaj>
    <derivirana_varijabla naziv="DomainObject.Predmet.OstaliListFormated_1">
      <item>Sudski registar</item>
      <item>ZLATKO NOVAK punomoćnik sudionika u postupku RENEX BAU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ZLATKO NOVAK, OIB 47828641570 punomoćnik sudionika u postupku RENEX BAU jednostavno društvo s ograničenom odgovornošću za graditeljstvo, trgovinu i usluge</item>
    </izvorni_sadrzaj>
    <derivirana_varijabla naziv="DomainObject.Predmet.OstaliListFormatedOIB_1">
      <item>Sudski registar</item>
      <item>ZLATKO NOVAK, OIB 47828641570 punomoćnik sudionika u postupku RENEX BAU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ZLATKO NOVAK, Zasadbreg 6, 40000 Zasadbreg punomoćnik sudionika u postupku RENEX BAU jednostavno društvo s ograničenom odgovornošću za graditeljstvo, trgovinu i usluge</item>
    </izvorni_sadrzaj>
    <derivirana_varijabla naziv="DomainObject.Predmet.OstaliListFormatedWithAdress_1">
      <item>Sudski registar</item>
      <item>ZLATKO NOVAK, Zasadbreg 6, 40000 Zasadbreg punomoćnik sudionika u postupku RENEX BAU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ZLATKO NOVAK, OIB 47828641570, Zasadbreg 6, 40000 Zasadbreg punomoćnik sudionika u postupku RENEX BAU jednostavno društvo s ograničenom odgovornošću za graditeljstvo, trgovinu i usluge</item>
    </izvorni_sadrzaj>
    <derivirana_varijabla naziv="DomainObject.Predmet.OstaliListFormatedWithAdressOIB_1">
      <item>Sudski registar</item>
      <item>ZLATKO NOVAK, OIB 47828641570, Zasadbreg 6, 40000 Zasadbreg punomoćnik sudionika u postupku RENEX BAU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ZLATKO NOVAK</item>
    </izvorni_sadrzaj>
    <derivirana_varijabla naziv="DomainObject.Predmet.OstaliListNazivFormated_1">
      <item>Sudski registar</item>
      <item>ZLATKO NOVAK</item>
    </derivirana_varijabla>
  </DomainObject.Predmet.OstaliListNazivFormated>
  <DomainObject.Predmet.OstaliListNazivFormatedOIB>
    <izvorni_sadrzaj>
      <item>Sudski registar</item>
      <item>ZLATKO NOVAK, OIB 47828641570</item>
    </izvorni_sadrzaj>
    <derivirana_varijabla naziv="DomainObject.Predmet.OstaliListNazivFormatedOIB_1">
      <item>Sudski registar</item>
      <item>ZLATKO NOVAK, OIB 47828641570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RENEX BAU jednostavno društvo s ograničenom odgovornošću za graditeljstvo, trgovinu i usluge</izvorni_sadrzaj>
    <derivirana_varijabla naziv="DomainObject.Predmet.ProtustrankaIDrugi_1">RENEX BAU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RENEX BAU jednostavno društvo s ograničenom odgovornošću za graditeljstvo, trgovinu i usluge, OIB 49927258620, Zasadbreg 6, 40000 Zasadbreg</izvorni_sadrzaj>
    <derivirana_varijabla naziv="DomainObject.Predmet.ProtustrankaIDrugiAdressOIB_1">RENEX BAU jednostavno društvo s ograničenom odgovornošću za graditeljstvo, trgovinu i usluge, OIB 49927258620, Zasadbreg 6,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RENEX BAU jednostavno društvo s ograničenom odgovornošću za graditeljstvo, trgovinu i usluge</item>
      <item>Sudski registar</item>
      <item>ZLATKO NOVAK</item>
    </izvorni_sadrzaj>
    <derivirana_varijabla naziv="DomainObject.Predmet.SudioniciListNaziv_1">
      <item>Financijska agencija</item>
      <item>RENEX BAU jednostavno društvo s ograničenom odgovornošću za graditeljstvo, trgovinu i usluge</item>
      <item>Sudski registar</item>
      <item>ZLATKO NOVAK</item>
    </derivirana_varijabla>
  </DomainObject.Predmet.SudioniciListNaziv>
  <DomainObject.Predmet.SudioniciListAdressOIB>
    <izvorni_sadrzaj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izvorni_sadrzaj>
    <derivirana_varijabla naziv="DomainObject.Predmet.SudioniciListAdressOIB_1"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49927258620</item>
      <item>, OIB null</item>
      <item>, OIB 47828641570</item>
    </izvorni_sadrzaj>
    <derivirana_varijabla naziv="DomainObject.Predmet.SudioniciListNazivOIB_1">
      <item>, OIB 85821130368</item>
      <item>, OIB 49927258620</item>
      <item>, OIB null</item>
      <item>, OIB 47828641570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67A33-4E99-4C9E-AD10-0A00565A8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1086</properties:Characters>
  <properties:Lines>42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2018-08-27T11:40:00Z</cp:lastPrinted>
  <dcterms:modified xmlns:xsi="http://www.w3.org/2001/XMLSchema-instance" xsi:type="dcterms:W3CDTF">2018-08-27T11:41:00Z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(ST-165-18-8 rješenje - poziv na uplatu predujma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