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7c04" w14:paraId="b237c04" w:rsidRDefault="00D41763" w:rsidP="00D41763" w:rsidR="00AA5237" w:rsidRPr="008C3132">
      <w:pPr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DC7934" w:rsidR="00AA5237" w:rsidRPr="00361D7F">
      <w:pPr>
        <w:ind w:firstLine="705"/>
        <w:jc w:val="both"/>
        <w:rPr>
          <w:color w:themeColor="text1" w:val="00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9E146E">
        <w:t>sudskoj savjetnici</w:t>
      </w:r>
      <w:r w:rsidR="00BC1860">
        <w:t xml:space="preserve"> </w:t>
      </w:r>
      <w:r w:rsidR="009E146E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0B20D2">
        <w:t>Šibenik</w:t>
      </w:r>
      <w:r w:rsidR="00130A18">
        <w:t xml:space="preserve">,  </w:t>
      </w:r>
      <w:r w:rsidR="000B20D2">
        <w:t>L. Marune 1,</w:t>
      </w:r>
      <w:r w:rsidR="00130A18">
        <w:t xml:space="preserve"> </w:t>
      </w:r>
      <w:r>
        <w:t xml:space="preserve">od </w:t>
      </w:r>
      <w:r w:rsidR="00A1685A" w:rsidRPr="00A1685A">
        <w:t>21. lipnja 2017</w:t>
      </w:r>
      <w:r w:rsidR="00717C65">
        <w:t>.</w:t>
      </w:r>
      <w:r>
        <w:t xml:space="preserve">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A1685A" w:rsidRPr="00A1685A">
        <w:t>EURO GOLD d.o.o., Knin, Kralja Tomislava 86, OIB: 78043044661</w:t>
      </w:r>
      <w:r w:rsidR="0039437A" w:rsidRPr="0039437A">
        <w:t>,</w:t>
      </w:r>
      <w:r w:rsidR="00EF3F9E">
        <w:t xml:space="preserve"> </w:t>
      </w:r>
      <w:r w:rsidR="00361D7F" w:rsidRPr="00361D7F">
        <w:rPr>
          <w:color w:themeColor="text1" w:val="000000"/>
        </w:rPr>
        <w:t>4</w:t>
      </w:r>
      <w:r w:rsidR="003825AE" w:rsidRPr="00361D7F">
        <w:rPr>
          <w:color w:themeColor="text1" w:val="000000"/>
        </w:rPr>
        <w:t xml:space="preserve">. </w:t>
      </w:r>
      <w:r w:rsidR="00717C65" w:rsidRPr="00361D7F">
        <w:rPr>
          <w:color w:themeColor="text1" w:val="000000"/>
        </w:rPr>
        <w:t>rujna</w:t>
      </w:r>
      <w:r w:rsidR="00D257C0" w:rsidRPr="00361D7F">
        <w:rPr>
          <w:color w:themeColor="text1" w:val="000000"/>
        </w:rPr>
        <w:t xml:space="preserve"> </w:t>
      </w:r>
      <w:r w:rsidR="00912002" w:rsidRPr="00361D7F">
        <w:rPr>
          <w:color w:themeColor="text1" w:val="000000"/>
        </w:rPr>
        <w:t>201</w:t>
      </w:r>
      <w:r w:rsidR="0039437A" w:rsidRPr="00361D7F">
        <w:rPr>
          <w:color w:themeColor="text1" w:val="000000"/>
        </w:rPr>
        <w:t>7</w:t>
      </w:r>
      <w:r w:rsidR="00912002" w:rsidRPr="00361D7F">
        <w:rPr>
          <w:color w:themeColor="text1" w:val="000000"/>
        </w:rPr>
        <w:t>.</w:t>
      </w:r>
      <w:r w:rsidR="006634BC" w:rsidRPr="00361D7F">
        <w:rPr>
          <w:color w:themeColor="text1" w:val="000000"/>
        </w:rPr>
        <w:t xml:space="preserve"> </w:t>
      </w:r>
    </w:p>
    <w:p w:rsidRDefault="00386298" w:rsidP="005440C2" w:rsidR="00386298" w:rsidRPr="00361D7F">
      <w:pPr>
        <w:jc w:val="center"/>
        <w:rPr>
          <w:color w:themeColor="text1" w:val="000000"/>
        </w:rPr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A1685A" w:rsidRPr="00A1685A">
        <w:t>EURO GOLD d.o.o., Knin, Kralja Tomislava 86, OIB: 78043044661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361D7F" w:rsidRPr="00361D7F">
        <w:rPr>
          <w:color w:themeColor="text1" w:val="000000"/>
        </w:rPr>
        <w:t>4</w:t>
      </w:r>
      <w:r w:rsidR="003825AE" w:rsidRPr="00361D7F">
        <w:rPr>
          <w:color w:themeColor="text1" w:val="000000"/>
        </w:rPr>
        <w:t xml:space="preserve">. </w:t>
      </w:r>
      <w:r w:rsidR="00717C65" w:rsidRPr="00361D7F">
        <w:rPr>
          <w:color w:themeColor="text1" w:val="000000"/>
        </w:rPr>
        <w:t>rujna</w:t>
      </w:r>
      <w:r w:rsidR="00D257C0" w:rsidRPr="00361D7F">
        <w:rPr>
          <w:color w:themeColor="text1" w:val="000000"/>
        </w:rPr>
        <w:t xml:space="preserve"> </w:t>
      </w:r>
      <w:r w:rsidR="0039437A" w:rsidRPr="00361D7F">
        <w:rPr>
          <w:color w:themeColor="text1" w:val="000000"/>
        </w:rPr>
        <w:t>2017</w:t>
      </w:r>
      <w:r w:rsidR="003825AE" w:rsidRPr="00361D7F">
        <w:rPr>
          <w:color w:themeColor="text1" w:val="000000"/>
        </w:rPr>
        <w:t xml:space="preserve">. </w:t>
      </w:r>
      <w:r w:rsidRPr="00361D7F">
        <w:rPr>
          <w:color w:themeColor="text1" w:val="000000"/>
        </w:rPr>
        <w:t>u</w:t>
      </w:r>
      <w:r w:rsidR="003825AE" w:rsidRPr="00361D7F">
        <w:rPr>
          <w:color w:themeColor="text1" w:val="000000"/>
        </w:rPr>
        <w:t xml:space="preserve"> </w:t>
      </w:r>
      <w:r w:rsidR="00F43E5C">
        <w:rPr>
          <w:color w:themeColor="text1" w:val="000000"/>
        </w:rPr>
        <w:t>14</w:t>
      </w:r>
      <w:r w:rsidR="002554FD" w:rsidRPr="00361D7F">
        <w:rPr>
          <w:color w:themeColor="text1" w:val="000000"/>
        </w:rPr>
        <w:t>,</w:t>
      </w:r>
      <w:r w:rsidR="00F43E5C">
        <w:rPr>
          <w:color w:themeColor="text1" w:val="000000"/>
        </w:rPr>
        <w:t>50</w:t>
      </w:r>
      <w:bookmarkStart w:name="_GoBack" w:id="0"/>
      <w:bookmarkEnd w:id="0"/>
      <w:r w:rsidR="003825AE" w:rsidRPr="00361D7F">
        <w:rPr>
          <w:color w:themeColor="text1" w:val="000000"/>
        </w:rPr>
        <w:t xml:space="preserve"> </w:t>
      </w:r>
      <w:r w:rsidR="003825AE" w:rsidRPr="00EF3F9E">
        <w:rPr>
          <w:color w:themeColor="text1" w:val="000000"/>
        </w:rPr>
        <w:t>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361D7F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361D7F" w:rsidRPr="00361D7F">
        <w:rPr>
          <w:color w:themeColor="text1" w:val="000000"/>
        </w:rPr>
        <w:t xml:space="preserve">Antun Kovačević iz Zadra, P.D.G. </w:t>
      </w:r>
      <w:proofErr w:type="spellStart"/>
      <w:r w:rsidR="00361D7F" w:rsidRPr="00361D7F">
        <w:rPr>
          <w:color w:themeColor="text1" w:val="000000"/>
        </w:rPr>
        <w:t>Krambergera</w:t>
      </w:r>
      <w:proofErr w:type="spellEnd"/>
      <w:r w:rsidR="00361D7F" w:rsidRPr="00361D7F">
        <w:rPr>
          <w:color w:themeColor="text1" w:val="000000"/>
        </w:rPr>
        <w:t xml:space="preserve"> 13, OIB: 77489220307</w:t>
      </w:r>
      <w:r w:rsidR="00361D7F">
        <w:rPr>
          <w:color w:themeColor="text1" w:val="000000"/>
        </w:rPr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A1685A" w:rsidRPr="00A1685A">
        <w:t>EURO GOLD d.o.o., Knin, Kralja Tomislava 86, OIB: 78043044661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Šibenik</w:t>
      </w:r>
      <w:r w:rsidR="00DD5088">
        <w:t xml:space="preserve"> je podnijela ovom sudu </w:t>
      </w:r>
      <w:r w:rsidR="00A1685A">
        <w:t>21</w:t>
      </w:r>
      <w:r w:rsidR="00C572D2">
        <w:t xml:space="preserve">. </w:t>
      </w:r>
      <w:r w:rsidR="00A1685A">
        <w:t>lipnja</w:t>
      </w:r>
      <w:r w:rsidR="000361DB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A1685A">
        <w:t>14</w:t>
      </w:r>
      <w:r w:rsidR="0079567A" w:rsidRPr="00EF3F9E">
        <w:t xml:space="preserve">. </w:t>
      </w:r>
      <w:r w:rsidR="00A1685A">
        <w:t>lipnja</w:t>
      </w:r>
      <w:r w:rsidR="000361DB">
        <w:t xml:space="preserve"> </w:t>
      </w:r>
      <w:r w:rsidR="0079567A" w:rsidRPr="00EF3F9E">
        <w:t>201</w:t>
      </w:r>
      <w:r w:rsidR="009E146E">
        <w:t>7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A1685A">
        <w:t>13</w:t>
      </w:r>
      <w:r w:rsidR="000361DB">
        <w:t>.</w:t>
      </w:r>
      <w:r w:rsidR="00A1685A">
        <w:t>735</w:t>
      </w:r>
      <w:r w:rsidR="000361DB">
        <w:t>,</w:t>
      </w:r>
      <w:r w:rsidR="00A1685A">
        <w:t>94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055929">
        <w:t>jedan</w:t>
      </w:r>
      <w:r w:rsidR="001518F5">
        <w:t xml:space="preserve">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proofErr w:type="spellStart"/>
      <w:r w:rsidR="00717C65">
        <w:t>Raiffeisenbank</w:t>
      </w:r>
      <w:proofErr w:type="spellEnd"/>
      <w:r w:rsidR="00717C65">
        <w:t xml:space="preserve"> </w:t>
      </w:r>
      <w:proofErr w:type="spellStart"/>
      <w:r w:rsidR="00717C65">
        <w:t>Austria</w:t>
      </w:r>
      <w:proofErr w:type="spellEnd"/>
      <w:r w:rsidR="00717C65">
        <w:t xml:space="preserve"> d.d.</w:t>
      </w:r>
      <w:r w:rsidR="00D257C0">
        <w:t xml:space="preserve"> </w:t>
      </w:r>
      <w:r w:rsidR="00B84B6D" w:rsidRPr="00EF3F9E">
        <w:t xml:space="preserve">kao </w:t>
      </w:r>
      <w:r w:rsidR="00193657" w:rsidRPr="00EF3F9E">
        <w:t xml:space="preserve">i da </w:t>
      </w:r>
      <w:r w:rsidR="00055929">
        <w:t>nema</w:t>
      </w:r>
      <w:r w:rsidR="00193657" w:rsidRPr="00EF3F9E">
        <w:t xml:space="preserve"> zaplijenjen</w:t>
      </w:r>
      <w:r w:rsidR="00055929">
        <w:t>ih</w:t>
      </w:r>
      <w:r w:rsidR="00D257C0">
        <w:t xml:space="preserve"> sredst</w:t>
      </w:r>
      <w:r w:rsidR="00055929">
        <w:t>a</w:t>
      </w:r>
      <w:r w:rsidR="00193657" w:rsidRPr="00EF3F9E">
        <w:t>va na ime predujma za namire</w:t>
      </w:r>
      <w:r w:rsidR="00D257C0">
        <w:t xml:space="preserve">nje troškova stečajnog postupka. 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9E146E">
        <w:t>6</w:t>
      </w:r>
      <w:r w:rsidR="00131DF8">
        <w:t xml:space="preserve">. </w:t>
      </w:r>
      <w:r w:rsidR="009E146E">
        <w:t>srpnja</w:t>
      </w:r>
      <w:r w:rsidR="000361DB">
        <w:t xml:space="preserve"> 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361D7F" w:rsidRPr="00361D7F">
        <w:rPr>
          <w:color w:themeColor="text1" w:val="000000"/>
        </w:rPr>
        <w:t>4</w:t>
      </w:r>
      <w:r w:rsidRPr="00361D7F">
        <w:rPr>
          <w:color w:themeColor="text1" w:val="000000"/>
        </w:rPr>
        <w:t xml:space="preserve">. </w:t>
      </w:r>
      <w:r w:rsidR="00361D7F" w:rsidRPr="00361D7F">
        <w:rPr>
          <w:color w:themeColor="text1" w:val="000000"/>
        </w:rPr>
        <w:t>rujna</w:t>
      </w:r>
      <w:r w:rsidR="00055929" w:rsidRPr="00361D7F">
        <w:rPr>
          <w:color w:themeColor="text1" w:val="000000"/>
        </w:rPr>
        <w:t xml:space="preserve"> </w:t>
      </w:r>
      <w:r w:rsidRPr="00361D7F">
        <w:rPr>
          <w:color w:themeColor="text1" w:val="000000"/>
        </w:rPr>
        <w:t>201</w:t>
      </w:r>
      <w:r w:rsidR="00D93CA6" w:rsidRPr="00361D7F">
        <w:rPr>
          <w:color w:themeColor="text1" w:val="000000"/>
        </w:rPr>
        <w:t>7</w:t>
      </w:r>
      <w:r w:rsidRPr="00361D7F">
        <w:rPr>
          <w:color w:themeColor="text1" w:val="000000"/>
        </w:rPr>
        <w:t xml:space="preserve">. </w:t>
      </w:r>
      <w:r w:rsidRPr="00131DF8">
        <w:t xml:space="preserve">proizlazi da je račun dužnika </w:t>
      </w:r>
      <w:r w:rsidR="00EE0861">
        <w:t xml:space="preserve">i dalje u blokadi zbog neizvršenih osnova za plaćanje </w:t>
      </w:r>
      <w:r w:rsidR="00EF3F9E">
        <w:t xml:space="preserve">u </w:t>
      </w:r>
      <w:r w:rsidR="00EF3F9E" w:rsidRPr="00361D7F">
        <w:rPr>
          <w:color w:themeColor="text1" w:val="000000"/>
        </w:rPr>
        <w:t xml:space="preserve">iznosu od </w:t>
      </w:r>
      <w:r w:rsidR="00361D7F" w:rsidRPr="00361D7F">
        <w:rPr>
          <w:color w:themeColor="text1" w:val="000000"/>
        </w:rPr>
        <w:t>17</w:t>
      </w:r>
      <w:r w:rsidR="000361DB" w:rsidRPr="00361D7F">
        <w:rPr>
          <w:color w:themeColor="text1" w:val="000000"/>
        </w:rPr>
        <w:t>.</w:t>
      </w:r>
      <w:r w:rsidR="00361D7F" w:rsidRPr="00361D7F">
        <w:rPr>
          <w:color w:themeColor="text1" w:val="000000"/>
        </w:rPr>
        <w:t>963</w:t>
      </w:r>
      <w:r w:rsidR="000361DB" w:rsidRPr="00361D7F">
        <w:rPr>
          <w:color w:themeColor="text1" w:val="000000"/>
        </w:rPr>
        <w:t>,</w:t>
      </w:r>
      <w:r w:rsidR="00361D7F" w:rsidRPr="00361D7F">
        <w:rPr>
          <w:color w:themeColor="text1" w:val="000000"/>
        </w:rPr>
        <w:t>54</w:t>
      </w:r>
      <w:r w:rsidR="00EF3F9E" w:rsidRPr="00361D7F">
        <w:rPr>
          <w:color w:themeColor="text1" w:val="000000"/>
        </w:rPr>
        <w:t xml:space="preserve"> </w:t>
      </w:r>
      <w:r w:rsidR="00EF3F9E">
        <w:t xml:space="preserve">kuna </w:t>
      </w:r>
      <w:r w:rsidR="00EE0861">
        <w:t xml:space="preserve">u neprekinutom razdoblju od </w:t>
      </w:r>
      <w:r w:rsidR="00361D7F" w:rsidRPr="00361D7F">
        <w:rPr>
          <w:color w:themeColor="text1" w:val="000000"/>
        </w:rPr>
        <w:t>201</w:t>
      </w:r>
      <w:r w:rsidR="00EF3F9E" w:rsidRPr="00361D7F">
        <w:rPr>
          <w:color w:themeColor="text1" w:val="000000"/>
        </w:rPr>
        <w:t xml:space="preserve"> </w:t>
      </w:r>
      <w:r w:rsidR="00EE0861">
        <w:t xml:space="preserve">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361D7F">
      <w:pPr>
        <w:jc w:val="center"/>
        <w:rPr>
          <w:color w:themeColor="text1" w:val="000000"/>
        </w:rPr>
      </w:pPr>
      <w:r>
        <w:t>U Zadru</w:t>
      </w:r>
      <w:r w:rsidR="00361D7F" w:rsidRPr="00361D7F">
        <w:rPr>
          <w:color w:themeColor="text1" w:val="000000"/>
        </w:rPr>
        <w:t>,</w:t>
      </w:r>
      <w:r w:rsidR="00FE1568" w:rsidRPr="00361D7F">
        <w:rPr>
          <w:color w:themeColor="text1" w:val="000000"/>
        </w:rPr>
        <w:t xml:space="preserve"> </w:t>
      </w:r>
      <w:r w:rsidR="00361D7F" w:rsidRPr="00361D7F">
        <w:rPr>
          <w:color w:themeColor="text1" w:val="000000"/>
        </w:rPr>
        <w:t>4</w:t>
      </w:r>
      <w:r w:rsidRPr="00361D7F">
        <w:rPr>
          <w:color w:themeColor="text1" w:val="000000"/>
        </w:rPr>
        <w:t xml:space="preserve">. </w:t>
      </w:r>
      <w:r w:rsidR="00717C65" w:rsidRPr="00361D7F">
        <w:rPr>
          <w:color w:themeColor="text1" w:val="000000"/>
        </w:rPr>
        <w:t>rujna</w:t>
      </w:r>
      <w:r w:rsidR="00D257C0" w:rsidRPr="00361D7F">
        <w:rPr>
          <w:color w:themeColor="text1" w:val="000000"/>
        </w:rPr>
        <w:t xml:space="preserve"> </w:t>
      </w:r>
      <w:r w:rsidR="0039437A" w:rsidRPr="00361D7F">
        <w:rPr>
          <w:color w:themeColor="text1" w:val="000000"/>
        </w:rPr>
        <w:t>2017</w:t>
      </w:r>
      <w:r w:rsidRPr="00361D7F">
        <w:rPr>
          <w:color w:themeColor="text1" w:val="000000"/>
        </w:rPr>
        <w:t xml:space="preserve">.  </w:t>
      </w:r>
    </w:p>
    <w:p w:rsidRDefault="00C81F50" w:rsidP="00C81F50" w:rsidR="00DC7934">
      <w:pPr>
        <w:jc w:val="both"/>
      </w:pPr>
      <w:r w:rsidRPr="00240F6B">
        <w:tab/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0361DB" w:rsidP="000361DB" w:rsidR="00430F1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9E146E">
        <w:tab/>
      </w:r>
      <w:r w:rsidR="009E146E">
        <w:tab/>
      </w:r>
      <w:r w:rsidR="009E146E">
        <w:tab/>
      </w:r>
      <w:r w:rsidR="009E146E">
        <w:tab/>
      </w:r>
      <w:r w:rsidR="009E146E">
        <w:tab/>
        <w:t xml:space="preserve">    Sudska savjetnica</w:t>
      </w:r>
    </w:p>
    <w:p w:rsidRDefault="000361DB" w:rsidP="000361DB" w:rsidR="007E048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E146E">
        <w:tab/>
        <w:t xml:space="preserve">         Anamarija Kovačić Milković</w:t>
      </w:r>
    </w:p>
    <w:p w:rsidRDefault="007E0486" w:rsidP="00055929" w:rsidR="007E0486">
      <w:pPr>
        <w:ind w:firstLine="708" w:left="6372"/>
        <w:jc w:val="right"/>
      </w:pPr>
    </w:p>
    <w:p w:rsidRDefault="00C81F50" w:rsidP="00C5722B" w:rsidR="00EE0861">
      <w:pPr>
        <w:ind w:firstLine="708" w:left="6372"/>
      </w:pPr>
      <w:r w:rsidRPr="00240F6B">
        <w:tab/>
      </w:r>
      <w:r w:rsidRPr="00240F6B">
        <w:tab/>
      </w:r>
      <w:r>
        <w:tab/>
      </w:r>
      <w:r>
        <w:tab/>
      </w:r>
      <w:r>
        <w:tab/>
      </w:r>
    </w:p>
    <w:p w:rsidRDefault="00DC7934" w:rsidP="00DC7934" w:rsidR="00DC7934">
      <w:pPr>
        <w:jc w:val="both"/>
      </w:pPr>
    </w:p>
    <w:p w:rsidRDefault="00DC7934" w:rsidP="00DC7934" w:rsidR="00DC7934">
      <w:pPr>
        <w:jc w:val="both"/>
      </w:pPr>
    </w:p>
    <w:p w:rsidRDefault="00C81F50" w:rsidP="00DC7934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DC7934" w:rsidR="00C81F50">
      <w:pPr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DC7934" w:rsidP="00C81F50" w:rsidR="00DC7934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8A2FC2" w:rsidP="00C81F50" w:rsidR="008A2FC2">
      <w:pPr>
        <w:jc w:val="both"/>
      </w:pPr>
    </w:p>
    <w:p w:rsidRDefault="00322087" w:rsidP="00962045" w:rsidR="00C81F50">
      <w:pPr>
        <w:jc w:val="both"/>
      </w:pPr>
      <w:r>
        <w:t>DN-a</w:t>
      </w:r>
      <w:r w:rsidR="00C81F50">
        <w:t>: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Šibeniku</w:t>
      </w:r>
      <w:r w:rsidRPr="00B52512">
        <w:t xml:space="preserve">, Građansko-upravnom odjelu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3E5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B20D2" w:rsidP="00055929" w:rsidR="00055929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9E146E">
      <w:t>Poslovni broj: 6</w:t>
    </w:r>
    <w:r w:rsidR="000361DB">
      <w:t xml:space="preserve"> </w:t>
    </w:r>
    <w:r w:rsidR="00717C65" w:rsidRPr="008C3132">
      <w:t>St-</w:t>
    </w:r>
    <w:r w:rsidR="00A1685A">
      <w:t>319</w:t>
    </w:r>
    <w:r w:rsidR="00717C65">
      <w:t>/17-8</w:t>
    </w: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9E146E">
      <w:t xml:space="preserve">                </w:t>
    </w:r>
    <w:r w:rsidR="009E146E">
      <w:t>Poslovni broj: 6</w:t>
    </w:r>
    <w:r>
      <w:t xml:space="preserve"> </w:t>
    </w:r>
    <w:r w:rsidRPr="008C3132">
      <w:t>St-</w:t>
    </w:r>
    <w:r w:rsidR="00A1685A">
      <w:t>319</w:t>
    </w:r>
    <w:r>
      <w:t>/1</w:t>
    </w:r>
    <w:r w:rsidR="000361DB">
      <w:t>7</w:t>
    </w:r>
    <w:r>
      <w:t>-</w:t>
    </w:r>
    <w:r w:rsidR="00717C65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361DB"/>
    <w:rsid w:val="0004797A"/>
    <w:rsid w:val="00055929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A60E7"/>
    <w:rsid w:val="000B20D2"/>
    <w:rsid w:val="000C6F34"/>
    <w:rsid w:val="000D04CB"/>
    <w:rsid w:val="000E466C"/>
    <w:rsid w:val="00101503"/>
    <w:rsid w:val="00101E57"/>
    <w:rsid w:val="0010473C"/>
    <w:rsid w:val="0010480B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3B08"/>
    <w:rsid w:val="002053EC"/>
    <w:rsid w:val="0021518B"/>
    <w:rsid w:val="00220096"/>
    <w:rsid w:val="002216B4"/>
    <w:rsid w:val="0022553D"/>
    <w:rsid w:val="00254DBF"/>
    <w:rsid w:val="002554FD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61D7F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49E3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17C65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355FB"/>
    <w:rsid w:val="008455B6"/>
    <w:rsid w:val="008503D7"/>
    <w:rsid w:val="00861573"/>
    <w:rsid w:val="00862CC5"/>
    <w:rsid w:val="008828D3"/>
    <w:rsid w:val="00894966"/>
    <w:rsid w:val="008A2FC2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62045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46E"/>
    <w:rsid w:val="009E15C1"/>
    <w:rsid w:val="00A01095"/>
    <w:rsid w:val="00A13C19"/>
    <w:rsid w:val="00A1685A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A5148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0CB7"/>
    <w:rsid w:val="00D21637"/>
    <w:rsid w:val="00D23298"/>
    <w:rsid w:val="00D23BBC"/>
    <w:rsid w:val="00D250F7"/>
    <w:rsid w:val="00D257C0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793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3E5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E1568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3B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3B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B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B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B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3B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3B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B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B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B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St-319/2017-7</izvorni_sadrzaj>
    <derivirana_varijabla naziv="DomainObject.Oznaka_1">St-319/2017-7</derivirana_varijabla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St-319/2017</izvorni_sadrzaj>
    <derivirana_varijabla naziv="DomainObject.Predmet.OznakaBroj_1">St-319/2017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GOLD d.o.o. za iznajmljivanje motornih vozila</izvorni_sadrzaj>
    <derivirana_varijabla naziv="DomainObject.Predmet.ProtustrankaFormated_1">  EURO GOLD d.o.o. za iznajmljivanje motornih vozila</derivirana_varijabla>
  </DomainObject.Predmet.ProtustrankaFormated>
  <DomainObject.Predmet.ProtustrankaFormatedOIB>
    <izvorni_sadrzaj>  EURO GOLD d.o.o. za iznajmljivanje motornih vozila, OIB 78043044661</izvorni_sadrzaj>
    <derivirana_varijabla naziv="DomainObject.Predmet.ProtustrankaFormatedOIB_1">  EURO GOLD d.o.o. za iznajmljivanje motornih vozila, OIB 78043044661</derivirana_varijabla>
  </DomainObject.Predmet.ProtustrankaFormatedOIB>
  <DomainObject.Predmet.ProtustrankaFormatedWithAdress>
    <izvorni_sadrzaj> EURO GOLD d.o.o. za iznajmljivanje motornih vozila, Kralja Tomislava 86, 22300 Knin</izvorni_sadrzaj>
    <derivirana_varijabla naziv="DomainObject.Predmet.ProtustrankaFormatedWithAdress_1"> EURO GOLD d.o.o. za iznajmljivanje motornih vozila, Kralja Tomislava 86, 22300 Knin</derivirana_varijabla>
  </DomainObject.Predmet.ProtustrankaFormatedWithAdress>
  <DomainObject.Predmet.ProtustrankaFormatedWithAdressOIB>
    <izvorni_sadrzaj> EURO GOLD d.o.o. za iznajmljivanje motornih vozila, OIB 78043044661, Kralja Tomislava 86, 22300 Knin</izvorni_sadrzaj>
    <derivirana_varijabla naziv="DomainObject.Predmet.ProtustrankaFormatedWithAdressOIB_1"> EURO GOLD d.o.o. za iznajmljivanje motornih vozila, OIB 78043044661, Kralja Tomislava 86, 22300 Knin</derivirana_varijabla>
  </DomainObject.Predmet.ProtustrankaFormatedWithAdressOIB>
  <DomainObject.Predmet.ProtustrankaWithAdress>
    <izvorni_sadrzaj>EURO GOLD d.o.o. za iznajmljivanje motornih vozila Kralja Tomislava 86, 22300 Knin</izvorni_sadrzaj>
    <derivirana_varijabla naziv="DomainObject.Predmet.ProtustrankaWithAdress_1">EURO GOLD d.o.o. za iznajmljivanje motornih vozila Kralja Tomislava 86, 22300 Knin</derivirana_varijabla>
  </DomainObject.Predmet.ProtustrankaWithAdress>
  <DomainObject.Predmet.ProtustrankaWithAdressOIB>
    <izvorni_sadrzaj>EURO GOLD d.o.o. za iznajmljivanje motornih vozila, OIB 78043044661, Kralja Tomislava 86, 22300 Knin</izvorni_sadrzaj>
    <derivirana_varijabla naziv="DomainObject.Predmet.ProtustrankaWithAdressOIB_1">EURO GOLD d.o.o. za iznajmljivanje motornih vozila, OIB 78043044661, Kralja Tomislava 86, 22300 Knin</derivirana_varijabla>
  </DomainObject.Predmet.ProtustrankaWithAdressOIB>
  <DomainObject.Predmet.ProtustrankaNazivFormated>
    <izvorni_sadrzaj>EURO GOLD d.o.o. za iznajmljivanje motornih vozila</izvorni_sadrzaj>
    <derivirana_varijabla naziv="DomainObject.Predmet.ProtustrankaNazivFormated_1">EURO GOLD d.o.o. za iznajmljivanje motornih vozila</derivirana_varijabla>
  </DomainObject.Predmet.ProtustrankaNazivFormated>
  <DomainObject.Predmet.ProtustrankaNazivFormatedOIB>
    <izvorni_sadrzaj>EURO GOLD d.o.o. za iznajmljivanje motornih vozila, OIB 78043044661</izvorni_sadrzaj>
    <derivirana_varijabla naziv="DomainObject.Predmet.ProtustrankaNazivFormatedOIB_1">EURO GOLD d.o.o. za iznajmljivanje motornih vozila, OIB 78043044661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EURO GOLD d.o.o. za iznajmljivanje motornih vozila</item>
    </izvorni_sadrzaj>
    <derivirana_varijabla naziv="DomainObject.Predmet.ProtuStrankaListFormated_1">
      <item>EURO GOLD d.o.o. za iznajmljivanje motornih vozila</item>
    </derivirana_varijabla>
  </DomainObject.Predmet.ProtuStrankaListFormated>
  <DomainObject.Predmet.ProtuStrankaListFormatedOIB>
    <izvorni_sadrzaj>
      <item>EURO GOLD d.o.o. za iznajmljivanje motornih vozila, OIB 78043044661</item>
    </izvorni_sadrzaj>
    <derivirana_varijabla naziv="DomainObject.Predmet.ProtuStrankaListFormatedOIB_1">
      <item>EURO GOLD d.o.o. za iznajmljivanje motornih vozila, OIB 78043044661</item>
    </derivirana_varijabla>
  </DomainObject.Predmet.ProtuStrankaListFormatedOIB>
  <DomainObject.Predmet.ProtuStrankaListFormatedWithAdress>
    <izvorni_sadrzaj>
      <item>EURO GOLD d.o.o. za iznajmljivanje motornih vozila, Kralja Tomislava 86, 22300 Knin</item>
    </izvorni_sadrzaj>
    <derivirana_varijabla naziv="DomainObject.Predmet.ProtuStrankaListFormatedWithAdress_1">
      <item>EURO GOLD d.o.o. za iznajmljivanje motornih vozila, Kralja Tomislava 86, 22300 Knin</item>
    </derivirana_varijabla>
  </DomainObject.Predmet.ProtuStrankaListFormatedWithAdress>
  <DomainObject.Predmet.ProtuStrankaListFormatedWithAdressOIB>
    <izvorni_sadrzaj>
      <item>EURO GOLD d.o.o. za iznajmljivanje motornih vozila, OIB 78043044661, Kralja Tomislava 86, 22300 Knin</item>
    </izvorni_sadrzaj>
    <derivirana_varijabla naziv="DomainObject.Predmet.ProtuStrankaListFormatedWithAdressOIB_1">
      <item>EURO GOLD d.o.o. za iznajmljivanje motornih vozila, OIB 78043044661, Kralja Tomislava 86, 22300 Knin</item>
    </derivirana_varijabla>
  </DomainObject.Predmet.ProtuStrankaListFormatedWithAdressOIB>
  <DomainObject.Predmet.ProtuStrankaListNazivFormated>
    <izvorni_sadrzaj>
      <item>EURO GOLD d.o.o. za iznajmljivanje motornih vozila</item>
    </izvorni_sadrzaj>
    <derivirana_varijabla naziv="DomainObject.Predmet.ProtuStrankaListNazivFormated_1">
      <item>EURO GOLD d.o.o. za iznajmljivanje motornih vozila</item>
    </derivirana_varijabla>
  </DomainObject.Predmet.ProtuStrankaListNazivFormated>
  <DomainObject.Predmet.ProtuStrankaListNazivFormatedOIB>
    <izvorni_sadrzaj>
      <item>EURO GOLD d.o.o. za iznajmljivanje motornih vozila, OIB 78043044661</item>
    </izvorni_sadrzaj>
    <derivirana_varijabla naziv="DomainObject.Predmet.ProtuStrankaListNazivFormatedOIB_1">
      <item>EURO GOLD d.o.o. za iznajmljivanje motornih vozila, OIB 78043044661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St-319/2017-7</izvorni_sadrzaj>
    <derivirana_varijabla naziv="DomainObject.PoslovniBrojDokumenta_1">St-319/2017-7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EURO GOLD d.o.o. za iznajmljivanje motornih vozila</izvorni_sadrzaj>
    <derivirana_varijabla naziv="DomainObject.Predmet.ProtustrankaIDrugi_1">EURO GOLD d.o.o. za iznajmljivanje motornih vozila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EURO GOLD d.o.o. za iznajmljivanje motornih vozila, OIB 78043044661, Kralja Tomislava 86, 22300 Knin</izvorni_sadrzaj>
    <derivirana_varijabla naziv="DomainObject.Predmet.ProtustrankaIDrugiAdressOIB_1">EURO GOLD d.o.o. za iznajmljivanje motornih vozila, OIB 78043044661, Kralja Tomislava 86,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EURO GOLD d.o.o. za iznajmljivanje motornih vozila</item>
    </izvorni_sadrzaj>
    <derivirana_varijabla naziv="DomainObject.Predmet.SudioniciListNaziv_1">
      <item>FINA - Podružnica Šibenik</item>
      <item>EURO GOLD d.o.o. za iznajmljivanje motornih vozila</item>
    </derivirana_varijabla>
  </DomainObject.Predmet.SudioniciListNaziv>
  <DomainObject.Predmet.SudioniciListAdressOIB>
    <izvorni_sadrzaj>
      <item>FINA - Podružnica Šibenik, OIB 85821130368, Perivoj L. Marune 1,22000 Šibenik</item>
      <item>EURO GOLD d.o.o. za iznajmljivanje motornih vozila, OIB 78043044661, Kralja Tomislava 86,22300 Knin</item>
    </izvorni_sadrzaj>
    <derivirana_varijabla naziv="DomainObject.Predmet.SudioniciListAdressOIB_1">
      <item>FINA - Podružnica Šibenik, OIB 85821130368, Perivoj L. Marune 1,22000 Šibenik</item>
      <item>EURO GOLD d.o.o. za iznajmljivanje motornih vozila, OIB 78043044661, Kralja Tomislava 86,22300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78043044661</item>
    </izvorni_sadrzaj>
    <derivirana_varijabla naziv="DomainObject.Predmet.SudioniciListNazivOIB_1">
      <item>, OIB 85821130368</item>
      <item>, OIB 78043044661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E5D5B9-CA53-4AD8-9136-6CC854F016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1004</properties:Words>
  <properties:Characters>5409</properties:Characters>
  <properties:Lines>166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2017-09-01T07:57:00Z</dcterms:created>
  <dc:creator>Administrator</dc:creator>
  <cp:lastModifiedBy>Anamarija Kovačić Milković</cp:lastModifiedBy>
  <cp:lastPrinted>2017-03-27T12:48:00Z</cp:lastPrinted>
  <dcterms:modified xmlns:xsi="http://www.w3.org/2001/XMLSchema-instance" xsi:type="dcterms:W3CDTF">2017-09-04T12:47:00Z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St-319/2017-7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