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9531" w14:paraId="b3f9531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5F26A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5A1DBF">
        <w:t>2583</w:t>
      </w:r>
      <w:r w:rsidR="008E0069">
        <w:t>/</w:t>
      </w:r>
      <w:r w:rsidR="006B4DFF">
        <w:t>1</w:t>
      </w:r>
      <w:r w:rsidR="00B9365B">
        <w:t>6</w:t>
      </w:r>
      <w:r w:rsidR="000221F6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221F6" w:rsidP="0040522B" w:rsidR="000221F6" w:rsidRPr="0040522B">
      <w:pPr>
        <w:jc w:val="center"/>
        <w:rPr>
          <w:bCs/>
        </w:rPr>
      </w:pPr>
    </w:p>
    <w:p w:rsidRDefault="000221F6" w:rsidP="0040522B" w:rsidR="0040522B">
      <w:pPr>
        <w:ind w:firstLine="708"/>
        <w:jc w:val="both"/>
      </w:pPr>
      <w:r>
        <w:t xml:space="preserve">Trgovački sud u Osijeku, po sucu mr.sc. Mirjani Baran, u stečajnom predmetu povodom zahtjeva </w:t>
      </w:r>
      <w:r w:rsidR="005A1DBF">
        <w:t>Financijske agencije Regionalni centar Zagreb, Podružnica ZAGREB, Trg svibanjskih žrtava 1995. broj 1, za pokretanje skraćenog stečajnog postupka nad dužnikom INSTAR IMPEX d.o.o., OIB: 85940288105, MBS: 080880100, Zagreb, Lomnička 3</w:t>
      </w:r>
      <w:r w:rsidR="00FD1C9D">
        <w:t xml:space="preserve">, </w:t>
      </w:r>
      <w:r w:rsidR="009B6422">
        <w:t xml:space="preserve">dana </w:t>
      </w:r>
      <w:r w:rsidR="0018686D">
        <w:t>22</w:t>
      </w:r>
      <w:r w:rsidR="00FD1C9D">
        <w:t>. veljače</w:t>
      </w:r>
      <w:r w:rsidR="00896BF4">
        <w:t xml:space="preserve"> 2017.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1074E5" w:rsidR="00D6035C" w:rsidRPr="001074E5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5A1DBF">
        <w:t>INSTAR IMPEX d.o.o., OIB: 85940288105, MBS: 080880100, Zagreb, Lomnička 3</w:t>
      </w:r>
      <w:r w:rsidR="008E0069">
        <w:t>.</w:t>
      </w:r>
    </w:p>
    <w:p w:rsidRDefault="001074E5" w:rsidP="001074E5" w:rsidR="001074E5" w:rsidRPr="001074E5">
      <w:pPr>
        <w:pStyle w:val="Odlomakpopisa"/>
        <w:numPr>
          <w:ilvl w:val="0"/>
          <w:numId w:val="5"/>
        </w:numPr>
        <w:jc w:val="both"/>
      </w:pPr>
      <w:r>
        <w:t xml:space="preserve">Za stečajnog upravitelja imenuje se </w:t>
      </w:r>
      <w:r w:rsidR="005A1DBF">
        <w:t>Nikola Bojanić, Osijek, Bračka 179, OIB: 32886956915</w:t>
      </w:r>
      <w:r>
        <w:t>.</w:t>
      </w:r>
    </w:p>
    <w:p w:rsidRDefault="0040522B" w:rsidP="001074E5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5A1DBF">
        <w:t>INSTAR IMPEX d.o.o., OIB: 85940288105, MBS: 080880100, Zagreb, Lomnička 3</w:t>
      </w:r>
      <w:r w:rsidR="001F4F9A">
        <w:t>.</w:t>
      </w:r>
    </w:p>
    <w:p w:rsidRDefault="0040522B" w:rsidP="001074E5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5664E6" w:rsidR="005664E6">
      <w:pPr>
        <w:ind w:firstLine="708"/>
        <w:jc w:val="both"/>
      </w:pPr>
      <w:r>
        <w:t xml:space="preserve">Financijska agencija </w:t>
      </w:r>
      <w:r w:rsidR="00B9365B">
        <w:t>Regionalni centar Z</w:t>
      </w:r>
      <w:r w:rsidR="005664E6">
        <w:t xml:space="preserve">agreb, </w:t>
      </w:r>
      <w:r w:rsidR="005A1DBF">
        <w:t>Podružnica ZAGREB, Trg svibanjskih žrtava 1995. broj 1</w:t>
      </w:r>
      <w:r w:rsidR="00B9365B">
        <w:t>,</w:t>
      </w:r>
      <w:r>
        <w:t xml:space="preserve"> podnijela je dana </w:t>
      </w:r>
      <w:r w:rsidR="005A1DBF">
        <w:t>7</w:t>
      </w:r>
      <w:r w:rsidR="0018686D">
        <w:t>. rujna</w:t>
      </w:r>
      <w:r>
        <w:t xml:space="preserve"> 201</w:t>
      </w:r>
      <w:r w:rsidR="001F4F9A">
        <w:t>6</w:t>
      </w:r>
      <w:r>
        <w:t xml:space="preserve">. zahtjev </w:t>
      </w:r>
      <w:r w:rsidR="00D6035C">
        <w:t>broj Klasa: 110-07/1</w:t>
      </w:r>
      <w:r w:rsidR="001F4F9A">
        <w:t>6</w:t>
      </w:r>
      <w:r w:rsidR="00D6035C">
        <w:t>-01/04, Ur. broj: 04-06-1</w:t>
      </w:r>
      <w:r w:rsidR="00FD1C9D">
        <w:t>6</w:t>
      </w:r>
      <w:r w:rsidR="00D6035C">
        <w:t>-</w:t>
      </w:r>
      <w:r w:rsidR="0018686D">
        <w:t>11</w:t>
      </w:r>
      <w:r w:rsidR="005A1DBF">
        <w:t>674</w:t>
      </w:r>
      <w:r w:rsidR="00B9365B">
        <w:t xml:space="preserve"> Trgovačkom</w:t>
      </w:r>
      <w:r>
        <w:t xml:space="preserve"> sudu </w:t>
      </w:r>
      <w:r w:rsidR="00B9365B">
        <w:t xml:space="preserve">u Zagrebu </w:t>
      </w:r>
      <w:r>
        <w:t xml:space="preserve">za provedbu skraćenog </w:t>
      </w:r>
      <w:r w:rsidR="00BA1A5C">
        <w:t>stečajnog postupka nad dužnikom</w:t>
      </w:r>
      <w:r w:rsidR="005664E6">
        <w:t xml:space="preserve"> </w:t>
      </w:r>
      <w:r w:rsidR="005A1DBF">
        <w:t>INSTAR IMPEX d.o.o., OIB: 85940288105, MBS: 080880100, Zagreb, Lomnička 3</w:t>
      </w:r>
      <w:r w:rsidR="005664E6">
        <w:t xml:space="preserve">. </w:t>
      </w:r>
    </w:p>
    <w:p w:rsidRDefault="00B93078" w:rsidP="0040522B" w:rsidR="00B93078">
      <w:pPr>
        <w:jc w:val="both"/>
        <w:rPr>
          <w:b/>
          <w:bCs/>
        </w:rPr>
      </w:pPr>
    </w:p>
    <w:p w:rsidRDefault="0040522B" w:rsidP="005664E6" w:rsidR="00662F2C">
      <w:pPr>
        <w:pStyle w:val="Tijeloteksta"/>
        <w:ind w:firstLine="708"/>
      </w:pPr>
      <w:r>
        <w:t xml:space="preserve">Trgovački sud u Osijeku je dana </w:t>
      </w:r>
      <w:r w:rsidR="0018686D">
        <w:t>22</w:t>
      </w:r>
      <w:r w:rsidR="00FD1C9D">
        <w:t>. studenog</w:t>
      </w:r>
      <w:r w:rsidR="00687068">
        <w:t xml:space="preserve"> 2016</w:t>
      </w:r>
      <w:r>
        <w:t>. objavio oglas na mrežnoj stranici e-Oglasna ploča sudova pod posl. brojem St-</w:t>
      </w:r>
      <w:r w:rsidR="005664E6">
        <w:t>2</w:t>
      </w:r>
      <w:r w:rsidR="005A1DBF">
        <w:t>583</w:t>
      </w:r>
      <w:r w:rsidR="006B4DFF">
        <w:t>/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071D51" w:rsidP="00071D51" w:rsidR="00071D51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>
      <w:pPr>
        <w:pStyle w:val="Tijeloteksta"/>
      </w:pPr>
    </w:p>
    <w:p w:rsidRDefault="00775A16" w:rsidP="00071D51" w:rsidR="00775A16" w:rsidRPr="009F5B7A">
      <w:pPr>
        <w:pStyle w:val="Tijeloteksta"/>
      </w:pPr>
    </w:p>
    <w:p w:rsidRDefault="0040522B" w:rsidP="005664E6" w:rsidR="0040522B" w:rsidRPr="009F5B7A">
      <w:pPr>
        <w:pStyle w:val="Tijeloteksta"/>
        <w:ind w:firstLine="708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 xml:space="preserve">U Osijeku </w:t>
      </w:r>
      <w:r w:rsidR="0018686D">
        <w:t>22</w:t>
      </w:r>
      <w:r w:rsidR="003B09CF">
        <w:t>. veljače</w:t>
      </w:r>
      <w:r w:rsidR="00896BF4">
        <w:t xml:space="preserve"> 2017.</w:t>
      </w:r>
      <w:r w:rsidRPr="009F5B7A">
        <w:t xml:space="preserve"> </w:t>
      </w:r>
    </w:p>
    <w:p w:rsidRDefault="0040522B" w:rsidP="0040522B" w:rsidR="0040522B">
      <w:pPr>
        <w:pStyle w:val="Tijeloteksta"/>
        <w:jc w:val="center"/>
      </w:pPr>
    </w:p>
    <w:p w:rsidRDefault="00896BF4" w:rsidP="0040522B" w:rsidR="00896BF4" w:rsidRPr="009F5B7A">
      <w:pPr>
        <w:pStyle w:val="Tijeloteksta"/>
        <w:jc w:val="center"/>
      </w:pPr>
    </w:p>
    <w:p w:rsidRDefault="00D6035C" w:rsidP="0013119A" w:rsidR="00D6035C" w:rsidRPr="009F5B7A">
      <w:r w:rsidRPr="009F5B7A">
        <w:t>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</w:t>
      </w:r>
      <w:r w:rsidR="003B09CF">
        <w:tab/>
      </w:r>
      <w:r w:rsidR="003B09CF">
        <w:tab/>
      </w:r>
      <w:r w:rsidRPr="009F5B7A">
        <w:t>S u d a c</w:t>
      </w:r>
    </w:p>
    <w:p w:rsidRDefault="003B09CF" w:rsidP="0013119A" w:rsidR="00D6035C" w:rsidRPr="009F5B7A">
      <w:pPr>
        <w:rPr>
          <w:b/>
        </w:rPr>
      </w:pPr>
      <w:r>
        <w:t>Žana Bem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3B09CF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9365B">
        <w:t xml:space="preserve"> </w:t>
      </w:r>
      <w:r w:rsidR="003B09CF">
        <w:t>15/4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277" w:rsidP="00DB058B" w:rsidR="00660277">
      <w:r>
        <w:separator/>
      </w:r>
    </w:p>
  </w:endnote>
  <w:endnote w:id="0" w:type="continuationSeparator">
    <w:p w:rsidRDefault="00660277" w:rsidP="00DB058B" w:rsidR="00660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277" w:rsidP="00DB058B" w:rsidR="00660277">
      <w:r>
        <w:separator/>
      </w:r>
    </w:p>
  </w:footnote>
  <w:footnote w:id="0" w:type="continuationSeparator">
    <w:p w:rsidRDefault="00660277" w:rsidP="00DB058B" w:rsidR="00660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B1195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5A1DBF">
      <w:t>2583</w:t>
    </w:r>
    <w:r w:rsidR="00020F5B">
      <w:t>/</w:t>
    </w:r>
    <w:r w:rsidR="003B09CF">
      <w:t>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202F6"/>
    <w:rsid w:val="00020F5B"/>
    <w:rsid w:val="000221F6"/>
    <w:rsid w:val="00052F59"/>
    <w:rsid w:val="00055123"/>
    <w:rsid w:val="00061CF6"/>
    <w:rsid w:val="00071D51"/>
    <w:rsid w:val="00095675"/>
    <w:rsid w:val="000C0CEA"/>
    <w:rsid w:val="000D49F9"/>
    <w:rsid w:val="000E5197"/>
    <w:rsid w:val="000F2F5F"/>
    <w:rsid w:val="000F501E"/>
    <w:rsid w:val="001074E5"/>
    <w:rsid w:val="0013119A"/>
    <w:rsid w:val="0018686D"/>
    <w:rsid w:val="00196E1F"/>
    <w:rsid w:val="001B1195"/>
    <w:rsid w:val="001C3918"/>
    <w:rsid w:val="001F4F9A"/>
    <w:rsid w:val="001F7E47"/>
    <w:rsid w:val="00252DA4"/>
    <w:rsid w:val="00273973"/>
    <w:rsid w:val="00283C89"/>
    <w:rsid w:val="002A60DF"/>
    <w:rsid w:val="002B6512"/>
    <w:rsid w:val="002D1741"/>
    <w:rsid w:val="002D3FAB"/>
    <w:rsid w:val="003156E4"/>
    <w:rsid w:val="0033366D"/>
    <w:rsid w:val="00333EEE"/>
    <w:rsid w:val="00337442"/>
    <w:rsid w:val="0036302D"/>
    <w:rsid w:val="003730B1"/>
    <w:rsid w:val="003942B2"/>
    <w:rsid w:val="003B09CF"/>
    <w:rsid w:val="003B5A7F"/>
    <w:rsid w:val="0040522B"/>
    <w:rsid w:val="00423822"/>
    <w:rsid w:val="00437C48"/>
    <w:rsid w:val="004F0096"/>
    <w:rsid w:val="004F74A2"/>
    <w:rsid w:val="00500CAC"/>
    <w:rsid w:val="005113D4"/>
    <w:rsid w:val="005664E6"/>
    <w:rsid w:val="00597876"/>
    <w:rsid w:val="005A1DBF"/>
    <w:rsid w:val="005C2121"/>
    <w:rsid w:val="005F26AF"/>
    <w:rsid w:val="00616C8E"/>
    <w:rsid w:val="00637C00"/>
    <w:rsid w:val="00657E40"/>
    <w:rsid w:val="00660277"/>
    <w:rsid w:val="00662F2C"/>
    <w:rsid w:val="00686F9E"/>
    <w:rsid w:val="00687068"/>
    <w:rsid w:val="00690406"/>
    <w:rsid w:val="006B4DFF"/>
    <w:rsid w:val="006F27C3"/>
    <w:rsid w:val="00775A16"/>
    <w:rsid w:val="00785BDD"/>
    <w:rsid w:val="007F5576"/>
    <w:rsid w:val="00896BF4"/>
    <w:rsid w:val="008A5A7D"/>
    <w:rsid w:val="008D7500"/>
    <w:rsid w:val="008E0069"/>
    <w:rsid w:val="00917B69"/>
    <w:rsid w:val="0095467A"/>
    <w:rsid w:val="0097655D"/>
    <w:rsid w:val="009A1307"/>
    <w:rsid w:val="009B6422"/>
    <w:rsid w:val="009F32F6"/>
    <w:rsid w:val="009F5360"/>
    <w:rsid w:val="009F5B7A"/>
    <w:rsid w:val="00A1213B"/>
    <w:rsid w:val="00A868A7"/>
    <w:rsid w:val="00B26C04"/>
    <w:rsid w:val="00B37C1E"/>
    <w:rsid w:val="00B62767"/>
    <w:rsid w:val="00B82754"/>
    <w:rsid w:val="00B87BDD"/>
    <w:rsid w:val="00B93078"/>
    <w:rsid w:val="00B9365B"/>
    <w:rsid w:val="00BA1A5C"/>
    <w:rsid w:val="00BA7824"/>
    <w:rsid w:val="00C1697B"/>
    <w:rsid w:val="00C227CA"/>
    <w:rsid w:val="00C30098"/>
    <w:rsid w:val="00C55E63"/>
    <w:rsid w:val="00C827B2"/>
    <w:rsid w:val="00C90F8D"/>
    <w:rsid w:val="00CA3C93"/>
    <w:rsid w:val="00CD1AE2"/>
    <w:rsid w:val="00D00CED"/>
    <w:rsid w:val="00D21A2C"/>
    <w:rsid w:val="00D50F6B"/>
    <w:rsid w:val="00D6035C"/>
    <w:rsid w:val="00DB058B"/>
    <w:rsid w:val="00DC7B39"/>
    <w:rsid w:val="00DE0702"/>
    <w:rsid w:val="00DE4CD2"/>
    <w:rsid w:val="00E00143"/>
    <w:rsid w:val="00EB5FF1"/>
    <w:rsid w:val="00EC13CB"/>
    <w:rsid w:val="00EC7878"/>
    <w:rsid w:val="00EE3FB4"/>
    <w:rsid w:val="00F30D73"/>
    <w:rsid w:val="00F620B4"/>
    <w:rsid w:val="00FD1C9D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11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B119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B119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19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19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11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B119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B119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19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19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2583</izvorni_sadrzaj>
    <derivirana_varijabla naziv="DomainObject.Predmet.Broj_1">2583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St-2583/2016</izvorni_sadrzaj>
    <derivirana_varijabla naziv="DomainObject.Predmet.OznakaBroj_1">St-2583/2016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INSTAR IMPEX d.o.o.</izvorni_sadrzaj>
    <derivirana_varijabla naziv="DomainObject.Predmet.ProtustrankaFormated_1">  INSTAR IMPEX d.o.o.</derivirana_varijabla>
  </DomainObject.Predmet.ProtustrankaFormated>
  <DomainObject.Predmet.ProtustrankaFormatedOIB>
    <izvorni_sadrzaj>  INSTAR IMPEX d.o.o., OIB 85940288105</izvorni_sadrzaj>
    <derivirana_varijabla naziv="DomainObject.Predmet.ProtustrankaFormatedOIB_1">  INSTAR IMPEX d.o.o., OIB 85940288105</derivirana_varijabla>
  </DomainObject.Predmet.ProtustrankaFormatedOIB>
  <DomainObject.Predmet.ProtustrankaFormatedWithAdress>
    <izvorni_sadrzaj> INSTAR IMPEX d.o.o., Lomnička 3, 10000 Zagreb</izvorni_sadrzaj>
    <derivirana_varijabla naziv="DomainObject.Predmet.ProtustrankaFormatedWithAdress_1"> INSTAR IMPEX d.o.o., Lomnička 3, 10000 Zagreb</derivirana_varijabla>
  </DomainObject.Predmet.ProtustrankaFormatedWithAdress>
  <DomainObject.Predmet.ProtustrankaFormatedWithAdressOIB>
    <izvorni_sadrzaj> INSTAR IMPEX d.o.o., OIB 85940288105, Lomnička 3, 10000 Zagreb</izvorni_sadrzaj>
    <derivirana_varijabla naziv="DomainObject.Predmet.ProtustrankaFormatedWithAdressOIB_1"> INSTAR IMPEX d.o.o., OIB 85940288105, Lomnička 3, 10000 Zagreb</derivirana_varijabla>
  </DomainObject.Predmet.ProtustrankaFormatedWithAdressOIB>
  <DomainObject.Predmet.ProtustrankaWithAdress>
    <izvorni_sadrzaj>INSTAR IMPEX d.o.o. Lomnička 3, 10000 Zagreb</izvorni_sadrzaj>
    <derivirana_varijabla naziv="DomainObject.Predmet.ProtustrankaWithAdress_1">INSTAR IMPEX d.o.o. Lomnička 3, 10000 Zagreb</derivirana_varijabla>
  </DomainObject.Predmet.ProtustrankaWithAdress>
  <DomainObject.Predmet.ProtustrankaWithAdressOIB>
    <izvorni_sadrzaj>INSTAR IMPEX d.o.o., OIB 85940288105, Lomnička 3, 10000 Zagreb</izvorni_sadrzaj>
    <derivirana_varijabla naziv="DomainObject.Predmet.ProtustrankaWithAdressOIB_1">INSTAR IMPEX d.o.o., OIB 85940288105, Lomnička 3, 10000 Zagreb</derivirana_varijabla>
  </DomainObject.Predmet.ProtustrankaWithAdressOIB>
  <DomainObject.Predmet.ProtustrankaNazivFormated>
    <izvorni_sadrzaj>INSTAR IMPEX d.o.o.</izvorni_sadrzaj>
    <derivirana_varijabla naziv="DomainObject.Predmet.ProtustrankaNazivFormated_1">INSTAR IMPEX d.o.o.</derivirana_varijabla>
  </DomainObject.Predmet.ProtustrankaNazivFormated>
  <DomainObject.Predmet.ProtustrankaNazivFormatedOIB>
    <izvorni_sadrzaj>INSTAR IMPEX d.o.o., OIB 85940288105</izvorni_sadrzaj>
    <derivirana_varijabla naziv="DomainObject.Predmet.ProtustrankaNazivFormatedOIB_1">INSTAR IMPEX d.o.o., OIB 85940288105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INSTAR IMPEX d.o.o.</item>
    </izvorni_sadrzaj>
    <derivirana_varijabla naziv="DomainObject.Predmet.ProtuStrankaListFormated_1">
      <item>INSTAR IMPEX d.o.o.</item>
    </derivirana_varijabla>
  </DomainObject.Predmet.ProtuStrankaListFormated>
  <DomainObject.Predmet.ProtuStrankaListFormatedOIB>
    <izvorni_sadrzaj>
      <item>INSTAR IMPEX d.o.o., OIB 85940288105</item>
    </izvorni_sadrzaj>
    <derivirana_varijabla naziv="DomainObject.Predmet.ProtuStrankaListFormatedOIB_1">
      <item>INSTAR IMPEX d.o.o., OIB 85940288105</item>
    </derivirana_varijabla>
  </DomainObject.Predmet.ProtuStrankaListFormatedOIB>
  <DomainObject.Predmet.ProtuStrankaListFormatedWithAdress>
    <izvorni_sadrzaj>
      <item>INSTAR IMPEX d.o.o., Lomnička 3, 10000 Zagreb</item>
    </izvorni_sadrzaj>
    <derivirana_varijabla naziv="DomainObject.Predmet.ProtuStrankaListFormatedWithAdress_1">
      <item>INSTAR IMPEX d.o.o., Lomnička 3, 10000 Zagreb</item>
    </derivirana_varijabla>
  </DomainObject.Predmet.ProtuStrankaListFormatedWithAdress>
  <DomainObject.Predmet.ProtuStrankaListFormatedWithAdressOIB>
    <izvorni_sadrzaj>
      <item>INSTAR IMPEX d.o.o., OIB 85940288105, Lomnička 3, 10000 Zagreb</item>
    </izvorni_sadrzaj>
    <derivirana_varijabla naziv="DomainObject.Predmet.ProtuStrankaListFormatedWithAdressOIB_1">
      <item>INSTAR IMPEX d.o.o., OIB 85940288105, Lomnička 3, 10000 Zagreb</item>
    </derivirana_varijabla>
  </DomainObject.Predmet.ProtuStrankaListFormatedWithAdressOIB>
  <DomainObject.Predmet.ProtuStrankaListNazivFormated>
    <izvorni_sadrzaj>
      <item>INSTAR IMPEX d.o.o.</item>
    </izvorni_sadrzaj>
    <derivirana_varijabla naziv="DomainObject.Predmet.ProtuStrankaListNazivFormated_1">
      <item>INSTAR IMPEX d.o.o.</item>
    </derivirana_varijabla>
  </DomainObject.Predmet.ProtuStrankaListNazivFormated>
  <DomainObject.Predmet.ProtuStrankaListNazivFormatedOIB>
    <izvorni_sadrzaj>
      <item>INSTAR IMPEX d.o.o., OIB 85940288105</item>
    </izvorni_sadrzaj>
    <derivirana_varijabla naziv="DomainObject.Predmet.ProtuStrankaListNazivFormatedOIB_1">
      <item>INSTAR IMPEX d.o.o., OIB 85940288105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INSTAR IMPEX d.o.o.</izvorni_sadrzaj>
    <derivirana_varijabla naziv="DomainObject.Predmet.ProtustrankaIDrugi_1">INSTAR IMPEX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INSTAR IMPEX d.o.o., OIB 85940288105, Lomnička 3, 10000 Zagreb</izvorni_sadrzaj>
    <derivirana_varijabla naziv="DomainObject.Predmet.ProtustrankaIDrugiAdressOIB_1">INSTAR IMPEX d.o.o., OIB 85940288105, Lomnička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INSTAR IMPEX d.o.o.</item>
      <item>FINA Regionalni centar Zagreb</item>
    </izvorni_sadrzaj>
    <derivirana_varijabla naziv="DomainObject.Predmet.SudioniciListNaziv_1">
      <item>INSTAR IMPEX d.o.o.</item>
      <item>FINA Regionalni centar Zagreb</item>
    </derivirana_varijabla>
  </DomainObject.Predmet.SudioniciListNaziv>
  <DomainObject.Predmet.SudioniciListAdressOIB>
    <izvorni_sadrzaj>
      <item>INSTAR IMPEX d.o.o., OIB 85940288105, Lomnička 3,10000 Zagreb</item>
      <item>FINA Regionalni centar Zagreb, OIB 85821130368, Trg svibanjskih žrtava 1995. br. 1,10000 Zagreb</item>
    </izvorni_sadrzaj>
    <derivirana_varijabla naziv="DomainObject.Predmet.SudioniciListAdressOIB_1">
      <item>INSTAR IMPEX d.o.o., OIB 85940288105, Lomnička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85940288105</item>
      <item>, OIB 85821130368</item>
    </izvorni_sadrzaj>
    <derivirana_varijabla naziv="DomainObject.Predmet.SudioniciListNazivOIB_1">
      <item>, OIB 85940288105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521672-95A3-490F-9DBA-4AE99D8845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423</properties:Words>
  <properties:Characters>2224</properties:Characters>
  <properties:Lines>86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2017-02-22T09:10:00Z</dcterms:created>
  <dc:creator>korisnik</dc:creator>
  <cp:lastModifiedBy>Žana Bem</cp:lastModifiedBy>
  <cp:lastPrinted>2017-01-16T08:43:00Z</cp:lastPrinted>
  <dcterms:modified xmlns:xsi="http://www.w3.org/2001/XMLSchema-instance" xsi:type="dcterms:W3CDTF">2017-02-22T09:12:00Z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