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5c91f" w14:paraId="e35c91f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170F00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585F4E">
        <w:rPr>
          <w:sz w:val="24"/>
        </w:rPr>
        <w:t>Broj: St-</w:t>
      </w:r>
      <w:r w:rsidR="00A63A6D">
        <w:rPr>
          <w:sz w:val="24"/>
        </w:rPr>
        <w:t>1463</w:t>
      </w:r>
      <w:r w:rsidR="005333A3">
        <w:rPr>
          <w:sz w:val="24"/>
        </w:rPr>
        <w:t>/2016</w:t>
      </w:r>
      <w:r w:rsidR="00A63A6D">
        <w:rPr>
          <w:sz w:val="24"/>
        </w:rPr>
        <w:t>-3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 RC Zagreb, Podružnica Zagreb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021765" w:rsidRPr="00021765">
        <w:t xml:space="preserve"> </w:t>
      </w:r>
      <w:r w:rsidR="00021765" w:rsidRPr="00021765">
        <w:rPr>
          <w:sz w:val="24"/>
          <w:szCs w:val="24"/>
        </w:rPr>
        <w:t xml:space="preserve">SREBRNJAK, štedno-kreditna zadruga, u likvidaciji, Zagreb, </w:t>
      </w:r>
      <w:proofErr w:type="spellStart"/>
      <w:r w:rsidR="00021765" w:rsidRPr="00021765">
        <w:rPr>
          <w:sz w:val="24"/>
          <w:szCs w:val="24"/>
        </w:rPr>
        <w:t>Kušlanova</w:t>
      </w:r>
      <w:proofErr w:type="spellEnd"/>
      <w:r w:rsidR="00021765" w:rsidRPr="00021765">
        <w:rPr>
          <w:sz w:val="24"/>
          <w:szCs w:val="24"/>
        </w:rPr>
        <w:t xml:space="preserve"> 40, OIB 12379673444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43426B">
        <w:rPr>
          <w:sz w:val="24"/>
          <w:szCs w:val="24"/>
        </w:rPr>
        <w:t>7.rujna</w:t>
      </w:r>
      <w:r w:rsidR="000544E9">
        <w:rPr>
          <w:sz w:val="24"/>
          <w:szCs w:val="24"/>
        </w:rPr>
        <w:t xml:space="preserve"> </w:t>
      </w:r>
      <w:r w:rsidR="00EC007E">
        <w:rPr>
          <w:sz w:val="24"/>
          <w:szCs w:val="24"/>
        </w:rPr>
        <w:t>2016.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021765">
        <w:rPr>
          <w:sz w:val="24"/>
        </w:rPr>
        <w:t xml:space="preserve"> </w:t>
      </w:r>
      <w:r w:rsidR="00021765" w:rsidRPr="00021765">
        <w:rPr>
          <w:sz w:val="24"/>
          <w:szCs w:val="24"/>
        </w:rPr>
        <w:t xml:space="preserve">SREBRNJAK, štedno-kreditna zadruga, u likvidaciji, Zagreb, </w:t>
      </w:r>
      <w:proofErr w:type="spellStart"/>
      <w:r w:rsidR="00021765" w:rsidRPr="00021765">
        <w:rPr>
          <w:sz w:val="24"/>
          <w:szCs w:val="24"/>
        </w:rPr>
        <w:t>Kušlanova</w:t>
      </w:r>
      <w:proofErr w:type="spellEnd"/>
      <w:r w:rsidR="00021765" w:rsidRPr="00021765">
        <w:rPr>
          <w:sz w:val="24"/>
          <w:szCs w:val="24"/>
        </w:rPr>
        <w:t xml:space="preserve"> 40, OIB 12379673444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E04D0C">
        <w:rPr>
          <w:sz w:val="24"/>
        </w:rPr>
        <w:t xml:space="preserve">Nada Reljić, </w:t>
      </w:r>
      <w:proofErr w:type="spellStart"/>
      <w:r w:rsidR="00E04D0C">
        <w:rPr>
          <w:sz w:val="24"/>
        </w:rPr>
        <w:t>dipl.ekonomistica</w:t>
      </w:r>
      <w:proofErr w:type="spellEnd"/>
      <w:r w:rsidR="00E04D0C">
        <w:rPr>
          <w:sz w:val="24"/>
        </w:rPr>
        <w:t xml:space="preserve">, iz Slavonskog Broda, Naselje </w:t>
      </w:r>
      <w:proofErr w:type="spellStart"/>
      <w:r w:rsidR="00E04D0C">
        <w:rPr>
          <w:sz w:val="24"/>
        </w:rPr>
        <w:t>A.Hebranga</w:t>
      </w:r>
      <w:proofErr w:type="spellEnd"/>
      <w:r w:rsidR="00E04D0C">
        <w:rPr>
          <w:sz w:val="24"/>
        </w:rPr>
        <w:t xml:space="preserve"> 7/9, OIB 63776354688.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6C5153" w:rsidR="006C5153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913DC9">
        <w:rPr>
          <w:sz w:val="24"/>
          <w:szCs w:val="24"/>
        </w:rPr>
        <w:t xml:space="preserve"> </w:t>
      </w:r>
      <w:r w:rsidR="00021765" w:rsidRPr="00021765">
        <w:rPr>
          <w:sz w:val="24"/>
          <w:szCs w:val="24"/>
        </w:rPr>
        <w:t xml:space="preserve">SREBRNJAK, štedno-kreditna zadruga, u likvidaciji, Zagreb, </w:t>
      </w:r>
      <w:proofErr w:type="spellStart"/>
      <w:r w:rsidR="00021765" w:rsidRPr="00021765">
        <w:rPr>
          <w:sz w:val="24"/>
          <w:szCs w:val="24"/>
        </w:rPr>
        <w:t>Kušlanova</w:t>
      </w:r>
      <w:proofErr w:type="spellEnd"/>
      <w:r w:rsidR="00021765" w:rsidRPr="00021765">
        <w:rPr>
          <w:sz w:val="24"/>
          <w:szCs w:val="24"/>
        </w:rPr>
        <w:t xml:space="preserve"> 40, OIB 12379673444</w:t>
      </w:r>
      <w:r w:rsidR="005A6C4E">
        <w:rPr>
          <w:sz w:val="24"/>
          <w:szCs w:val="24"/>
        </w:rPr>
        <w:t>.</w:t>
      </w:r>
    </w:p>
    <w:p w:rsidRDefault="00C21645" w:rsidP="00C21645" w:rsidR="00C21645" w:rsidRPr="0010363C">
      <w:pPr>
        <w:ind w:firstLine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7D2618" w:rsidP="00457103" w:rsidR="007D2618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8A3347" w:rsidR="008A3347" w:rsidRPr="00585F4E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 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A63A6D">
        <w:rPr>
          <w:sz w:val="24"/>
        </w:rPr>
        <w:t>1463/2016-3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2E357C" w:rsidP="003D475B" w:rsidR="002E357C">
      <w:pPr>
        <w:jc w:val="center"/>
        <w:rPr>
          <w:sz w:val="24"/>
        </w:rPr>
      </w:pPr>
      <w:r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 xml:space="preserve">Financijska agencija RC Zagreb, Podružnica </w:t>
      </w:r>
      <w:proofErr w:type="spellStart"/>
      <w:r>
        <w:rPr>
          <w:sz w:val="24"/>
        </w:rPr>
        <w:t>Zagareb</w:t>
      </w:r>
      <w:proofErr w:type="spellEnd"/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8A3347">
        <w:rPr>
          <w:sz w:val="24"/>
        </w:rPr>
        <w:t>temeljem odredbe  čl. 444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BD4E9A">
        <w:rPr>
          <w:sz w:val="24"/>
        </w:rPr>
        <w:t>24</w:t>
      </w:r>
      <w:r w:rsidR="00913DC9">
        <w:rPr>
          <w:sz w:val="24"/>
        </w:rPr>
        <w:t>.svibnja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0837A1" w:rsidP="00A6290B" w:rsidR="000837A1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B03DF6" w:rsidP="00A6290B" w:rsidR="00B03DF6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A63A6D">
        <w:rPr>
          <w:sz w:val="24"/>
        </w:rPr>
        <w:t>1463/2016-3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913DC9">
        <w:rPr>
          <w:sz w:val="24"/>
        </w:rPr>
        <w:t xml:space="preserve"> </w:t>
      </w:r>
      <w:r w:rsidR="0043426B">
        <w:rPr>
          <w:sz w:val="24"/>
        </w:rPr>
        <w:t xml:space="preserve">7.rujna </w:t>
      </w:r>
      <w:r w:rsidR="008E50C4">
        <w:rPr>
          <w:sz w:val="24"/>
        </w:rPr>
        <w:t>2016.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v.r.</w:t>
      </w:r>
    </w:p>
    <w:p w:rsidRDefault="0043426B" w:rsidR="0043426B">
      <w:pPr>
        <w:rPr>
          <w:sz w:val="24"/>
        </w:rPr>
      </w:pPr>
    </w:p>
    <w:p w:rsidRDefault="0043426B" w:rsidP="00651AFF" w:rsidR="0043426B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B91"/>
    <w:rsid w:val="00004CDB"/>
    <w:rsid w:val="00007126"/>
    <w:rsid w:val="00015340"/>
    <w:rsid w:val="00021765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61F0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63B0A"/>
    <w:rsid w:val="001667EB"/>
    <w:rsid w:val="00170F00"/>
    <w:rsid w:val="001849E0"/>
    <w:rsid w:val="00185289"/>
    <w:rsid w:val="00186056"/>
    <w:rsid w:val="00193675"/>
    <w:rsid w:val="001B3E79"/>
    <w:rsid w:val="001C3712"/>
    <w:rsid w:val="001C6494"/>
    <w:rsid w:val="001D7A70"/>
    <w:rsid w:val="001E660C"/>
    <w:rsid w:val="001F18DF"/>
    <w:rsid w:val="001F4E46"/>
    <w:rsid w:val="001F5BFE"/>
    <w:rsid w:val="001F6951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3426B"/>
    <w:rsid w:val="00444D86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4F33"/>
    <w:rsid w:val="005A026E"/>
    <w:rsid w:val="005A63B6"/>
    <w:rsid w:val="005A6C4E"/>
    <w:rsid w:val="005A72FD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4779E"/>
    <w:rsid w:val="00651AFF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618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F25AE"/>
    <w:rsid w:val="00913831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35CA"/>
    <w:rsid w:val="00990295"/>
    <w:rsid w:val="00990B69"/>
    <w:rsid w:val="0099179A"/>
    <w:rsid w:val="00993648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A04612"/>
    <w:rsid w:val="00A05FEF"/>
    <w:rsid w:val="00A121DF"/>
    <w:rsid w:val="00A144D4"/>
    <w:rsid w:val="00A163C6"/>
    <w:rsid w:val="00A165B2"/>
    <w:rsid w:val="00A25894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3A6D"/>
    <w:rsid w:val="00A66F2E"/>
    <w:rsid w:val="00A728D2"/>
    <w:rsid w:val="00A734EB"/>
    <w:rsid w:val="00A7462A"/>
    <w:rsid w:val="00A819E6"/>
    <w:rsid w:val="00A830ED"/>
    <w:rsid w:val="00A84D79"/>
    <w:rsid w:val="00A8590A"/>
    <w:rsid w:val="00A862DF"/>
    <w:rsid w:val="00A9270D"/>
    <w:rsid w:val="00AA05C3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D4E9A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1412"/>
    <w:rsid w:val="00CD3EE9"/>
    <w:rsid w:val="00CE05BE"/>
    <w:rsid w:val="00CE6639"/>
    <w:rsid w:val="00CF057C"/>
    <w:rsid w:val="00CF0EB9"/>
    <w:rsid w:val="00CF122F"/>
    <w:rsid w:val="00CF4670"/>
    <w:rsid w:val="00CF5CD5"/>
    <w:rsid w:val="00D11BD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4D0C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30E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830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30E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30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30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30E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830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30E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30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30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43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1463</izvorni_sadrzaj>
    <derivirana_varijabla naziv="DomainObject.Predmet.Broj_1">1463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St-1463/2016</izvorni_sadrzaj>
    <derivirana_varijabla naziv="DomainObject.Predmet.OznakaBroj_1">St-1463/2016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 SZ</izvorni_sadrzaj>
    <derivirana_varijabla naziv="DomainObject.Predmet.PrimjedbaSuca_1">ČL.11.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SREBRENJAK štedno-kreditna zadruga - u likvidaciji</izvorni_sadrzaj>
    <derivirana_varijabla naziv="DomainObject.Predmet.ProtustrankaFormated_1">  SREBRENJAK štedno-kreditna zadruga - u likvidaciji</derivirana_varijabla>
  </DomainObject.Predmet.ProtustrankaFormated>
  <DomainObject.Predmet.ProtustrankaFormatedOIB>
    <izvorni_sadrzaj>  SREBRENJAK štedno-kreditna zadruga - u likvidaciji, OIB 12379673444</izvorni_sadrzaj>
    <derivirana_varijabla naziv="DomainObject.Predmet.ProtustrankaFormatedOIB_1">  SREBRENJAK štedno-kreditna zadruga - u likvidaciji, OIB 12379673444</derivirana_varijabla>
  </DomainObject.Predmet.ProtustrankaFormatedOIB>
  <DomainObject.Predmet.ProtustrankaFormatedWithAdress>
    <izvorni_sadrzaj> SREBRENJAK štedno-kreditna zadruga - u likvidaciji, Kušlanova 40, 10000 Zagreb</izvorni_sadrzaj>
    <derivirana_varijabla naziv="DomainObject.Predmet.ProtustrankaFormatedWithAdress_1"> SREBRENJAK štedno-kreditna zadruga - u likvidaciji, Kušlanova 40, 10000 Zagreb</derivirana_varijabla>
  </DomainObject.Predmet.ProtustrankaFormatedWithAdress>
  <DomainObject.Predmet.ProtustrankaFormatedWithAdressOIB>
    <izvorni_sadrzaj> SREBRENJAK štedno-kreditna zadruga - u likvidaciji, OIB 12379673444, Kušlanova 40, 10000 Zagreb</izvorni_sadrzaj>
    <derivirana_varijabla naziv="DomainObject.Predmet.ProtustrankaFormatedWithAdressOIB_1"> SREBRENJAK štedno-kreditna zadruga - u likvidaciji, OIB 12379673444, Kušlanova 40, 10000 Zagreb</derivirana_varijabla>
  </DomainObject.Predmet.ProtustrankaFormatedWithAdressOIB>
  <DomainObject.Predmet.ProtustrankaWithAdress>
    <izvorni_sadrzaj>SREBRENJAK štedno-kreditna zadruga - u likvidaciji Kušlanova 40, 10000 Zagreb</izvorni_sadrzaj>
    <derivirana_varijabla naziv="DomainObject.Predmet.ProtustrankaWithAdress_1">SREBRENJAK štedno-kreditna zadruga - u likvidaciji Kušlanova 40, 10000 Zagreb</derivirana_varijabla>
  </DomainObject.Predmet.ProtustrankaWithAdress>
  <DomainObject.Predmet.ProtustrankaWithAdressOIB>
    <izvorni_sadrzaj>SREBRENJAK štedno-kreditna zadruga - u likvidaciji, OIB 12379673444, Kušlanova 40, 10000 Zagreb</izvorni_sadrzaj>
    <derivirana_varijabla naziv="DomainObject.Predmet.ProtustrankaWithAdressOIB_1">SREBRENJAK štedno-kreditna zadruga - u likvidaciji, OIB 12379673444, Kušlanova 40, 10000 Zagreb</derivirana_varijabla>
  </DomainObject.Predmet.ProtustrankaWithAdressOIB>
  <DomainObject.Predmet.ProtustrankaNazivFormated>
    <izvorni_sadrzaj>SREBRENJAK štedno-kreditna zadruga - u likvidaciji</izvorni_sadrzaj>
    <derivirana_varijabla naziv="DomainObject.Predmet.ProtustrankaNazivFormated_1">SREBRENJAK štedno-kreditna zadruga - u likvidaciji</derivirana_varijabla>
  </DomainObject.Predmet.ProtustrankaNazivFormated>
  <DomainObject.Predmet.ProtustrankaNazivFormatedOIB>
    <izvorni_sadrzaj>SREBRENJAK štedno-kreditna zadruga - u likvidaciji, OIB 12379673444</izvorni_sadrzaj>
    <derivirana_varijabla naziv="DomainObject.Predmet.ProtustrankaNazivFormatedOIB_1">SREBRENJAK štedno-kreditna zadruga - u likvidaciji, OIB 12379673444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19900339.36</izvorni_sadrzaj>
    <derivirana_varijabla naziv="DomainObject.Predmet.TrenutnaVrijednost_1">19900339.36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SREBRENJAK štedno-kreditna zadruga - u likvidaciji</item>
    </izvorni_sadrzaj>
    <derivirana_varijabla naziv="DomainObject.Predmet.ProtuStrankaListFormated_1">
      <item>SREBRENJAK štedno-kreditna zadruga - u likvidaciji</item>
    </derivirana_varijabla>
  </DomainObject.Predmet.ProtuStrankaListFormated>
  <DomainObject.Predmet.ProtuStrankaListFormatedOIB>
    <izvorni_sadrzaj>
      <item>SREBRENJAK štedno-kreditna zadruga - u likvidaciji, OIB 12379673444</item>
    </izvorni_sadrzaj>
    <derivirana_varijabla naziv="DomainObject.Predmet.ProtuStrankaListFormatedOIB_1">
      <item>SREBRENJAK štedno-kreditna zadruga - u likvidaciji, OIB 12379673444</item>
    </derivirana_varijabla>
  </DomainObject.Predmet.ProtuStrankaListFormatedOIB>
  <DomainObject.Predmet.ProtuStrankaListFormatedWithAdress>
    <izvorni_sadrzaj>
      <item>SREBRENJAK štedno-kreditna zadruga - u likvidaciji, Kušlanova 40, 10000 Zagreb</item>
    </izvorni_sadrzaj>
    <derivirana_varijabla naziv="DomainObject.Predmet.ProtuStrankaListFormatedWithAdress_1">
      <item>SREBRENJAK štedno-kreditna zadruga - u likvidaciji, Kušlanova 40, 10000 Zagreb</item>
    </derivirana_varijabla>
  </DomainObject.Predmet.ProtuStrankaListFormatedWithAdress>
  <DomainObject.Predmet.ProtuStrankaListFormatedWithAdressOIB>
    <izvorni_sadrzaj>
      <item>SREBRENJAK štedno-kreditna zadruga - u likvidaciji, OIB 12379673444, Kušlanova 40, 10000 Zagreb</item>
    </izvorni_sadrzaj>
    <derivirana_varijabla naziv="DomainObject.Predmet.ProtuStrankaListFormatedWithAdressOIB_1">
      <item>SREBRENJAK štedno-kreditna zadruga - u likvidaciji, OIB 12379673444, Kušlanova 40, 10000 Zagreb</item>
    </derivirana_varijabla>
  </DomainObject.Predmet.ProtuStrankaListFormatedWithAdressOIB>
  <DomainObject.Predmet.ProtuStrankaListNazivFormated>
    <izvorni_sadrzaj>
      <item>SREBRENJAK štedno-kreditna zadruga - u likvidaciji</item>
    </izvorni_sadrzaj>
    <derivirana_varijabla naziv="DomainObject.Predmet.ProtuStrankaListNazivFormated_1">
      <item>SREBRENJAK štedno-kreditna zadruga - u likvidaciji</item>
    </derivirana_varijabla>
  </DomainObject.Predmet.ProtuStrankaListNazivFormated>
  <DomainObject.Predmet.ProtuStrankaListNazivFormatedOIB>
    <izvorni_sadrzaj>
      <item>SREBRENJAK štedno-kreditna zadruga - u likvidaciji, OIB 12379673444</item>
    </izvorni_sadrzaj>
    <derivirana_varijabla naziv="DomainObject.Predmet.ProtuStrankaListNazivFormatedOIB_1">
      <item>SREBRENJAK štedno-kreditna zadruga - u likvidaciji, OIB 12379673444</item>
    </derivirana_varijabla>
  </DomainObject.Predmet.ProtuStrankaListNazivFormatedOIB>
  <DomainObject.Predmet.OstaliListFormated>
    <izvorni_sadrzaj>
      <item>Slavko Kardum</item>
    </izvorni_sadrzaj>
    <derivirana_varijabla naziv="DomainObject.Predmet.OstaliListFormated_1">
      <item>Slavko Kardum</item>
    </derivirana_varijabla>
  </DomainObject.Predmet.OstaliListFormated>
  <DomainObject.Predmet.OstaliListFormatedOIB>
    <izvorni_sadrzaj>
      <item>Slavko Kardum, OIB 34942214600</item>
    </izvorni_sadrzaj>
    <derivirana_varijabla naziv="DomainObject.Predmet.OstaliListFormatedOIB_1">
      <item>Slavko Kardum, OIB 34942214600</item>
    </derivirana_varijabla>
  </DomainObject.Predmet.OstaliListFormatedOIB>
  <DomainObject.Predmet.OstaliListFormatedWithAdress>
    <izvorni_sadrzaj>
      <item>Slavko Kardum, Pražnica 4, 10000 Zagreb</item>
    </izvorni_sadrzaj>
    <derivirana_varijabla naziv="DomainObject.Predmet.OstaliListFormatedWithAdress_1">
      <item>Slavko Kardum, Pražnica 4, 10000 Zagreb</item>
    </derivirana_varijabla>
  </DomainObject.Predmet.OstaliListFormatedWithAdress>
  <DomainObject.Predmet.OstaliListFormatedWithAdressOIB>
    <izvorni_sadrzaj>
      <item>Slavko Kardum, OIB 34942214600, Pražnica 4, 10000 Zagreb</item>
    </izvorni_sadrzaj>
    <derivirana_varijabla naziv="DomainObject.Predmet.OstaliListFormatedWithAdressOIB_1">
      <item>Slavko Kardum, OIB 34942214600, Pražnica 4, 10000 Zagreb</item>
    </derivirana_varijabla>
  </DomainObject.Predmet.OstaliListFormatedWithAdressOIB>
  <DomainObject.Predmet.OstaliListNazivFormated>
    <izvorni_sadrzaj>
      <item>Slavko Kardum</item>
    </izvorni_sadrzaj>
    <derivirana_varijabla naziv="DomainObject.Predmet.OstaliListNazivFormated_1">
      <item>Slavko Kardum</item>
    </derivirana_varijabla>
  </DomainObject.Predmet.OstaliListNazivFormated>
  <DomainObject.Predmet.OstaliListNazivFormatedOIB>
    <izvorni_sadrzaj>
      <item>Slavko Kardum, OIB 34942214600</item>
    </izvorni_sadrzaj>
    <derivirana_varijabla naziv="DomainObject.Predmet.OstaliListNazivFormatedOIB_1">
      <item>Slavko Kardum, OIB 34942214600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SREBRENJAK štedno-kreditna zadruga - u likvidaciji</izvorni_sadrzaj>
    <derivirana_varijabla naziv="DomainObject.Predmet.ProtustrankaIDrugi_1">SREBRENJAK štedno-kreditna zadruga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SREBRENJAK štedno-kreditna zadruga - u likvidaciji, OIB 12379673444, Kušlanova 40, 10000 Zagreb</izvorni_sadrzaj>
    <derivirana_varijabla naziv="DomainObject.Predmet.ProtustrankaIDrugiAdressOIB_1">SREBRENJAK štedno-kreditna zadruga - u likvidaciji, OIB 12379673444, Kušlanova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SREBRENJAK štedno-kreditna zadruga - u likvidaciji</item>
      <item>FINA Regionalni centar Zagreb</item>
      <item>Slavko Kardum</item>
    </izvorni_sadrzaj>
    <derivirana_varijabla naziv="DomainObject.Predmet.SudioniciListNaziv_1">
      <item>SREBRENJAK štedno-kreditna zadruga - u likvidaciji</item>
      <item>FINA Regionalni centar Zagreb</item>
      <item>Slavko Kardum</item>
    </derivirana_varijabla>
  </DomainObject.Predmet.SudioniciListNaziv>
  <DomainObject.Predmet.SudioniciListAdressOIB>
    <izvorni_sadrzaj>
      <item>SREBRENJAK štedno-kreditna zadruga - u likvidaciji, OIB 12379673444, Kušlanova 40,10000 Zagreb</item>
      <item>FINA Regionalni centar Zagreb, OIB 85821130368, Trg svibanjskih žrtava 1995. 1,10000 Zagreb</item>
      <item>Slavko Kardum, OIB 34942214600, Pražnica 4,10000 Zagreb</item>
    </izvorni_sadrzaj>
    <derivirana_varijabla naziv="DomainObject.Predmet.SudioniciListAdressOIB_1">
      <item>SREBRENJAK štedno-kreditna zadruga - u likvidaciji, OIB 12379673444, Kušlanova 40,10000 Zagreb</item>
      <item>FINA Regionalni centar Zagreb, OIB 85821130368, Trg svibanjskih žrtava 1995. 1,10000 Zagreb</item>
      <item>Slavko Kardum, OIB 34942214600, Pražnica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12379673444</item>
      <item>, OIB 85821130368</item>
      <item>, OIB 34942214600</item>
    </izvorni_sadrzaj>
    <derivirana_varijabla naziv="DomainObject.Predmet.SudioniciListNazivOIB_1">
      <item>, OIB 12379673444</item>
      <item>, OIB 85821130368</item>
      <item>, OIB 34942214600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841</properties:Words>
  <properties:Characters>4736</properties:Characters>
  <properties:Lines>132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2016-09-07T06:16:00Z</dcterms:created>
  <dc:creator>Trgovacki sud</dc:creator>
  <cp:lastModifiedBy>wsadmin</cp:lastModifiedBy>
  <cp:lastPrinted>2016-09-02T07:02:00Z</cp:lastPrinted>
  <dcterms:modified xmlns:xsi="http://www.w3.org/2001/XMLSchema-instance" xsi:type="dcterms:W3CDTF">2016-09-07T06:16:00Z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