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add0" w14:paraId="97badd0" w:rsidRDefault="006C52F2" w:rsidP="006C52F2" w:rsidR="006C52F2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1.Stpn-83/2016</w:t>
      </w:r>
    </w:p>
    <w:p w:rsidRDefault="006C52F2" w:rsidP="006C52F2" w:rsidR="006C52F2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52F2" w:rsidP="006C52F2" w:rsidR="006C52F2">
      <w:pPr>
        <w:rPr>
          <w:b/>
        </w:rPr>
      </w:pPr>
    </w:p>
    <w:p w:rsidRDefault="006C52F2" w:rsidP="006C52F2" w:rsidR="006C52F2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6C52F2" w:rsidP="006C52F2" w:rsidR="006C52F2">
      <w:pPr>
        <w:rPr>
          <w:b/>
        </w:rPr>
      </w:pPr>
      <w:r>
        <w:rPr>
          <w:b/>
        </w:rPr>
        <w:t>TRGOVAČKI SUD U SPLITU</w:t>
      </w:r>
    </w:p>
    <w:p w:rsidRDefault="006C52F2" w:rsidP="006C52F2" w:rsidR="006C52F2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6C52F2" w:rsidP="006C52F2" w:rsidR="006C52F2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6C52F2" w:rsidP="006C52F2" w:rsidR="006C52F2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6C52F2" w:rsidP="006C52F2" w:rsidR="006C52F2">
      <w:pPr>
        <w:jc w:val="both"/>
      </w:pPr>
      <w:r>
        <w:t xml:space="preserve">               Trgovački sud u Splitu, po sucu ovog suda Velimiru Vukoviću, kao stečajnom sucu, u stečajnom postupku povodom prijedloga predlagatelja-dužnika DELA d.o.o. Hvar, Lučica </w:t>
      </w:r>
      <w:proofErr w:type="spellStart"/>
      <w:r>
        <w:t>bb</w:t>
      </w:r>
      <w:proofErr w:type="spellEnd"/>
      <w:r>
        <w:t xml:space="preserve">, OIB: 59940347731, za sklapanje </w:t>
      </w:r>
      <w:proofErr w:type="spellStart"/>
      <w:r>
        <w:t>predstečajne</w:t>
      </w:r>
      <w:proofErr w:type="spellEnd"/>
      <w:r>
        <w:t xml:space="preserve"> nagodbe, dana 03. travnja 2017. godine,</w:t>
      </w:r>
    </w:p>
    <w:p w:rsidRDefault="006C52F2" w:rsidP="006C52F2" w:rsidR="006C52F2">
      <w:pPr>
        <w:jc w:val="both"/>
        <w:rPr>
          <w:b/>
          <w:bCs/>
        </w:rPr>
      </w:pPr>
    </w:p>
    <w:p w:rsidRDefault="006C52F2" w:rsidP="006C52F2" w:rsidR="006C52F2">
      <w:pPr>
        <w:ind w:firstLine="708" w:left="2832"/>
        <w:jc w:val="both"/>
      </w:pPr>
      <w:r>
        <w:t xml:space="preserve">    r i j e š i o     j e</w:t>
      </w:r>
    </w:p>
    <w:p w:rsidRDefault="006C52F2" w:rsidP="006C52F2" w:rsidR="006C52F2">
      <w:pPr>
        <w:ind w:firstLine="708" w:left="2832"/>
        <w:jc w:val="both"/>
        <w:rPr>
          <w:b/>
          <w:bCs/>
        </w:rPr>
      </w:pPr>
    </w:p>
    <w:p w:rsidRDefault="006C52F2" w:rsidP="006C52F2" w:rsidR="006C52F2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između predlagatelja- dužnika DELA d.o.o. Hvar, Lučica </w:t>
      </w:r>
      <w:proofErr w:type="spellStart"/>
      <w:r>
        <w:t>bb</w:t>
      </w:r>
      <w:proofErr w:type="spellEnd"/>
      <w:r>
        <w:t xml:space="preserve">, OIB: 59940347731,  i vjerovnika, za dan </w:t>
      </w:r>
      <w:r w:rsidRPr="006C52F2">
        <w:rPr>
          <w:b/>
        </w:rPr>
        <w:t>04</w:t>
      </w:r>
      <w:r>
        <w:rPr>
          <w:b/>
        </w:rPr>
        <w:t>. svibnja 2017. godine u 09,30 sati</w:t>
      </w:r>
      <w:r>
        <w:t xml:space="preserve">, soba br. 3-4/Prizemlje, sudnica 1,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6C52F2" w:rsidP="006C52F2" w:rsidR="006C52F2">
      <w:pPr>
        <w:spacing w:before="160"/>
        <w:ind w:firstLine="709"/>
        <w:jc w:val="both"/>
      </w:pPr>
      <w:r>
        <w:t xml:space="preserve"> II. Na zakazano ročište pozivaju se dužnik i vjerovnici dužnika.</w:t>
      </w:r>
    </w:p>
    <w:p w:rsidRDefault="006C52F2" w:rsidP="006C52F2" w:rsidR="006C52F2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Rješenje o određivanju ročišta bit će istaknuto na mrežnoj stranici e-Oglasna ploča sudova i objavljeno na web-stranici Financijske agencije. </w:t>
      </w:r>
    </w:p>
    <w:p w:rsidRDefault="006C52F2" w:rsidP="006C52F2" w:rsidR="006C52F2">
      <w:pPr>
        <w:spacing w:after="200" w:before="300"/>
        <w:jc w:val="center"/>
      </w:pPr>
      <w:r>
        <w:t>Obrazloženje</w:t>
      </w:r>
    </w:p>
    <w:p w:rsidRDefault="006C52F2" w:rsidP="006C52F2" w:rsidR="006C52F2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 xml:space="preserve">predlagatelja – dužnika DELA d.o.o. Hvar, Lučica </w:t>
      </w:r>
      <w:proofErr w:type="spellStart"/>
      <w:r>
        <w:t>bb</w:t>
      </w:r>
      <w:proofErr w:type="spellEnd"/>
      <w:r>
        <w:t xml:space="preserve">, OIB: 59940347731,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6C52F2" w:rsidP="006C52F2" w:rsidR="006C52F2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 xml:space="preserve">Nakon što je dužnik ovom sudu dostavio ispravljeni i dopunjeni prijedlog </w:t>
      </w:r>
      <w:proofErr w:type="spellStart"/>
      <w:r>
        <w:t>predstečajne</w:t>
      </w:r>
      <w:proofErr w:type="spellEnd"/>
      <w:r>
        <w:t xml:space="preserve"> nagodbe te nakon što su  pregledane isprave dostavljene uz prijedlog za sklapanje </w:t>
      </w:r>
      <w:proofErr w:type="spellStart"/>
      <w:r>
        <w:t>predstečajne</w:t>
      </w:r>
      <w:proofErr w:type="spellEnd"/>
      <w:r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</w:t>
      </w:r>
      <w:proofErr w:type="spellStart"/>
      <w:r>
        <w:t>predstečajnoj</w:t>
      </w:r>
      <w:proofErr w:type="spellEnd"/>
      <w:r>
        <w:t xml:space="preserve"> nagodbi, („Narodne novine“ 108/12, 144/12, 81/13 i 112/13), odlučeno je kao u izreci rješenja.  </w:t>
      </w:r>
    </w:p>
    <w:p w:rsidRDefault="006C52F2" w:rsidP="006C52F2" w:rsidR="006C52F2">
      <w:pPr>
        <w:spacing w:before="24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U Splitu, 03. travnja 2017. godine</w:t>
      </w:r>
    </w:p>
    <w:p w:rsidRDefault="006C52F2" w:rsidP="006C52F2" w:rsidR="006C52F2">
      <w:pPr>
        <w:pStyle w:val="Bezproreda"/>
        <w:ind w:firstLine="708" w:left="6372"/>
      </w:pPr>
      <w:r>
        <w:t xml:space="preserve">      S U D A C</w:t>
      </w:r>
    </w:p>
    <w:p w:rsidRDefault="006C52F2" w:rsidP="006C52F2" w:rsidR="006C52F2">
      <w:pPr>
        <w:pStyle w:val="Bezproreda"/>
      </w:pPr>
    </w:p>
    <w:p w:rsidRDefault="006C52F2" w:rsidP="006C52F2" w:rsidR="006C52F2">
      <w:pPr>
        <w:pStyle w:val="Tijeloteksta"/>
        <w:tabs>
          <w:tab w:pos="708" w:val="left"/>
        </w:tabs>
        <w:ind w:left="709"/>
        <w:jc w:val="right"/>
      </w:pPr>
      <w:r>
        <w:t xml:space="preserve">Velimir Vuković </w:t>
      </w:r>
    </w:p>
    <w:p w:rsidRDefault="006C52F2" w:rsidP="006C52F2" w:rsidR="006C52F2">
      <w:pPr>
        <w:pStyle w:val="Tijeloteksta"/>
        <w:tabs>
          <w:tab w:pos="708" w:val="left"/>
        </w:tabs>
        <w:ind w:left="709"/>
        <w:jc w:val="right"/>
      </w:pPr>
    </w:p>
    <w:p w:rsidRDefault="006C52F2" w:rsidP="006C52F2" w:rsidR="006C52F2">
      <w:pPr>
        <w:spacing w:before="240"/>
        <w:jc w:val="both"/>
      </w:pPr>
    </w:p>
    <w:p w:rsidRDefault="006C52F2" w:rsidP="006C52F2" w:rsidR="006C52F2">
      <w:pPr>
        <w:spacing w:before="240"/>
        <w:jc w:val="both"/>
      </w:pPr>
      <w:r>
        <w:t>PRAVNA POUKA: Protiv ovog rješenja žalba nije dopuštena.</w:t>
      </w:r>
    </w:p>
    <w:p w:rsidRDefault="006C52F2" w:rsidP="006C52F2" w:rsidR="006C52F2">
      <w:pPr>
        <w:pStyle w:val="Bezproreda"/>
      </w:pPr>
    </w:p>
    <w:p w:rsidRDefault="006C52F2" w:rsidP="006C52F2" w:rsidR="006C52F2">
      <w:pPr>
        <w:pStyle w:val="Bezproreda"/>
      </w:pPr>
    </w:p>
    <w:p w:rsidRDefault="006C52F2" w:rsidP="006C52F2" w:rsidR="006C52F2">
      <w:pPr>
        <w:pStyle w:val="Bezproreda"/>
      </w:pPr>
    </w:p>
    <w:p w:rsidRDefault="006C52F2" w:rsidP="006C52F2" w:rsidR="006C52F2">
      <w:pPr>
        <w:pStyle w:val="Bezproreda"/>
      </w:pPr>
      <w:r>
        <w:t>DNA:</w:t>
      </w:r>
    </w:p>
    <w:p w:rsidRDefault="006C52F2" w:rsidP="006C52F2" w:rsidR="006C52F2">
      <w:pPr>
        <w:numPr>
          <w:ilvl w:val="0"/>
          <w:numId w:val="1"/>
        </w:numPr>
        <w:jc w:val="both"/>
      </w:pPr>
      <w:r>
        <w:t xml:space="preserve">predlagatelju – dužniku </w:t>
      </w:r>
    </w:p>
    <w:p w:rsidRDefault="006C52F2" w:rsidP="006C52F2" w:rsidR="006C52F2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6C52F2" w:rsidP="006C52F2" w:rsidR="006C52F2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6C52F2" w:rsidP="006C52F2" w:rsidR="006C52F2"/>
    <w:p w:rsidRDefault="006C52F2" w:rsidP="006C52F2" w:rsidR="006C52F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2F2"/>
    <w:rsid w:val="00101983"/>
    <w:rsid w:val="006C52F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2F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C52F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6C52F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C52F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2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2F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9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9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9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9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2F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C52F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6C52F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C52F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2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2F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9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9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9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9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82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Stpn-83/2016</izvorni_sadrzaj>
    <derivirana_varijabla naziv="DomainObject.Predmet.OznakaBroj_1">Stpn-83/2016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DELA društvo s ograničenom odgovornošću za građevinarstvo, ugostiteljstvo, turizam, trgovinu i vanjsku trgovinu</izvorni_sadrzaj>
    <derivirana_varijabla naziv="DomainObject.Predmet.StrankaFormated_1">  DELA društvo s ograničenom odgovornošću za građevinarstvo, ugostiteljstvo, turizam, trgovinu i vanjsku trgovinu</derivirana_varijabla>
  </DomainObject.Predmet.StrankaFormated>
  <DomainObject.Predmet.StrankaFormatedOIB>
    <izvorni_sadrzaj>  DELA društvo s ograničenom odgovornošću za građevinarstvo, ugostiteljstvo, turizam, trgovinu i vanjsku trgovinu, OIB 59940347731</izvorni_sadrzaj>
    <derivirana_varijabla naziv="DomainObject.Predmet.StrankaFormatedOIB_1">  DELA društvo s ograničenom odgovornošću za građevinarstvo, ugostiteljstvo, turizam, trgovinu i vanjsku trgovinu, OIB 59940347731</derivirana_varijabla>
  </DomainObject.Predmet.StrankaFormatedOIB>
  <DomainObject.Predmet.StrankaFormatedWithAdress>
    <izvorni_sadrzaj> DELA društvo s ograničenom odgovornošću za građevinarstvo, ugostiteljstvo, turizam, trgovinu i vanjsku trgovinu, Lučica/bb, 21450 Hvar</izvorni_sadrzaj>
    <derivirana_varijabla naziv="DomainObject.Predmet.StrankaFormatedWithAdress_1"> DELA društvo s ograničenom odgovornošću za građevinarstvo, ugostiteljstvo, turizam, trgovinu i vanjsku trgovinu, Lučica/bb, 21450 Hvar</derivirana_varijabla>
  </DomainObject.Predmet.StrankaFormatedWithAdress>
  <DomainObject.Predmet.StrankaFormatedWithAdressOIB>
    <izvorni_sadrzaj> DELA društvo s ograničenom odgovornošću za građevinarstvo, ugostiteljstvo, turizam, trgovinu i vanjsku trgovinu, OIB 59940347731, Lučica/bb, 21450 Hvar</izvorni_sadrzaj>
    <derivirana_varijabla naziv="DomainObject.Predmet.StrankaFormatedWithAdressOIB_1"> DELA društvo s ograničenom odgovornošću za građevinarstvo, ugostiteljstvo, turizam, trgovinu i vanjsku trgovinu, OIB 59940347731, Lučica/bb, 21450 Hvar</derivirana_varijabla>
  </DomainObject.Predmet.StrankaFormatedWithAdressOIB>
  <DomainObject.Predmet.StrankaWithAdress>
    <izvorni_sadrzaj>DELA društvo s ograničenom odgovornošću za građevinarstvo, ugostiteljstvo, turizam, trgovinu i vanjsku trgovinu Lučica/bb,21450 Hvar</izvorni_sadrzaj>
    <derivirana_varijabla naziv="DomainObject.Predmet.StrankaWithAdress_1">DELA društvo s ograničenom odgovornošću za građevinarstvo, ugostiteljstvo, turizam, trgovinu i vanjsku trgovinu Lučica/bb,21450 Hvar</derivirana_varijabla>
  </DomainObject.Predmet.StrankaWithAdress>
  <DomainObject.Predmet.StrankaWithAdressOIB>
    <izvorni_sadrzaj>DELA društvo s ograničenom odgovornošću za građevinarstvo, ugostiteljstvo, turizam, trgovinu i vanjsku trgovinu, OIB 59940347731, Lučica/bb,21450 Hvar</izvorni_sadrzaj>
    <derivirana_varijabla naziv="DomainObject.Predmet.StrankaWithAdressOIB_1">DELA društvo s ograničenom odgovornošću za građevinarstvo, ugostiteljstvo, turizam, trgovinu i vanjsku trgovinu, OIB 59940347731, Lučica/bb,21450 Hvar</derivirana_varijabla>
  </DomainObject.Predmet.StrankaWithAdressOIB>
  <DomainObject.Predmet.StrankaNazivFormated>
    <izvorni_sadrzaj>DELA društvo s ograničenom odgovornošću za građevinarstvo, ugostiteljstvo, turizam, trgovinu i vanjsku trgovinu</izvorni_sadrzaj>
    <derivirana_varijabla naziv="DomainObject.Predmet.StrankaNazivFormated_1">DELA društvo s ograničenom odgovornošću za građevinarstvo, ugostiteljstvo, turizam, trgovinu i vanjsku trgovinu</derivirana_varijabla>
  </DomainObject.Predmet.StrankaNazivFormated>
  <DomainObject.Predmet.StrankaNazivFormatedOIB>
    <izvorni_sadrzaj>DELA društvo s ograničenom odgovornošću za građevinarstvo, ugostiteljstvo, turizam, trgovinu i vanjsku trgovinu, OIB 59940347731</izvorni_sadrzaj>
    <derivirana_varijabla naziv="DomainObject.Predmet.StrankaNazivFormatedOIB_1">DELA društvo s ograničenom odgovornošću za građevinarstvo, ugostiteljstvo, turizam, trgovinu i vanjsku trgovinu, OIB 59940347731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DELA društvo s ograničenom odgovornošću za građevinarstvo, ugostiteljstvo, turizam, trgovinu i vanjsku trgovinu</item>
    </izvorni_sadrzaj>
    <derivirana_varijabla naziv="DomainObject.Predmet.StrankaListFormated_1">
      <item>DELA društvo s ograničenom odgovornošću za građevinarstvo, ugostiteljstvo, turizam, trgovinu i vanjsku trgovinu</item>
    </derivirana_varijabla>
  </DomainObject.Predmet.StrankaListFormated>
  <DomainObject.Predmet.StrankaListFormatedOIB>
    <izvorni_sadrzaj>
      <item>DELA društvo s ograničenom odgovornošću za građevinarstvo, ugostiteljstvo, turizam, trgovinu i vanjsku trgovinu, OIB 59940347731</item>
    </izvorni_sadrzaj>
    <derivirana_varijabla naziv="DomainObject.Predmet.StrankaListFormatedOIB_1">
      <item>DELA društvo s ograničenom odgovornošću za građevinarstvo, ugostiteljstvo, turizam, trgovinu i vanjsku trgovinu, OIB 59940347731</item>
    </derivirana_varijabla>
  </DomainObject.Predmet.StrankaListFormatedOIB>
  <DomainObject.Predmet.StrankaListFormatedWithAdress>
    <izvorni_sadrzaj>
      <item>DELA društvo s ograničenom odgovornošću za građevinarstvo, ugostiteljstvo, turizam, trgovinu i vanjsku trgovinu, Lučica/bb, 21450 Hvar</item>
    </izvorni_sadrzaj>
    <derivirana_varijabla naziv="DomainObject.Predmet.StrankaListFormatedWithAdress_1">
      <item>DELA društvo s ograničenom odgovornošću za građevinarstvo, ugostiteljstvo, turizam, trgovinu i vanjsku trgovinu, Lučica/bb, 21450 Hvar</item>
    </derivirana_varijabla>
  </DomainObject.Predmet.StrankaListFormatedWithAdress>
  <DomainObject.Predmet.StrankaListFormatedWithAdressOIB>
    <izvorni_sadrzaj>
      <item>DELA društvo s ograničenom odgovornošću za građevinarstvo, ugostiteljstvo, turizam, trgovinu i vanjsku trgovinu, OIB 59940347731, Lučica/bb, 21450 Hvar</item>
    </izvorni_sadrzaj>
    <derivirana_varijabla naziv="DomainObject.Predmet.StrankaListFormatedWithAdressOIB_1">
      <item>DELA društvo s ograničenom odgovornošću za građevinarstvo, ugostiteljstvo, turizam, trgovinu i vanjsku trgovinu, OIB 59940347731, Lučica/bb, 21450 Hvar</item>
    </derivirana_varijabla>
  </DomainObject.Predmet.StrankaListFormatedWithAdressOIB>
  <DomainObject.Predmet.StrankaListNazivFormated>
    <izvorni_sadrzaj>
      <item>DELA društvo s ograničenom odgovornošću za građevinarstvo, ugostiteljstvo, turizam, trgovinu i vanjsku trgovinu</item>
    </izvorni_sadrzaj>
    <derivirana_varijabla naziv="DomainObject.Predmet.StrankaListNazivFormated_1">
      <item>DELA društvo s ograničenom odgovornošću za građevinarstvo, ugostiteljstvo, turizam, trgovinu i vanjsku trgovinu</item>
    </derivirana_varijabla>
  </DomainObject.Predmet.StrankaListNazivFormated>
  <DomainObject.Predmet.StrankaListNazivFormatedOIB>
    <izvorni_sadrzaj>
      <item>DELA društvo s ograničenom odgovornošću za građevinarstvo, ugostiteljstvo, turizam, trgovinu i vanjsku trgovinu, OIB 59940347731</item>
    </izvorni_sadrzaj>
    <derivirana_varijabla naziv="DomainObject.Predmet.StrankaListNazivFormatedOIB_1">
      <item>DELA društvo s ograničenom odgovornošću za građevinarstvo, ugostiteljstvo, turizam, trgovinu i vanjsku trgovinu, OIB 59940347731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DELA društvo s ograničenom odgovornošću za građevinarstvo, ugostiteljstvo, turizam, trgovinu i vanjsku trgovinu</izvorni_sadrzaj>
    <derivirana_varijabla naziv="DomainObject.Predmet.StrankaIDrugi_1">DELA društvo s ograničenom odgovornošću za građevinarstvo, ugostiteljstvo, turizam, trgovinu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DELA društvo s ograničenom odgovornošću za građevinarstvo, ugostiteljstvo, turizam, trgovinu i vanjsku trgovinu, OIB 59940347731, Lučica/bb, 21450 Hvar</izvorni_sadrzaj>
    <derivirana_varijabla naziv="DomainObject.Predmet.StrankaIDrugiAdressOIB_1">DELA društvo s ograničenom odgovornošću za građevinarstvo, ugostiteljstvo, turizam, trgovinu i vanjsku trgovinu, OIB 59940347731, Lučica/bb, 21450 Hvar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 društvo s ograničenom odgovornošću za građevinarstvo, ugostiteljstvo, turizam, trgovinu i vanjsku trgovinu</item>
    </izvorni_sadrzaj>
    <derivirana_varijabla naziv="DomainObject.Predmet.SudioniciListNaziv_1">
      <item>DELA društvo s ograničenom odgovornošću za građevinarstvo, ugostiteljstvo, turizam, trgovinu i vanjsku trgovinu</item>
    </derivirana_varijabla>
  </DomainObject.Predmet.SudioniciListNaziv>
  <DomainObject.Predmet.SudioniciListAdressOIB>
    <izvorni_sadrzaj>
      <item>DELA društvo s ograničenom odgovornošću za građevinarstvo, ugostiteljstvo, turizam, trgovinu i vanjsku trgovinu, OIB 59940347731, Lučica/bb,21450 Hvar</item>
    </izvorni_sadrzaj>
    <derivirana_varijabla naziv="DomainObject.Predmet.SudioniciListAdressOIB_1">
      <item>DELA društvo s ograničenom odgovornošću za građevinarstvo, ugostiteljstvo, turizam, trgovinu i vanjsku trgovinu, OIB 59940347731, Lučica/bb,21450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59940347731</item>
    </izvorni_sadrzaj>
    <derivirana_varijabla naziv="DomainObject.Predmet.SudioniciListNazivOIB_1">
      <item>, OIB 59940347731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A3699-8B5C-467D-B491-1F24DE6A2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1416</properties:Characters>
  <properties:Lines>45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2017-04-03T09:52:00Z</dcterms:created>
  <dc:creator>Velimir Vuković</dc:creator>
  <cp:lastModifiedBy>Velimir Vuković</cp:lastModifiedBy>
  <cp:lastPrinted>2017-04-03T09:58:00Z</cp:lastPrinted>
  <dcterms:modified xmlns:xsi="http://www.w3.org/2001/XMLSchema-instance" xsi:type="dcterms:W3CDTF">2017-04-03T10:01:00Z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