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cbfc" w14:paraId="0d1cbfc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0A72B3">
        <w:t>17</w:t>
      </w:r>
      <w:r w:rsidR="0065727C">
        <w:t>9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5727C">
        <w:t>BUTE j.d.o.o.</w:t>
      </w:r>
      <w:r w:rsidR="0065727C" w:rsidRPr="00E4460C">
        <w:t xml:space="preserve">, </w:t>
      </w:r>
      <w:r w:rsidR="0065727C">
        <w:t>Dubrava kod Šibenika, Dubrava 232</w:t>
      </w:r>
      <w:r w:rsidR="0065727C" w:rsidRPr="00E4460C">
        <w:t xml:space="preserve">, OIB: </w:t>
      </w:r>
      <w:r w:rsidR="0065727C">
        <w:t>66556277144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65727C">
        <w:t>Ž</w:t>
      </w:r>
      <w:r w:rsidR="0081748A">
        <w:t>eljku Arambašiću iz Sitno Donje</w:t>
      </w:r>
      <w:r>
        <w:t xml:space="preserve">,  </w:t>
      </w:r>
      <w:r w:rsidR="0081748A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77C32">
        <w:rPr>
          <w:b/>
        </w:rPr>
        <w:t>18</w:t>
      </w:r>
      <w:r w:rsidR="00372EF1" w:rsidRPr="00CE411B">
        <w:rPr>
          <w:b/>
        </w:rPr>
        <w:t xml:space="preserve">. </w:t>
      </w:r>
      <w:r w:rsidR="00677C32">
        <w:rPr>
          <w:b/>
        </w:rPr>
        <w:t>lipnja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677C32">
        <w:rPr>
          <w:b/>
        </w:rPr>
        <w:t>9</w:t>
      </w:r>
      <w:r w:rsidR="00DF0E12" w:rsidRPr="00CE411B">
        <w:rPr>
          <w:b/>
        </w:rPr>
        <w:t>,</w:t>
      </w:r>
      <w:r w:rsidR="0065727C">
        <w:rPr>
          <w:b/>
        </w:rPr>
        <w:t>40</w:t>
      </w:r>
      <w:r w:rsidR="00372EF1">
        <w:t xml:space="preserve"> sati </w:t>
      </w:r>
      <w:r w:rsidR="00677C32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81748A">
        <w:t>Željko Arambašić iz Sitno Donje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65727C">
        <w:t>Željko Aramba</w:t>
      </w:r>
      <w:r w:rsidR="0081748A">
        <w:t>šić iz Sitno Donje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65727C">
        <w:t>BUTE j.d.o.o.</w:t>
      </w:r>
      <w:r w:rsidR="0065727C" w:rsidRPr="00E4460C">
        <w:t xml:space="preserve">, </w:t>
      </w:r>
      <w:r w:rsidR="0065727C">
        <w:t>Dubrava kod Šibenika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65727C">
        <w:t>23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677C32">
        <w:t>120</w:t>
      </w:r>
      <w:r w:rsidRPr="006A6907">
        <w:t xml:space="preserve"> dana u iznosu od </w:t>
      </w:r>
      <w:r w:rsidR="0065727C">
        <w:t>171</w:t>
      </w:r>
      <w:r w:rsidR="007263AB">
        <w:t>.</w:t>
      </w:r>
      <w:r w:rsidR="0065727C">
        <w:t>087</w:t>
      </w:r>
      <w:r w:rsidR="0014066B">
        <w:t>,</w:t>
      </w:r>
      <w:r w:rsidR="0065727C">
        <w:t>03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677C32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81748A">
        <w:t>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B7E23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5727C">
        <w:t>Željko Arambašić iz Sitnjo Donjeg</w:t>
      </w:r>
      <w:r w:rsidR="0065727C" w:rsidRPr="00E4460C">
        <w:t xml:space="preserve">, </w:t>
      </w:r>
      <w:r w:rsidR="0065727C">
        <w:t>Lučići 14</w:t>
      </w:r>
      <w:r w:rsidR="0014066B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B7E23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E411B">
      <w:t>1</w:t>
    </w:r>
    <w:r w:rsidR="0014066B">
      <w:t>7</w:t>
    </w:r>
    <w:r w:rsidR="0065727C">
      <w:t>9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480F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2B3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066B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05D0"/>
    <w:rsid w:val="004A5EB9"/>
    <w:rsid w:val="004B557B"/>
    <w:rsid w:val="004B784C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727C"/>
    <w:rsid w:val="006660FA"/>
    <w:rsid w:val="006706FF"/>
    <w:rsid w:val="00673D65"/>
    <w:rsid w:val="00675718"/>
    <w:rsid w:val="00677C32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5E07"/>
    <w:rsid w:val="007B450B"/>
    <w:rsid w:val="007B7E23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48A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04588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</izvorni_sadrzaj>
    <derivirana_varijabla naziv="DomainObject.Predmet.SudioniciListNaziv_1">
      <item>FINA - Podružnica Šibenik</item>
      <item>BUTE,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</izvorni_sadrzaj>
    <derivirana_varijabla naziv="DomainObject.Predmet.SudioniciListNazivOIB_1">
      <item>, OIB 85821130368</item>
      <item>, OIB 66556277144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74BD3-F308-47BA-8A0C-92FE74646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2369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2018-06-06T05:47:00Z</dcterms:created>
  <dc:creator>Administrator</dc:creator>
  <cp:lastModifiedBy>Ante Rubelj</cp:lastModifiedBy>
  <cp:lastPrinted>2018-06-06T08:53:00Z</cp:lastPrinted>
  <dcterms:modified xmlns:xsi="http://www.w3.org/2001/XMLSchema-instance" xsi:type="dcterms:W3CDTF">2018-06-06T08:53:00Z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(1St-179-18-4 -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