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7582" w14:paraId="86d7582" w:rsidRDefault="00433231" w:rsidP="00433231" w:rsidR="0043323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33231" w:rsidP="00433231" w:rsidR="00433231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433231" w:rsidP="00433231" w:rsidR="00433231" w:rsidRPr="005364F8">
      <w:r w:rsidRPr="005364F8">
        <w:t xml:space="preserve"> TRGOVAČKI SUD U PAZINU</w:t>
      </w:r>
    </w:p>
    <w:p w:rsidRDefault="00433231" w:rsidP="00433231" w:rsidR="00433231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  Posl.br.: 2 St-75</w:t>
      </w:r>
      <w:r w:rsidRPr="005364F8">
        <w:t>/1</w:t>
      </w:r>
      <w:r w:rsidRPr="005176A5">
        <w:t>5-</w:t>
      </w:r>
      <w:r>
        <w:t>6</w:t>
      </w:r>
    </w:p>
    <w:p w:rsidRDefault="00433231" w:rsidP="00433231" w:rsidR="00433231">
      <w:pPr>
        <w:jc w:val="both"/>
      </w:pPr>
      <w:r w:rsidRPr="00DA15C9">
        <w:tab/>
      </w:r>
    </w:p>
    <w:p w:rsidRDefault="00883ACA" w:rsidP="00433231" w:rsidR="00883ACA" w:rsidRPr="00DA15C9">
      <w:pPr>
        <w:jc w:val="both"/>
      </w:pPr>
    </w:p>
    <w:p w:rsidRDefault="00433231" w:rsidP="00433231" w:rsidR="00433231">
      <w:pPr>
        <w:jc w:val="center"/>
      </w:pPr>
      <w:r>
        <w:t>R E P U B L I K A  H R V A T S K A</w:t>
      </w:r>
    </w:p>
    <w:p w:rsidRDefault="00433231" w:rsidP="00433231" w:rsidR="00433231"/>
    <w:p w:rsidRDefault="00433231" w:rsidP="00433231" w:rsidR="00433231">
      <w:pPr>
        <w:jc w:val="center"/>
      </w:pPr>
      <w:r>
        <w:t>R J E Š E NJ E</w:t>
      </w:r>
    </w:p>
    <w:p w:rsidRDefault="00A96EE7" w:rsidP="00433231" w:rsidR="00A96EE7" w:rsidRPr="00DA15C9"/>
    <w:p w:rsidRDefault="00433231" w:rsidP="00433231" w:rsidR="00433231">
      <w:pPr>
        <w:jc w:val="both"/>
      </w:pPr>
      <w:r w:rsidRPr="00DA15C9">
        <w:tab/>
        <w:t xml:space="preserve">Trgovački sud u Pazinu, po sucu Adrijani Labinjan Skok, odlučujući o prijedlogu </w:t>
      </w:r>
      <w:r w:rsidRPr="00F15138">
        <w:t xml:space="preserve">predlagatelja – dužnika </w:t>
      </w:r>
      <w:r w:rsidR="008026A4" w:rsidRPr="002848A4">
        <w:t>VRTNI CENTAR ISTRASJEME d.o.o.</w:t>
      </w:r>
      <w:r w:rsidR="008026A4">
        <w:t>,</w:t>
      </w:r>
      <w:r w:rsidR="008026A4" w:rsidRPr="002848A4">
        <w:t xml:space="preserve"> Pula, Mutilska 20, OIB: 47354004512,</w:t>
      </w:r>
      <w:r w:rsidR="008026A4">
        <w:t xml:space="preserve"> MBS: 040068847,</w:t>
      </w:r>
      <w:r w:rsidRPr="00F15138">
        <w:t xml:space="preserve"> po direktoru </w:t>
      </w:r>
      <w:r w:rsidR="008026A4">
        <w:t>Igoru Maliću, Pula, Kukuljevićeva 1, OIB: 48946283741</w:t>
      </w:r>
      <w:r w:rsidRPr="00F15138">
        <w:t xml:space="preserve">, </w:t>
      </w:r>
      <w:r>
        <w:t xml:space="preserve">radi utvrđivanja uvjeta </w:t>
      </w:r>
      <w:r w:rsidRPr="00F15138">
        <w:t xml:space="preserve">za otvaranje stečajnog postupka nad dužnikom </w:t>
      </w:r>
      <w:r w:rsidR="008026A4" w:rsidRPr="002848A4">
        <w:t>VRTNI CENTAR ISTRASJEME d.o.o.</w:t>
      </w:r>
      <w:r w:rsidR="008026A4">
        <w:t>,</w:t>
      </w:r>
      <w:r w:rsidR="008026A4" w:rsidRPr="002848A4">
        <w:t xml:space="preserve"> Pula, Mutilska 20, OIB: 47354004512,</w:t>
      </w:r>
      <w:r w:rsidRPr="00DA15C9">
        <w:t xml:space="preserve"> dana </w:t>
      </w:r>
      <w:r w:rsidR="00C24DF1">
        <w:t>15</w:t>
      </w:r>
      <w:r w:rsidR="008026A4">
        <w:t>. listopada</w:t>
      </w:r>
      <w:r>
        <w:t xml:space="preserve"> 2015</w:t>
      </w:r>
      <w:r w:rsidRPr="00DA15C9">
        <w:t xml:space="preserve">. </w:t>
      </w:r>
    </w:p>
    <w:p w:rsidRDefault="00433231" w:rsidP="00433231" w:rsidR="00433231">
      <w:pPr>
        <w:jc w:val="both"/>
      </w:pPr>
    </w:p>
    <w:p w:rsidRDefault="00433231" w:rsidP="00433231" w:rsidR="00433231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433231" w:rsidP="00433231" w:rsidR="00433231" w:rsidRPr="00DA15C9">
      <w:pPr>
        <w:ind w:firstLine="708"/>
      </w:pPr>
    </w:p>
    <w:p w:rsidRDefault="00433231" w:rsidP="00433231" w:rsidR="00433231">
      <w:pPr>
        <w:jc w:val="both"/>
      </w:pPr>
      <w:r>
        <w:tab/>
        <w:t>I.</w:t>
      </w:r>
      <w:r>
        <w:tab/>
      </w:r>
      <w:r w:rsidRPr="00DA15C9">
        <w:t xml:space="preserve">Pokreće se prethodni postupak radi utvrđivanja uvjeta za otvaranje stečajnog postupka nad dužnikom </w:t>
      </w:r>
      <w:r w:rsidR="008026A4" w:rsidRPr="002848A4">
        <w:t>VRTNI CENTAR ISTRASJEME d.o.o.</w:t>
      </w:r>
      <w:r w:rsidR="008026A4">
        <w:t>,</w:t>
      </w:r>
      <w:r w:rsidR="008026A4" w:rsidRPr="002848A4">
        <w:t xml:space="preserve"> Pula</w:t>
      </w:r>
      <w:r w:rsidR="008026A4">
        <w:t>, Mutilska 20, OIB: 47354004512, MBS: 040068847</w:t>
      </w:r>
      <w:r>
        <w:t>.</w:t>
      </w:r>
    </w:p>
    <w:p w:rsidRDefault="00433231" w:rsidP="00433231" w:rsidR="00433231" w:rsidRPr="00DA15C9">
      <w:pPr>
        <w:ind w:firstLine="720"/>
        <w:jc w:val="both"/>
      </w:pPr>
      <w:r w:rsidRPr="00DA15C9">
        <w:t xml:space="preserve"> </w:t>
      </w:r>
    </w:p>
    <w:p w:rsidRDefault="00433231" w:rsidP="00433231" w:rsidR="00433231" w:rsidRPr="00DA15C9">
      <w:pPr>
        <w:jc w:val="both"/>
      </w:pPr>
      <w:r w:rsidRPr="00C24DF1">
        <w:tab/>
        <w:t>II.</w:t>
      </w:r>
      <w:r w:rsidRPr="00C24DF1">
        <w:tab/>
        <w:t xml:space="preserve">Za privremenog stečajnog upravitelja imenuje se </w:t>
      </w:r>
      <w:r w:rsidR="00C24DF1" w:rsidRPr="00C24DF1">
        <w:t>Jasmina Lichtenberg</w:t>
      </w:r>
      <w:r w:rsidRPr="00C24DF1">
        <w:t xml:space="preserve"> iz Pule, </w:t>
      </w:r>
      <w:r w:rsidR="00C24DF1" w:rsidRPr="00C24DF1">
        <w:t>Ravenska 8</w:t>
      </w:r>
      <w:r w:rsidRPr="00C24DF1">
        <w:t xml:space="preserve">, OIB: </w:t>
      </w:r>
      <w:r w:rsidR="00C24DF1" w:rsidRPr="00C24DF1">
        <w:t>26338581935</w:t>
      </w:r>
      <w:r w:rsidRPr="00C24DF1">
        <w:t xml:space="preserve">. Privremeni stečajni upravitelj ovlašten je stupiti u dužnikov </w:t>
      </w:r>
      <w:r>
        <w:t>poslovni prostor</w:t>
      </w:r>
      <w:r w:rsidRPr="00DA15C9">
        <w:t>, te</w:t>
      </w:r>
      <w:r>
        <w:t xml:space="preserve"> izvršiti</w:t>
      </w:r>
      <w:r w:rsidRPr="00DA15C9">
        <w:t xml:space="preserve">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postupka.</w:t>
      </w:r>
    </w:p>
    <w:p w:rsidRDefault="00433231" w:rsidP="00433231" w:rsidR="00433231" w:rsidRPr="00DA15C9"/>
    <w:p w:rsidRDefault="00433231" w:rsidP="00433231" w:rsidR="00433231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433231" w:rsidP="00433231" w:rsidR="00433231" w:rsidRPr="00DA15C9"/>
    <w:p w:rsidRDefault="00433231" w:rsidP="00433231" w:rsidR="00433231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rasprave o uvjetima za otvaranje stečajnog postupka nad dužnikom određuje se za dan </w:t>
      </w:r>
    </w:p>
    <w:p w:rsidRDefault="00433231" w:rsidP="00433231" w:rsidR="00433231" w:rsidRPr="00DA15C9"/>
    <w:p w:rsidRDefault="008026A4" w:rsidP="00433231" w:rsidR="00433231" w:rsidRPr="00C24DF1">
      <w:pPr>
        <w:jc w:val="center"/>
      </w:pPr>
      <w:r>
        <w:t>26. studenog</w:t>
      </w:r>
      <w:r w:rsidR="00433231" w:rsidRPr="00035F13">
        <w:t xml:space="preserve"> 2015. g</w:t>
      </w:r>
      <w:r w:rsidR="00433231" w:rsidRPr="00C24DF1">
        <w:t xml:space="preserve">odine u </w:t>
      </w:r>
      <w:r w:rsidR="00C24DF1" w:rsidRPr="00C24DF1">
        <w:t>9</w:t>
      </w:r>
      <w:r w:rsidR="00433231" w:rsidRPr="00C24DF1">
        <w:t>:</w:t>
      </w:r>
      <w:r w:rsidR="00C24DF1" w:rsidRPr="00C24DF1">
        <w:t>3</w:t>
      </w:r>
      <w:r w:rsidR="00433231" w:rsidRPr="00C24DF1">
        <w:t>0 sati</w:t>
      </w:r>
    </w:p>
    <w:p w:rsidRDefault="00433231" w:rsidP="00433231" w:rsidR="00433231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433231" w:rsidP="00433231" w:rsidR="00433231" w:rsidRPr="00DA15C9">
      <w:pPr>
        <w:jc w:val="both"/>
      </w:pPr>
    </w:p>
    <w:p w:rsidRDefault="00433231" w:rsidP="00433231" w:rsidR="00433231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 pp,</w:t>
      </w:r>
      <w:r w:rsidRPr="00DA15C9">
        <w:t xml:space="preserve"> zastupnik dužnika po zakonu,</w:t>
      </w:r>
      <w:r>
        <w:t xml:space="preserve"> privremeni stečajni upravitelj</w:t>
      </w:r>
      <w:r w:rsidRPr="00DA15C9">
        <w:t xml:space="preserve">.  </w:t>
      </w:r>
    </w:p>
    <w:p w:rsidRDefault="00433231" w:rsidP="00433231" w:rsidR="00A96EE7" w:rsidRPr="00DA15C9">
      <w:pPr>
        <w:jc w:val="both"/>
      </w:pPr>
      <w:r w:rsidRPr="00DA15C9">
        <w:tab/>
      </w:r>
    </w:p>
    <w:p w:rsidRDefault="00433231" w:rsidP="00433231" w:rsidR="00433231">
      <w:pPr>
        <w:jc w:val="center"/>
      </w:pPr>
      <w:r w:rsidRPr="00DA15C9">
        <w:t>Obrazloženje</w:t>
      </w:r>
    </w:p>
    <w:p w:rsidRDefault="00433231" w:rsidP="00433231" w:rsidR="00433231" w:rsidRPr="00DA15C9">
      <w:pPr>
        <w:jc w:val="center"/>
      </w:pPr>
    </w:p>
    <w:p w:rsidRDefault="00433231" w:rsidP="00433231" w:rsidR="00A96EE7">
      <w:pPr>
        <w:jc w:val="both"/>
      </w:pPr>
      <w:r w:rsidRPr="00035F13">
        <w:tab/>
        <w:t xml:space="preserve">Predlagatelj je </w:t>
      </w:r>
      <w:r w:rsidR="00343846">
        <w:t xml:space="preserve">29.7.2015. </w:t>
      </w:r>
      <w:r w:rsidRPr="00035F13">
        <w:t xml:space="preserve">podnio prijedlog za pokretanje stečajnog postupka nad dužnikom </w:t>
      </w:r>
      <w:r w:rsidR="008026A4" w:rsidRPr="002848A4">
        <w:t>VRTNI CENTAR ISTRASJEME d.o.o.</w:t>
      </w:r>
      <w:r w:rsidR="008026A4">
        <w:t>,</w:t>
      </w:r>
      <w:r w:rsidR="008026A4" w:rsidRPr="002848A4">
        <w:t xml:space="preserve"> Pula</w:t>
      </w:r>
      <w:r w:rsidR="008026A4">
        <w:t>, Mutilska 20, OIB: 47354004512, MBS: 040068847</w:t>
      </w:r>
      <w:r w:rsidRPr="00035F13">
        <w:t xml:space="preserve">, </w:t>
      </w:r>
      <w:r w:rsidR="00A96EE7">
        <w:t xml:space="preserve">navodeći u bitnome da postoje stečajni razlozi za otvaranje stečajnog </w:t>
      </w:r>
      <w:r w:rsidR="00A96EE7">
        <w:lastRenderedPageBreak/>
        <w:t xml:space="preserve">postupka nad navedenim društvom, koje je u blokadi više od 60 dana, te prema godišnjem financijskom izvještaju poduzetnika za 2013. g. nema dobiti a postoje obveze prema trećima. Društvo nije obavljalo djelatnost tijekom 2014. g. </w:t>
      </w:r>
    </w:p>
    <w:p w:rsidRDefault="00433231" w:rsidP="00433231" w:rsidR="00433231">
      <w:pPr>
        <w:jc w:val="both"/>
      </w:pPr>
      <w:r>
        <w:tab/>
        <w:t>Predlagatelj je ovlašten pokrenuti stečajni postupak nad dužnikom na temelju odredbe čl. 39. st. 1. i 4. Stečajnog zakona (</w:t>
      </w:r>
      <w:r w:rsidR="00A96EE7">
        <w:t xml:space="preserve">NN broj 44/96, 161/98, 29/99, 129/00, 123/03, 197/03, 187/04, 82/06, 116/10, 25/12, 133/12, 45/13, </w:t>
      </w:r>
      <w:r>
        <w:t>dalje: SZ).</w:t>
      </w:r>
    </w:p>
    <w:p w:rsidRDefault="00433231" w:rsidP="00433231" w:rsidR="00433231">
      <w:pPr>
        <w:jc w:val="both"/>
      </w:pPr>
      <w:r>
        <w:tab/>
        <w:t>Sud je odlučio provesti prethodni postupak kako bi privremeni stečajni upravitelj podnio izvješće</w:t>
      </w:r>
      <w:r w:rsidRPr="00035F13">
        <w:t xml:space="preserve"> </w:t>
      </w:r>
      <w:r w:rsidR="00A96EE7">
        <w:t xml:space="preserve">o postojanju stečajnih razloga, </w:t>
      </w:r>
      <w:r w:rsidRPr="00DA15C9">
        <w:t>kakvi su izgledi za nastavak poslovanja dužnika, a posebno mogu li se imovinom dužnika pokriti troškovi postupka</w:t>
      </w:r>
      <w:r>
        <w:t>.</w:t>
      </w:r>
    </w:p>
    <w:p w:rsidRDefault="00433231" w:rsidP="00433231" w:rsidR="00433231" w:rsidRPr="00035F13">
      <w:pPr>
        <w:jc w:val="both"/>
      </w:pPr>
      <w:r w:rsidRPr="00035F13">
        <w:tab/>
        <w:t>Slijedom navedenog, a temeljem odredbe čl. 42. SZ-a donesena je odluka kao u izreci.</w:t>
      </w:r>
    </w:p>
    <w:p w:rsidRDefault="00433231" w:rsidP="00433231" w:rsidR="00433231">
      <w:pPr>
        <w:jc w:val="both"/>
      </w:pPr>
    </w:p>
    <w:p w:rsidRDefault="00433231" w:rsidP="00433231" w:rsidR="00433231" w:rsidRPr="00DA15C9">
      <w:pPr>
        <w:jc w:val="both"/>
      </w:pPr>
    </w:p>
    <w:p w:rsidRDefault="00433231" w:rsidP="00433231" w:rsidR="00433231" w:rsidRPr="00DA15C9">
      <w:pPr>
        <w:jc w:val="center"/>
      </w:pPr>
      <w:r w:rsidRPr="00DA15C9">
        <w:t xml:space="preserve">U Pazinu, </w:t>
      </w:r>
      <w:r w:rsidR="00C24DF1">
        <w:t>15</w:t>
      </w:r>
      <w:r w:rsidR="008026A4">
        <w:t>. listopada</w:t>
      </w:r>
      <w:r>
        <w:t xml:space="preserve"> 2015</w:t>
      </w:r>
      <w:r w:rsidRPr="00DA15C9">
        <w:t>.</w:t>
      </w:r>
    </w:p>
    <w:p w:rsidRDefault="00433231" w:rsidP="00433231" w:rsidR="00433231">
      <w:pPr>
        <w:jc w:val="center"/>
      </w:pPr>
      <w:r w:rsidRPr="00DA15C9">
        <w:t xml:space="preserve">  </w:t>
      </w:r>
    </w:p>
    <w:p w:rsidRDefault="00433231" w:rsidP="00433231" w:rsidR="00433231" w:rsidRPr="00DA15C9">
      <w:pPr>
        <w:jc w:val="center"/>
      </w:pPr>
    </w:p>
    <w:p w:rsidRDefault="00433231" w:rsidP="00433231" w:rsidR="00433231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433231" w:rsidP="00433231" w:rsidR="00433231" w:rsidRPr="00DA15C9">
      <w:pPr>
        <w:jc w:val="center"/>
      </w:pPr>
      <w:r w:rsidRPr="00DA15C9">
        <w:tab/>
        <w:t xml:space="preserve">                                                                  Adrijana Labinjan Skok, v.r.</w:t>
      </w:r>
    </w:p>
    <w:p w:rsidRDefault="00433231" w:rsidP="00433231" w:rsidR="00433231">
      <w:pPr>
        <w:jc w:val="both"/>
      </w:pPr>
    </w:p>
    <w:p w:rsidRDefault="00433231" w:rsidP="00433231" w:rsidR="00433231">
      <w:pPr>
        <w:jc w:val="both"/>
      </w:pPr>
    </w:p>
    <w:p w:rsidRDefault="00433231" w:rsidP="00433231" w:rsidR="00433231">
      <w:pPr>
        <w:jc w:val="both"/>
      </w:pPr>
    </w:p>
    <w:p w:rsidRDefault="00433231" w:rsidP="00433231" w:rsidR="00433231" w:rsidRPr="00DA15C9">
      <w:pPr>
        <w:jc w:val="both"/>
      </w:pPr>
    </w:p>
    <w:p w:rsidRDefault="00433231" w:rsidP="00433231" w:rsidR="00433231" w:rsidRPr="00DA15C9">
      <w:pPr>
        <w:jc w:val="both"/>
      </w:pPr>
    </w:p>
    <w:p w:rsidRDefault="00433231" w:rsidP="00433231" w:rsidR="00433231" w:rsidRPr="00DA15C9">
      <w:pPr>
        <w:jc w:val="both"/>
      </w:pPr>
      <w:r w:rsidRPr="00DA15C9">
        <w:t>UPUTA O PRAVNOM LIJEKU:</w:t>
      </w:r>
    </w:p>
    <w:p w:rsidRDefault="00433231" w:rsidP="00433231" w:rsidR="00433231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>. 1. Stečajnog zakona).</w:t>
      </w:r>
    </w:p>
    <w:p w:rsidRDefault="00433231" w:rsidP="00433231" w:rsidR="00433231" w:rsidRPr="00DA15C9">
      <w:pPr>
        <w:jc w:val="both"/>
      </w:pPr>
    </w:p>
    <w:p w:rsidRDefault="00433231" w:rsidP="00433231" w:rsidR="00433231" w:rsidRPr="004E6F95">
      <w:pPr>
        <w:jc w:val="both"/>
      </w:pPr>
      <w:r w:rsidRPr="004E6F95">
        <w:t>DNA:</w:t>
      </w:r>
    </w:p>
    <w:p w:rsidRDefault="00433231" w:rsidP="00433231" w:rsidR="00433231">
      <w:pPr>
        <w:jc w:val="both"/>
      </w:pPr>
      <w:r>
        <w:t xml:space="preserve">- predlagatelj </w:t>
      </w:r>
    </w:p>
    <w:p w:rsidRDefault="00433231" w:rsidP="00433231" w:rsidR="00C24DF1" w:rsidRPr="004E6F95">
      <w:pPr>
        <w:jc w:val="both"/>
      </w:pPr>
      <w:r>
        <w:t xml:space="preserve">- zz dužnika </w:t>
      </w:r>
      <w:r w:rsidR="008026A4">
        <w:t>Igor Malić, Pula, Kukuljevićeva 1</w:t>
      </w:r>
      <w:r w:rsidRPr="004E6F95">
        <w:t xml:space="preserve"> </w:t>
      </w:r>
    </w:p>
    <w:p w:rsidRDefault="00433231" w:rsidP="00433231" w:rsidR="00433231" w:rsidRPr="0089055F">
      <w:pPr>
        <w:jc w:val="both"/>
      </w:pPr>
      <w:r w:rsidRPr="0089055F">
        <w:t xml:space="preserve">- privremeni stečajni upravitelj </w:t>
      </w:r>
      <w:r w:rsidR="00C24DF1" w:rsidRPr="00C24DF1">
        <w:t>Jasmina Lichtenberg iz Pule, Ravenska 8</w:t>
      </w:r>
    </w:p>
    <w:p w:rsidRDefault="00C24DF1" w:rsidP="00C24DF1" w:rsidR="00C24DF1" w:rsidRPr="004E6F95">
      <w:pPr>
        <w:jc w:val="both"/>
      </w:pPr>
      <w:r w:rsidRPr="004E6F95">
        <w:t xml:space="preserve">- FINA </w:t>
      </w:r>
      <w:r>
        <w:t>– Poslovnica Pula, Pula, Giardini 5</w:t>
      </w:r>
    </w:p>
    <w:p w:rsidRDefault="00C24DF1" w:rsidP="00C24DF1" w:rsidR="00C24DF1">
      <w:pPr>
        <w:jc w:val="both"/>
      </w:pPr>
      <w:r w:rsidRPr="004E6F95">
        <w:t xml:space="preserve">- </w:t>
      </w:r>
      <w:r>
        <w:t>Porezna uprava – Ispostava Pula, Pula, Carrarina 5</w:t>
      </w:r>
    </w:p>
    <w:p w:rsidRDefault="00C24DF1" w:rsidP="00C24DF1" w:rsidR="00C24DF1" w:rsidRPr="004E6F95">
      <w:pPr>
        <w:jc w:val="both"/>
      </w:pPr>
      <w:r w:rsidRPr="004E6F95">
        <w:t xml:space="preserve">- </w:t>
      </w:r>
      <w:r>
        <w:t>sudski registar ovoga suda</w:t>
      </w:r>
    </w:p>
    <w:p w:rsidRDefault="00C24DF1" w:rsidP="00C24DF1" w:rsidR="00C24DF1">
      <w:pPr>
        <w:jc w:val="both"/>
      </w:pPr>
      <w:r>
        <w:t>- e-Oglasna ploča sudova 8 dana</w:t>
      </w:r>
    </w:p>
    <w:p w:rsidRDefault="00C24DF1" w:rsidP="00433231" w:rsidR="00C24DF1" w:rsidRPr="004E6F95">
      <w:pPr>
        <w:jc w:val="both"/>
      </w:pPr>
    </w:p>
    <w:p w:rsidRDefault="00433231" w:rsidP="00433231" w:rsidR="00433231"/>
    <w:p w:rsidRDefault="00433231" w:rsidP="00433231" w:rsidR="00433231"/>
    <w:p w:rsidRDefault="0077593A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231" w:rsidP="00433231" w:rsidR="00433231">
      <w:r>
        <w:separator/>
      </w:r>
    </w:p>
  </w:endnote>
  <w:endnote w:id="0" w:type="continuationSeparator">
    <w:p w:rsidRDefault="00433231" w:rsidP="00433231" w:rsidR="00433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231" w:rsidP="00433231" w:rsidR="00433231">
      <w:r>
        <w:separator/>
      </w:r>
    </w:p>
  </w:footnote>
  <w:footnote w:id="0" w:type="continuationSeparator">
    <w:p w:rsidRDefault="00433231" w:rsidP="00433231" w:rsidR="004332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83AC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593A">
          <w:rPr>
            <w:noProof/>
          </w:rPr>
          <w:t>2</w:t>
        </w:r>
        <w:r>
          <w:fldChar w:fldCharType="end"/>
        </w:r>
        <w:r>
          <w:tab/>
        </w:r>
        <w:r w:rsidR="00433231">
          <w:t>Posl.br.: 2 St-75</w:t>
        </w:r>
        <w:r w:rsidR="00433231" w:rsidRPr="005364F8">
          <w:t>/1</w:t>
        </w:r>
        <w:r w:rsidR="00433231" w:rsidRPr="005176A5">
          <w:t>5-</w:t>
        </w:r>
        <w:r w:rsidR="00433231">
          <w:t>6</w:t>
        </w:r>
      </w:p>
    </w:sdtContent>
  </w:sdt>
  <w:p w:rsidRDefault="0077593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231"/>
    <w:rsid w:val="00343846"/>
    <w:rsid w:val="00433231"/>
    <w:rsid w:val="00554328"/>
    <w:rsid w:val="0077593A"/>
    <w:rsid w:val="008026A4"/>
    <w:rsid w:val="00883ACA"/>
    <w:rsid w:val="00985388"/>
    <w:rsid w:val="00A96EE7"/>
    <w:rsid w:val="00C2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23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323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323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323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93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93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93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93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23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323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323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323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93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93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93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93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ISTRASJEME d.o.o. PULA</izvorni_sadrzaj>
    <derivirana_varijabla naziv="DomainObject.Predmet.ProtustrankaFormated_1">  VRTNI CENTAR ISTRASJEME d.o.o. PULA</derivirana_varijabla>
  </DomainObject.Predmet.ProtustrankaFormated>
  <DomainObject.Predmet.ProtustrankaFormatedOIB>
    <izvorni_sadrzaj>  VRTNI CENTAR ISTRASJEME d.o.o. PULA, OIB 47354004512</izvorni_sadrzaj>
    <derivirana_varijabla naziv="DomainObject.Predmet.ProtustrankaFormatedOIB_1">  VRTNI CENTAR ISTRASJEME d.o.o. PULA, OIB 47354004512</derivirana_varijabla>
  </DomainObject.Predmet.ProtustrankaFormatedOIB>
  <DomainObject.Predmet.ProtustrankaFormatedWithAdress>
    <izvorni_sadrzaj> VRTNI CENTAR ISTRASJEME d.o.o. PULA, Mutilska 20, 52100 Pula</izvorni_sadrzaj>
    <derivirana_varijabla naziv="DomainObject.Predmet.ProtustrankaFormatedWithAdress_1"> VRTNI CENTAR ISTRASJEME d.o.o. PULA, Mutilska 20, 52100 Pula</derivirana_varijabla>
  </DomainObject.Predmet.ProtustrankaFormatedWithAdress>
  <DomainObject.Predmet.ProtustrankaFormatedWithAdressOIB>
    <izvorni_sadrzaj> VRTNI CENTAR ISTRASJEME d.o.o. PULA, OIB 47354004512, Mutilska 20, 52100 Pula</izvorni_sadrzaj>
    <derivirana_varijabla naziv="DomainObject.Predmet.ProtustrankaFormatedWithAdressOIB_1"> VRTNI CENTAR ISTRASJEME d.o.o. PULA, OIB 47354004512, Mutilska 20, 52100 Pula</derivirana_varijabla>
  </DomainObject.Predmet.ProtustrankaFormatedWithAdressOIB>
  <DomainObject.Predmet.ProtustrankaWithAdress>
    <izvorni_sadrzaj>VRTNI CENTAR ISTRASJEME d.o.o. PULA Mutilska 20, 52100 Pula</izvorni_sadrzaj>
    <derivirana_varijabla naziv="DomainObject.Predmet.ProtustrankaWithAdress_1">VRTNI CENTAR ISTRASJEME d.o.o. PULA Mutilska 20, 52100 Pula</derivirana_varijabla>
  </DomainObject.Predmet.ProtustrankaWithAdress>
  <DomainObject.Predmet.ProtustrankaWithAdressOIB>
    <izvorni_sadrzaj>VRTNI CENTAR ISTRASJEME d.o.o. PULA, OIB 47354004512, Mutilska 20, 52100 Pula</izvorni_sadrzaj>
    <derivirana_varijabla naziv="DomainObject.Predmet.ProtustrankaWithAdressOIB_1">VRTNI CENTAR ISTRASJEME d.o.o. PULA, OIB 47354004512, Mutilska 20, 52100 Pula</derivirana_varijabla>
  </DomainObject.Predmet.ProtustrankaWithAdressOIB>
  <DomainObject.Predmet.ProtustrankaNazivFormated>
    <izvorni_sadrzaj>VRTNI CENTAR ISTRASJEME d.o.o. PULA</izvorni_sadrzaj>
    <derivirana_varijabla naziv="DomainObject.Predmet.ProtustrankaNazivFormated_1">VRTNI CENTAR ISTRASJEME d.o.o. PULA</derivirana_varijabla>
  </DomainObject.Predmet.ProtustrankaNazivFormated>
  <DomainObject.Predmet.ProtustrankaNazivFormatedOIB>
    <izvorni_sadrzaj>VRTNI CENTAR ISTRASJEME d.o.o. PULA, OIB 47354004512</izvorni_sadrzaj>
    <derivirana_varijabla naziv="DomainObject.Predmet.ProtustrankaNazivFormatedOIB_1">VRTNI CENTAR ISTRASJEME d.o.o. PULA, OIB 47354004512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VRTNI CENTAR ISTRASJEME d.o.o. PULA</izvorni_sadrzaj>
    <derivirana_varijabla naziv="DomainObject.Predmet.StrankaFormated_1">  VRTNI CENTAR ISTRASJEME d.o.o. PULA</derivirana_varijabla>
  </DomainObject.Predmet.StrankaFormated>
  <DomainObject.Predmet.StrankaFormatedOIB>
    <izvorni_sadrzaj>  VRTNI CENTAR ISTRASJEME d.o.o. PULA, OIB 47354004512</izvorni_sadrzaj>
    <derivirana_varijabla naziv="DomainObject.Predmet.StrankaFormatedOIB_1">  VRTNI CENTAR ISTRASJEME d.o.o. PULA, OIB 47354004512</derivirana_varijabla>
  </DomainObject.Predmet.StrankaFormatedOIB>
  <DomainObject.Predmet.StrankaFormatedWithAdress>
    <izvorni_sadrzaj> VRTNI CENTAR ISTRASJEME d.o.o. PULA, Mutilska 20, 52100 Pula</izvorni_sadrzaj>
    <derivirana_varijabla naziv="DomainObject.Predmet.StrankaFormatedWithAdress_1"> VRTNI CENTAR ISTRASJEME d.o.o. PULA, Mutilska 20, 52100 Pula</derivirana_varijabla>
  </DomainObject.Predmet.StrankaFormatedWithAdress>
  <DomainObject.Predmet.StrankaFormatedWithAdressOIB>
    <izvorni_sadrzaj> VRTNI CENTAR ISTRASJEME d.o.o. PULA, OIB 47354004512, Mutilska 20, 52100 Pula</izvorni_sadrzaj>
    <derivirana_varijabla naziv="DomainObject.Predmet.StrankaFormatedWithAdressOIB_1"> VRTNI CENTAR ISTRASJEME d.o.o. PULA, OIB 47354004512, Mutilska 20, 52100 Pula</derivirana_varijabla>
  </DomainObject.Predmet.StrankaFormatedWithAdressOIB>
  <DomainObject.Predmet.StrankaWithAdress>
    <izvorni_sadrzaj>VRTNI CENTAR ISTRASJEME d.o.o. PULA Mutilska 20,52100 Pula</izvorni_sadrzaj>
    <derivirana_varijabla naziv="DomainObject.Predmet.StrankaWithAdress_1">VRTNI CENTAR ISTRASJEME d.o.o. PULA Mutilska 20,52100 Pula</derivirana_varijabla>
  </DomainObject.Predmet.StrankaWithAdress>
  <DomainObject.Predmet.StrankaWithAdressOIB>
    <izvorni_sadrzaj>VRTNI CENTAR ISTRASJEME d.o.o. PULA, OIB 47354004512, Mutilska 20,52100 Pula</izvorni_sadrzaj>
    <derivirana_varijabla naziv="DomainObject.Predmet.StrankaWithAdressOIB_1">VRTNI CENTAR ISTRASJEME d.o.o. PULA, OIB 47354004512, Mutilska 20,52100 Pula</derivirana_varijabla>
  </DomainObject.Predmet.StrankaWithAdressOIB>
  <DomainObject.Predmet.StrankaNazivFormated>
    <izvorni_sadrzaj>VRTNI CENTAR ISTRASJEME d.o.o. PULA</izvorni_sadrzaj>
    <derivirana_varijabla naziv="DomainObject.Predmet.StrankaNazivFormated_1">VRTNI CENTAR ISTRASJEME d.o.o. PULA</derivirana_varijabla>
  </DomainObject.Predmet.StrankaNazivFormated>
  <DomainObject.Predmet.StrankaNazivFormatedOIB>
    <izvorni_sadrzaj>VRTNI CENTAR ISTRASJEME d.o.o. PULA, OIB 47354004512</izvorni_sadrzaj>
    <derivirana_varijabla naziv="DomainObject.Predmet.StrankaNazivFormatedOIB_1">VRTNI CENTAR ISTRASJEME d.o.o. PULA, OIB 47354004512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VRTNI CENTAR ISTRASJEME d.o.o. PULA</item>
    </izvorni_sadrzaj>
    <derivirana_varijabla naziv="DomainObject.Predmet.StrankaListFormated_1">
      <item>VRTNI CENTAR ISTRASJEME d.o.o. PULA</item>
    </derivirana_varijabla>
  </DomainObject.Predmet.StrankaListFormated>
  <DomainObject.Predmet.StrankaListFormatedOIB>
    <izvorni_sadrzaj>
      <item>VRTNI CENTAR ISTRASJEME d.o.o. PULA, OIB 47354004512</item>
    </izvorni_sadrzaj>
    <derivirana_varijabla naziv="DomainObject.Predmet.StrankaListFormatedOIB_1">
      <item>VRTNI CENTAR ISTRASJEME d.o.o. PULA, OIB 47354004512</item>
    </derivirana_varijabla>
  </DomainObject.Predmet.StrankaListFormatedOIB>
  <DomainObject.Predmet.StrankaListFormatedWithAdress>
    <izvorni_sadrzaj>
      <item>VRTNI CENTAR ISTRASJEME d.o.o. PULA, Mutilska 20, 52100 Pula</item>
    </izvorni_sadrzaj>
    <derivirana_varijabla naziv="DomainObject.Predmet.StrankaListFormatedWithAdress_1">
      <item>VRTNI CENTAR ISTRASJEME d.o.o. PULA, Mutilska 20, 52100 Pula</item>
    </derivirana_varijabla>
  </DomainObject.Predmet.StrankaListFormatedWithAdress>
  <DomainObject.Predmet.StrankaListFormatedWithAdressOIB>
    <izvorni_sadrzaj>
      <item>VRTNI CENTAR ISTRASJEME d.o.o. PULA, OIB 47354004512, Mutilska 20, 52100 Pula</item>
    </izvorni_sadrzaj>
    <derivirana_varijabla naziv="DomainObject.Predmet.StrankaListFormatedWithAdressOIB_1">
      <item>VRTNI CENTAR ISTRASJEME d.o.o. PULA, OIB 47354004512, Mutilska 20, 52100 Pula</item>
    </derivirana_varijabla>
  </DomainObject.Predmet.StrankaListFormatedWithAdressOIB>
  <DomainObject.Predmet.StrankaListNazivFormated>
    <izvorni_sadrzaj>
      <item>VRTNI CENTAR ISTRASJEME d.o.o. PULA</item>
    </izvorni_sadrzaj>
    <derivirana_varijabla naziv="DomainObject.Predmet.StrankaListNazivFormated_1">
      <item>VRTNI CENTAR ISTRASJEME d.o.o. PULA</item>
    </derivirana_varijabla>
  </DomainObject.Predmet.StrankaListNazivFormated>
  <DomainObject.Predmet.StrankaListNazivFormatedOIB>
    <izvorni_sadrzaj>
      <item>VRTNI CENTAR ISTRASJEME d.o.o. PULA, OIB 47354004512</item>
    </izvorni_sadrzaj>
    <derivirana_varijabla naziv="DomainObject.Predmet.StrankaListNazivFormatedOIB_1">
      <item>VRTNI CENTAR ISTRASJEME d.o.o. PULA, OIB 47354004512</item>
    </derivirana_varijabla>
  </DomainObject.Predmet.StrankaListNazivFormatedOIB>
  <DomainObject.Predmet.ProtuStrankaListFormated>
    <izvorni_sadrzaj>
      <item>VRTNI CENTAR ISTRASJEME d.o.o. PULA</item>
    </izvorni_sadrzaj>
    <derivirana_varijabla naziv="DomainObject.Predmet.ProtuStrankaListFormated_1">
      <item>VRTNI CENTAR ISTRASJEME d.o.o. PULA</item>
    </derivirana_varijabla>
  </DomainObject.Predmet.ProtuStrankaListFormated>
  <DomainObject.Predmet.ProtuStrankaListFormatedOIB>
    <izvorni_sadrzaj>
      <item>VRTNI CENTAR ISTRASJEME d.o.o. PULA, OIB 47354004512</item>
    </izvorni_sadrzaj>
    <derivirana_varijabla naziv="DomainObject.Predmet.ProtuStrankaListFormatedOIB_1">
      <item>VRTNI CENTAR ISTRASJEME d.o.o. PULA, OIB 47354004512</item>
    </derivirana_varijabla>
  </DomainObject.Predmet.ProtuStrankaListFormatedOIB>
  <DomainObject.Predmet.ProtuStrankaListFormatedWithAdress>
    <izvorni_sadrzaj>
      <item>VRTNI CENTAR ISTRASJEME d.o.o. PULA, Mutilska 20, 52100 Pula</item>
    </izvorni_sadrzaj>
    <derivirana_varijabla naziv="DomainObject.Predmet.ProtuStrankaListFormatedWithAdress_1">
      <item>VRTNI CENTAR ISTRASJEME d.o.o. PULA, Mutilska 20, 52100 Pula</item>
    </derivirana_varijabla>
  </DomainObject.Predmet.ProtuStrankaListFormatedWithAdress>
  <DomainObject.Predmet.ProtuStrankaListFormatedWithAdressOIB>
    <izvorni_sadrzaj>
      <item>VRTNI CENTAR ISTRASJEME d.o.o. PULA, OIB 47354004512, Mutilska 20, 52100 Pula</item>
    </izvorni_sadrzaj>
    <derivirana_varijabla naziv="DomainObject.Predmet.ProtuStrankaListFormatedWithAdressOIB_1">
      <item>VRTNI CENTAR ISTRASJEME d.o.o. PULA, OIB 47354004512, Mutilska 20, 52100 Pula</item>
    </derivirana_varijabla>
  </DomainObject.Predmet.ProtuStrankaListFormatedWithAdressOIB>
  <DomainObject.Predmet.ProtuStrankaListNazivFormated>
    <izvorni_sadrzaj>
      <item>VRTNI CENTAR ISTRASJEME d.o.o. PULA</item>
    </izvorni_sadrzaj>
    <derivirana_varijabla naziv="DomainObject.Predmet.ProtuStrankaListNazivFormated_1">
      <item>VRTNI CENTAR ISTRASJEME d.o.o. PULA</item>
    </derivirana_varijabla>
  </DomainObject.Predmet.ProtuStrankaListNazivFormated>
  <DomainObject.Predmet.ProtuStrankaListNazivFormatedOIB>
    <izvorni_sadrzaj>
      <item>VRTNI CENTAR ISTRASJEME d.o.o. PULA, OIB 47354004512</item>
    </izvorni_sadrzaj>
    <derivirana_varijabla naziv="DomainObject.Predmet.ProtuStrankaListNazivFormatedOIB_1">
      <item>VRTNI CENTAR ISTRASJEME d.o.o. PULA, OIB 47354004512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VRTNI CENTAR ISTRASJEME d.o.o. PULA</izvorni_sadrzaj>
    <derivirana_varijabla naziv="DomainObject.Predmet.StrankaIDrugi_1">VRTNI CENTAR ISTRASJEME d.o.o. PULA</derivirana_varijabla>
  </DomainObject.Predmet.StrankaIDrugi>
  <DomainObject.Predmet.ProtustrankaIDrugi>
    <izvorni_sadrzaj>VRTNI CENTAR ISTRASJEME d.o.o. PULA</izvorni_sadrzaj>
    <derivirana_varijabla naziv="DomainObject.Predmet.ProtustrankaIDrugi_1">VRTNI CENTAR ISTRASJEME d.o.o. PULA</derivirana_varijabla>
  </DomainObject.Predmet.ProtustrankaIDrugi>
  <DomainObject.Predmet.StrankaIDrugiAdressOIB>
    <izvorni_sadrzaj>VRTNI CENTAR ISTRASJEME d.o.o. PULA, OIB 47354004512, Mutilska 20, 52100 Pula</izvorni_sadrzaj>
    <derivirana_varijabla naziv="DomainObject.Predmet.StrankaIDrugiAdressOIB_1">VRTNI CENTAR ISTRASJEME d.o.o. PULA, OIB 47354004512, Mutilska 20, 52100 Pula</derivirana_varijabla>
  </DomainObject.Predmet.StrankaIDrugiAdressOIB>
  <DomainObject.Predmet.ProtustrankaIDrugiAdressOIB>
    <izvorni_sadrzaj>VRTNI CENTAR ISTRASJEME d.o.o. PULA, OIB 47354004512, Mutilska 20, 52100 Pula</izvorni_sadrzaj>
    <derivirana_varijabla naziv="DomainObject.Predmet.ProtustrankaIDrugiAdressOIB_1">VRTNI CENTAR ISTRASJEME d.o.o. PULA, OIB 47354004512,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VRTNI CENTAR ISTRASJEME d.o.o. PULA</item>
      <item>VRTNI CENTAR ISTRASJEME d.o.o. PULA</item>
    </izvorni_sadrzaj>
    <derivirana_varijabla naziv="DomainObject.Predmet.SudioniciListNaziv_1">
      <item>VRTNI CENTAR ISTRASJEME d.o.o. PULA</item>
      <item>VRTNI CENTAR ISTRASJEME d.o.o. PULA</item>
    </derivirana_varijabla>
  </DomainObject.Predmet.SudioniciListNaziv>
  <DomainObject.Predmet.SudioniciListAdressOIB>
    <izvorni_sadrzaj>
      <item>VRTNI CENTAR ISTRASJEME d.o.o. PULA, OIB 47354004512, Mutilska 20,52100 Pula</item>
      <item>VRTNI CENTAR ISTRASJEME d.o.o. PULA, OIB 47354004512, Mutilska 20,52100 Pula</item>
    </izvorni_sadrzaj>
    <derivirana_varijabla naziv="DomainObject.Predmet.SudioniciListAdressOIB_1">
      <item>VRTNI CENTAR ISTRASJEME d.o.o. PULA, OIB 47354004512, Mutilska 20,52100 Pula</item>
      <item>VRTNI CENTAR ISTRASJEME d.o.o. PULA, OIB 47354004512,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47354004512</item>
      <item>, OIB 47354004512</item>
    </izvorni_sadrzaj>
    <derivirana_varijabla naziv="DomainObject.Predmet.SudioniciListNazivOIB_1">
      <item>, OIB 47354004512</item>
      <item>, OIB 47354004512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2706</properties:Characters>
  <properties:Lines>84</properties:Lines>
  <properties:Paragraphs>32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2015-10-14T11:13:00Z</dcterms:created>
  <dc:creator>Jasmina Matika</dc:creator>
  <cp:lastModifiedBy>Jasmina Matika</cp:lastModifiedBy>
  <cp:lastPrinted>2015-10-15T07:30:00Z</cp:lastPrinted>
  <dcterms:modified xmlns:xsi="http://www.w3.org/2001/XMLSchema-instance" xsi:type="dcterms:W3CDTF">2015-10-15T08:05:00Z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