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d6a0" w14:paraId="ae2d6a0" w:rsidRDefault="00350E93" w:rsidP="00350E93" w:rsidR="00350E93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350E93" w:rsidR="00350E93" w:rsidRPr="00371081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350E93" w:rsidP="00350E93" w:rsidR="00350E93">
      <w:pPr>
        <w:rPr>
          <w:b/>
        </w:rPr>
      </w:pPr>
    </w:p>
    <w:p w:rsidRDefault="00350E93" w:rsidP="00350E93" w:rsidR="00350E93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9650BF" w:rsidRPr="009650BF">
        <w:rPr>
          <w:b/>
          <w:sz w:val="24"/>
        </w:rPr>
        <w:t>ULAR d.o.o., Beli Manastir, Trg slobode 34, OIB: 69811533066, MBS: 030102756</w:t>
      </w:r>
      <w:r w:rsidRPr="00371081">
        <w:rPr>
          <w:sz w:val="24"/>
        </w:rPr>
        <w:t xml:space="preserve">, dana </w:t>
      </w:r>
      <w:r>
        <w:rPr>
          <w:sz w:val="24"/>
        </w:rPr>
        <w:t>2</w:t>
      </w:r>
      <w:r w:rsidR="009650BF">
        <w:rPr>
          <w:sz w:val="24"/>
        </w:rPr>
        <w:t>7</w:t>
      </w:r>
      <w:r>
        <w:rPr>
          <w:sz w:val="24"/>
        </w:rPr>
        <w:t>. lipnja</w:t>
      </w:r>
      <w:r w:rsidRPr="00371081">
        <w:rPr>
          <w:sz w:val="24"/>
        </w:rPr>
        <w:t xml:space="preserve"> 2016. g.,  </w:t>
      </w:r>
    </w:p>
    <w:p w:rsidRDefault="00350E93" w:rsidP="00350E93" w:rsidR="00350E93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350E93" w:rsidP="00350E93" w:rsidR="00350E93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BB19C1" w:rsidRPr="00BB19C1">
        <w:t>Nikolina Kvesić, OIB: 70879143944,</w:t>
      </w:r>
      <w:r w:rsidR="00BB19C1">
        <w:t xml:space="preserve"> Beli Manastir, Trg slobode 29a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E56DAC" w:rsidRPr="00E56DAC">
        <w:rPr>
          <w:b/>
        </w:rPr>
        <w:t>ULAR d.o.o., Beli Manastir, Trg slobode 34, OIB: 69811533066, MBS: 030102756</w:t>
      </w:r>
      <w:r>
        <w:rPr>
          <w:b/>
        </w:rPr>
        <w:t xml:space="preserve">, </w:t>
      </w:r>
      <w:r>
        <w:t xml:space="preserve">te dodatni iznos predujma u iznosu od </w:t>
      </w:r>
      <w:r w:rsidR="00E56DAC">
        <w:rPr>
          <w:b/>
        </w:rPr>
        <w:t>5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251117">
        <w:rPr>
          <w:b/>
        </w:rPr>
        <w:t>827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251117" w:rsidRPr="00251117">
        <w:t>Nikolina Kvesić, Beli Manastir, Trg slobode 29a,</w:t>
      </w:r>
      <w:r w:rsidR="00251117">
        <w:t xml:space="preserve"> </w:t>
      </w:r>
      <w:r>
        <w:t>ne plati iznos iz točke 1 ovoga zaključka u propisanom roku na odgovarajući način primijenit će se pravila o prisilnoj naplati novčane kazne u parničnom postupku (čl. 113. st. 2. Stečajnog zakona – NN 71/15).</w:t>
      </w: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</w:t>
      </w:r>
      <w:r w:rsidR="00251117">
        <w:rPr>
          <w:sz w:val="24"/>
        </w:rPr>
        <w:t>7</w:t>
      </w:r>
      <w:r>
        <w:rPr>
          <w:sz w:val="24"/>
        </w:rPr>
        <w:t>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="00EA2E9B" w:rsidRPr="00251117">
        <w:t>Nikolina Kvesić, Beli Manastir, Trg slobode 29a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>kal. 2</w:t>
      </w:r>
      <w:r w:rsidR="00EA2E9B">
        <w:t>7</w:t>
      </w:r>
      <w:r>
        <w:t>/7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397" w:rsidR="00267397">
      <w:r>
        <w:separator/>
      </w:r>
    </w:p>
  </w:endnote>
  <w:endnote w:id="0" w:type="continuationSeparator">
    <w:p w:rsidRDefault="00267397" w:rsidR="00267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397" w:rsidR="00267397">
      <w:r>
        <w:separator/>
      </w:r>
    </w:p>
  </w:footnote>
  <w:footnote w:id="0" w:type="continuationSeparator">
    <w:p w:rsidRDefault="00267397" w:rsidR="00267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5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650BF" w:rsidR="009650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650BF">
      <w:t>6 St-827/16-6</w:t>
    </w:r>
  </w:p>
  <w:p w:rsidRDefault="00ED2E73" w:rsidP="00ED2E73" w:rsidR="00ED2E73">
    <w:pPr>
      <w:jc w:val="right"/>
    </w:pP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650BF">
      <w:t>827</w:t>
    </w:r>
    <w:r w:rsidR="00B74FDD">
      <w:t>/</w:t>
    </w:r>
    <w:r w:rsidR="00294A49">
      <w:t>1</w:t>
    </w:r>
    <w:r w:rsidR="00057C3F">
      <w:t>6</w:t>
    </w:r>
    <w:r w:rsidR="00294A49">
      <w:t>-</w:t>
    </w:r>
    <w:r w:rsidR="009650BF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56A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1117"/>
    <w:rsid w:val="00252A61"/>
    <w:rsid w:val="00254466"/>
    <w:rsid w:val="00257E9B"/>
    <w:rsid w:val="00260815"/>
    <w:rsid w:val="0026217E"/>
    <w:rsid w:val="00262A35"/>
    <w:rsid w:val="00262F86"/>
    <w:rsid w:val="00267397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0BF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19C1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6DAC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2E9B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50B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5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C55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55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5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5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50B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5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C55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55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5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5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ULAR d.o.o. za trgovinu, usluge i ugostiteljstvo</izvorni_sadrzaj>
    <derivirana_varijabla naziv="DomainObject.Predmet.ProtustrankaFormated_1">  ULAR d.o.o. za trgovinu, usluge i ugostiteljstvo</derivirana_varijabla>
  </DomainObject.Predmet.ProtustrankaFormated>
  <DomainObject.Predmet.ProtustrankaFormatedOIB>
    <izvorni_sadrzaj>  ULAR d.o.o. za trgovinu, usluge i ugostiteljstvo, OIB 69811533066</izvorni_sadrzaj>
    <derivirana_varijabla naziv="DomainObject.Predmet.ProtustrankaFormatedOIB_1">  ULAR d.o.o. za trgovinu, usluge i ugostiteljstvo, OIB 69811533066</derivirana_varijabla>
  </DomainObject.Predmet.ProtustrankaFormatedOIB>
  <DomainObject.Predmet.ProtustrankaFormatedWithAdress>
    <izvorni_sadrzaj> ULAR d.o.o. za trgovinu, usluge i ugostiteljstvo, Trg slobode 34, 31300 Beli Manastir</izvorni_sadrzaj>
    <derivirana_varijabla naziv="DomainObject.Predmet.ProtustrankaFormatedWithAdress_1"> ULAR d.o.o. za trgovinu, usluge i ugostiteljstvo, Trg slobode 34, 31300 Beli Manastir</derivirana_varijabla>
  </DomainObject.Predmet.ProtustrankaFormatedWithAdress>
  <DomainObject.Predmet.ProtustrankaFormatedWithAdressOIB>
    <izvorni_sadrzaj> ULAR d.o.o. za trgovinu, usluge i ugostiteljstvo, OIB 69811533066, Trg slobode 34, 31300 Beli Manastir</izvorni_sadrzaj>
    <derivirana_varijabla naziv="DomainObject.Predmet.ProtustrankaFormatedWithAdressOIB_1"> ULAR d.o.o. za trgovinu, usluge i ugostiteljstvo, OIB 69811533066, Trg slobode 34, 31300 Beli Manastir</derivirana_varijabla>
  </DomainObject.Predmet.ProtustrankaFormatedWithAdressOIB>
  <DomainObject.Predmet.ProtustrankaWithAdress>
    <izvorni_sadrzaj>ULAR d.o.o. za trgovinu, usluge i ugostiteljstvo Trg slobode 34, 31300 Beli Manastir</izvorni_sadrzaj>
    <derivirana_varijabla naziv="DomainObject.Predmet.ProtustrankaWithAdress_1">ULAR d.o.o. za trgovinu, usluge i ugostiteljstvo Trg slobode 34, 31300 Beli Manastir</derivirana_varijabla>
  </DomainObject.Predmet.ProtustrankaWithAdress>
  <DomainObject.Predmet.ProtustrankaWithAdressOIB>
    <izvorni_sadrzaj>ULAR d.o.o. za trgovinu, usluge i ugostiteljstvo, OIB 69811533066, Trg slobode 34, 31300 Beli Manastir</izvorni_sadrzaj>
    <derivirana_varijabla naziv="DomainObject.Predmet.ProtustrankaWithAdressOIB_1">ULAR d.o.o. za trgovinu, usluge i ugostiteljstvo, OIB 69811533066, Trg slobode 34, 31300 Beli Manastir</derivirana_varijabla>
  </DomainObject.Predmet.ProtustrankaWithAdressOIB>
  <DomainObject.Predmet.ProtustrankaNazivFormated>
    <izvorni_sadrzaj>ULAR d.o.o. za trgovinu, usluge i ugostiteljstvo</izvorni_sadrzaj>
    <derivirana_varijabla naziv="DomainObject.Predmet.ProtustrankaNazivFormated_1">ULAR d.o.o. za trgovinu, usluge i ugostiteljstvo</derivirana_varijabla>
  </DomainObject.Predmet.ProtustrankaNazivFormated>
  <DomainObject.Predmet.ProtustrankaNazivFormatedOIB>
    <izvorni_sadrzaj>ULAR d.o.o. za trgovinu, usluge i ugostiteljstvo, OIB 69811533066</izvorni_sadrzaj>
    <derivirana_varijabla naziv="DomainObject.Predmet.ProtustrankaNazivFormatedOIB_1">ULAR d.o.o. za trgovinu, usluge i ugostiteljstvo, OIB 69811533066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ULAR d.o.o. za trgovinu, usluge i ugostiteljstvo</item>
    </izvorni_sadrzaj>
    <derivirana_varijabla naziv="DomainObject.Predmet.ProtuStrankaListFormated_1">
      <item>ULAR d.o.o. za trgovinu, usluge i ugostiteljstvo</item>
    </derivirana_varijabla>
  </DomainObject.Predmet.ProtuStrankaListFormated>
  <DomainObject.Predmet.ProtuStrankaListFormatedOIB>
    <izvorni_sadrzaj>
      <item>ULAR d.o.o. za trgovinu, usluge i ugostiteljstvo, OIB 69811533066</item>
    </izvorni_sadrzaj>
    <derivirana_varijabla naziv="DomainObject.Predmet.ProtuStrankaListFormatedOIB_1">
      <item>ULAR d.o.o. za trgovinu, usluge i ugostiteljstvo, OIB 69811533066</item>
    </derivirana_varijabla>
  </DomainObject.Predmet.ProtuStrankaListFormatedOIB>
  <DomainObject.Predmet.ProtuStrankaListFormatedWithAdress>
    <izvorni_sadrzaj>
      <item>ULAR d.o.o. za trgovinu, usluge i ugostiteljstvo, Trg slobode 34, 31300 Beli Manastir</item>
    </izvorni_sadrzaj>
    <derivirana_varijabla naziv="DomainObject.Predmet.ProtuStrankaListFormatedWithAdress_1">
      <item>ULAR d.o.o. za trgovinu, usluge i ugostiteljstvo, Trg slobode 34, 31300 Beli Manastir</item>
    </derivirana_varijabla>
  </DomainObject.Predmet.ProtuStrankaListFormatedWithAdress>
  <DomainObject.Predmet.ProtuStrankaListFormatedWithAdressOIB>
    <izvorni_sadrzaj>
      <item>ULAR d.o.o. za trgovinu, usluge i ugostiteljstvo, OIB 69811533066, Trg slobode 34, 31300 Beli Manastir</item>
    </izvorni_sadrzaj>
    <derivirana_varijabla naziv="DomainObject.Predmet.ProtuStrankaListFormatedWithAdressOIB_1">
      <item>ULAR d.o.o. za trgovinu, usluge i ugostiteljstvo, OIB 69811533066, Trg slobode 34, 31300 Beli Manastir</item>
    </derivirana_varijabla>
  </DomainObject.Predmet.ProtuStrankaListFormatedWithAdressOIB>
  <DomainObject.Predmet.ProtuStrankaListNazivFormated>
    <izvorni_sadrzaj>
      <item>ULAR d.o.o. za trgovinu, usluge i ugostiteljstvo</item>
    </izvorni_sadrzaj>
    <derivirana_varijabla naziv="DomainObject.Predmet.ProtuStrankaListNazivFormated_1">
      <item>ULAR d.o.o. za trgovinu, usluge i ugostiteljstvo</item>
    </derivirana_varijabla>
  </DomainObject.Predmet.ProtuStrankaListNazivFormated>
  <DomainObject.Predmet.ProtuStrankaListNazivFormatedOIB>
    <izvorni_sadrzaj>
      <item>ULAR d.o.o. za trgovinu, usluge i ugostiteljstvo, OIB 69811533066</item>
    </izvorni_sadrzaj>
    <derivirana_varijabla naziv="DomainObject.Predmet.ProtuStrankaListNazivFormatedOIB_1">
      <item>ULAR d.o.o. za trgovinu, usluge i ugostiteljstvo, OIB 69811533066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ULAR d.o.o. za trgovinu, usluge i ugostiteljstvo</izvorni_sadrzaj>
    <derivirana_varijabla naziv="DomainObject.Predmet.ProtustrankaIDrugi_1">ULAR d.o.o. za trgovinu,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ULAR d.o.o. za trgovinu, usluge i ugostiteljstvo, OIB 69811533066, Trg slobode 34, 31300 Beli Manastir</izvorni_sadrzaj>
    <derivirana_varijabla naziv="DomainObject.Predmet.ProtustrankaIDrugiAdressOIB_1">ULAR d.o.o. za trgovinu, usluge i ugostiteljstvo, OIB 69811533066, Trg slobode 34,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ULAR d.o.o. za trgovinu, usluge i ugostiteljstvo</item>
    </izvorni_sadrzaj>
    <derivirana_varijabla naziv="DomainObject.Predmet.SudioniciListNaziv_1">
      <item>FINA RC OSIJEK</item>
      <item>ULAR d.o.o. za trgovinu, usluge i ugostiteljstvo</item>
    </derivirana_varijabla>
  </DomainObject.Predmet.SudioniciListNaziv>
  <DomainObject.Predmet.SudioniciListAdressOIB>
    <izvorni_sadrzaj>
      <item>FINA RC OSIJEK, OIB 85821130368</item>
      <item>ULAR d.o.o. za trgovinu, usluge i ugostiteljstvo, OIB 69811533066, Trg slobode 34,31300 Beli Manastir</item>
    </izvorni_sadrzaj>
    <derivirana_varijabla naziv="DomainObject.Predmet.SudioniciListAdressOIB_1">
      <item>FINA RC OSIJEK, OIB 85821130368</item>
      <item>ULAR d.o.o. za trgovinu, usluge i ugostiteljstvo, OIB 69811533066, Trg slobode 34,31300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69811533066</item>
    </izvorni_sadrzaj>
    <derivirana_varijabla naziv="DomainObject.Predmet.SudioniciListNazivOIB_1">
      <item>, OIB 85821130368</item>
      <item>, OIB 69811533066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D50D4-6042-4465-90AF-FCE45C30F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1418</properties:Characters>
  <properties:Lines>79</properties:Lines>
  <properties:Paragraphs>17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2016-06-27T08:45:00Z</dcterms:modified>
  <cp:revision>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