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56f77" w14:paraId="5b56f77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3319AB">
        <w:t>9106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3319AB">
        <w:t>9106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36367E">
        <w:t>30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4A0327">
        <w:t>GRAFILINE</w:t>
      </w:r>
      <w:proofErr w:type="spellEnd"/>
      <w:r w:rsidR="004A0327">
        <w:t xml:space="preserve"> TRGOVINA d.o.o. za grafičko-tiskarsku djelatnost i proizvodnju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4A0327">
        <w:t>92287886070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4A0327">
        <w:t>080652056</w:t>
      </w:r>
      <w:r w:rsidR="00E97927">
        <w:t xml:space="preserve">, </w:t>
      </w:r>
      <w:r w:rsidR="006F1B41">
        <w:t xml:space="preserve">iz </w:t>
      </w:r>
      <w:r w:rsidR="004A0327">
        <w:t xml:space="preserve">Zagreba, </w:t>
      </w:r>
      <w:proofErr w:type="spellStart"/>
      <w:r w:rsidR="004A0327">
        <w:t>Puljska</w:t>
      </w:r>
      <w:proofErr w:type="spellEnd"/>
      <w:r w:rsidR="004A0327">
        <w:t xml:space="preserve"> 1</w:t>
      </w:r>
      <w:r w:rsidR="006F1B41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4A0327">
        <w:t>173.556,21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36367E">
        <w:t>30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7F7EEE" w:rsidP="007F7EEE" w:rsidR="007F7EEE">
      <w:r>
        <w:t>DNA:</w:t>
      </w:r>
    </w:p>
    <w:p w:rsidRDefault="007F7EEE" w:rsidP="007F7EEE" w:rsidR="007F7EEE">
      <w:r>
        <w:t>e- oglasna ploča 45 dana</w:t>
      </w:r>
    </w:p>
    <w:p w:rsidRDefault="00CC21A3" w:rsidP="007F7EEE" w:rsidR="00CC21A3">
      <w:pPr>
        <w:ind w:left="720"/>
      </w:pPr>
    </w:p>
    <w:sectPr w:rsidSect="00ED6AA8" w:rsidR="00CC21A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21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3085"/>
    <w:rsid w:val="0008088F"/>
    <w:rsid w:val="00093CE4"/>
    <w:rsid w:val="000A4654"/>
    <w:rsid w:val="00114EAD"/>
    <w:rsid w:val="00137A19"/>
    <w:rsid w:val="001515AB"/>
    <w:rsid w:val="00152AF7"/>
    <w:rsid w:val="00185571"/>
    <w:rsid w:val="0018595E"/>
    <w:rsid w:val="00186CAA"/>
    <w:rsid w:val="001A69B6"/>
    <w:rsid w:val="001B0A22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B548B"/>
    <w:rsid w:val="002D2CFB"/>
    <w:rsid w:val="00325398"/>
    <w:rsid w:val="003319AB"/>
    <w:rsid w:val="003400C4"/>
    <w:rsid w:val="00344F52"/>
    <w:rsid w:val="00356513"/>
    <w:rsid w:val="0036367E"/>
    <w:rsid w:val="00373D88"/>
    <w:rsid w:val="003773BB"/>
    <w:rsid w:val="0038246E"/>
    <w:rsid w:val="003C6520"/>
    <w:rsid w:val="003D35F9"/>
    <w:rsid w:val="003D43B6"/>
    <w:rsid w:val="003E18B1"/>
    <w:rsid w:val="003E3A15"/>
    <w:rsid w:val="00413F4C"/>
    <w:rsid w:val="004213F7"/>
    <w:rsid w:val="004538DA"/>
    <w:rsid w:val="004A02AA"/>
    <w:rsid w:val="004A0327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0207E"/>
    <w:rsid w:val="00627F6A"/>
    <w:rsid w:val="00657B8E"/>
    <w:rsid w:val="00694004"/>
    <w:rsid w:val="006D2964"/>
    <w:rsid w:val="006E67AE"/>
    <w:rsid w:val="006F1B41"/>
    <w:rsid w:val="00700358"/>
    <w:rsid w:val="00793F15"/>
    <w:rsid w:val="007A44C1"/>
    <w:rsid w:val="007B5AFD"/>
    <w:rsid w:val="007D5A5D"/>
    <w:rsid w:val="007D78D8"/>
    <w:rsid w:val="007F7EEE"/>
    <w:rsid w:val="008155EE"/>
    <w:rsid w:val="0082560B"/>
    <w:rsid w:val="008322EC"/>
    <w:rsid w:val="008511AA"/>
    <w:rsid w:val="00851B15"/>
    <w:rsid w:val="008613BD"/>
    <w:rsid w:val="00863025"/>
    <w:rsid w:val="00871F01"/>
    <w:rsid w:val="00873F63"/>
    <w:rsid w:val="008A3EF4"/>
    <w:rsid w:val="008E3151"/>
    <w:rsid w:val="009000A7"/>
    <w:rsid w:val="00920CA0"/>
    <w:rsid w:val="009419D8"/>
    <w:rsid w:val="009B7151"/>
    <w:rsid w:val="009D3611"/>
    <w:rsid w:val="009D51A6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71E9E"/>
    <w:rsid w:val="00C72FC2"/>
    <w:rsid w:val="00C836B9"/>
    <w:rsid w:val="00C958E9"/>
    <w:rsid w:val="00CC21A3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A2F43"/>
    <w:rsid w:val="00DB40AC"/>
    <w:rsid w:val="00DB51B1"/>
    <w:rsid w:val="00DC7872"/>
    <w:rsid w:val="00E22A5D"/>
    <w:rsid w:val="00E4590B"/>
    <w:rsid w:val="00E878CC"/>
    <w:rsid w:val="00E97927"/>
    <w:rsid w:val="00EC3302"/>
    <w:rsid w:val="00ED0790"/>
    <w:rsid w:val="00ED6AA8"/>
    <w:rsid w:val="00F034D3"/>
    <w:rsid w:val="00F47C80"/>
    <w:rsid w:val="00FD78CF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8018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39796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436831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795936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39327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741243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97148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3097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2126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8952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210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696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418852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43819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702150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48554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796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2120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5495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620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5674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5277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080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St-9106/2015-2</izvorni_sadrzaj>
    <derivirana_varijabla naziv="DomainObject.Oznaka_1">St-9106/2015-2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9106</izvorni_sadrzaj>
    <derivirana_varijabla naziv="DomainObject.Predmet.Broj_1">9106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St-9106/2015</izvorni_sadrzaj>
    <derivirana_varijabla naziv="DomainObject.Predmet.OznakaBroj_1">St-9106/2015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GRAFILINE TRGOVINA d.o.o.</izvorni_sadrzaj>
    <derivirana_varijabla naziv="DomainObject.Predmet.ProtustrankaFormated_1">  GRAFILINE TRGOVINA d.o.o.</derivirana_varijabla>
  </DomainObject.Predmet.ProtustrankaFormated>
  <DomainObject.Predmet.ProtustrankaFormatedOIB>
    <izvorni_sadrzaj>  GRAFILINE TRGOVINA d.o.o., OIB 92287886070</izvorni_sadrzaj>
    <derivirana_varijabla naziv="DomainObject.Predmet.ProtustrankaFormatedOIB_1">  GRAFILINE TRGOVINA d.o.o., OIB 92287886070</derivirana_varijabla>
  </DomainObject.Predmet.ProtustrankaFormatedOIB>
  <DomainObject.Predmet.ProtustrankaFormatedWithAdress>
    <izvorni_sadrzaj> GRAFILINE TRGOVINA d.o.o., Puljska 1, 10000 Zagreb</izvorni_sadrzaj>
    <derivirana_varijabla naziv="DomainObject.Predmet.ProtustrankaFormatedWithAdress_1"> GRAFILINE TRGOVINA d.o.o., Puljska 1, 10000 Zagreb</derivirana_varijabla>
  </DomainObject.Predmet.ProtustrankaFormatedWithAdress>
  <DomainObject.Predmet.ProtustrankaFormatedWithAdressOIB>
    <izvorni_sadrzaj> GRAFILINE TRGOVINA d.o.o., OIB 92287886070, Puljska 1, 10000 Zagreb</izvorni_sadrzaj>
    <derivirana_varijabla naziv="DomainObject.Predmet.ProtustrankaFormatedWithAdressOIB_1"> GRAFILINE TRGOVINA d.o.o., OIB 92287886070, Puljska 1, 10000 Zagreb</derivirana_varijabla>
  </DomainObject.Predmet.ProtustrankaFormatedWithAdressOIB>
  <DomainObject.Predmet.ProtustrankaWithAdress>
    <izvorni_sadrzaj>GRAFILINE TRGOVINA d.o.o. Puljska 1, 10000 Zagreb</izvorni_sadrzaj>
    <derivirana_varijabla naziv="DomainObject.Predmet.ProtustrankaWithAdress_1">GRAFILINE TRGOVINA d.o.o. Puljska 1, 10000 Zagreb</derivirana_varijabla>
  </DomainObject.Predmet.ProtustrankaWithAdress>
  <DomainObject.Predmet.ProtustrankaWithAdressOIB>
    <izvorni_sadrzaj>GRAFILINE TRGOVINA d.o.o., OIB 92287886070, Puljska 1, 10000 Zagreb</izvorni_sadrzaj>
    <derivirana_varijabla naziv="DomainObject.Predmet.ProtustrankaWithAdressOIB_1">GRAFILINE TRGOVINA d.o.o., OIB 92287886070, Puljska 1, 10000 Zagreb</derivirana_varijabla>
  </DomainObject.Predmet.ProtustrankaWithAdressOIB>
  <DomainObject.Predmet.ProtustrankaNazivFormated>
    <izvorni_sadrzaj>GRAFILINE TRGOVINA d.o.o.</izvorni_sadrzaj>
    <derivirana_varijabla naziv="DomainObject.Predmet.ProtustrankaNazivFormated_1">GRAFILINE TRGOVINA d.o.o.</derivirana_varijabla>
  </DomainObject.Predmet.ProtustrankaNazivFormated>
  <DomainObject.Predmet.ProtustrankaNazivFormatedOIB>
    <izvorni_sadrzaj>GRAFILINE TRGOVINA d.o.o., OIB 92287886070</izvorni_sadrzaj>
    <derivirana_varijabla naziv="DomainObject.Predmet.ProtustrankaNazivFormatedOIB_1">GRAFILINE TRGOVINA d.o.o., OIB 92287886070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GRAFILINE TRGOVINA d.o.o.</item>
    </izvorni_sadrzaj>
    <derivirana_varijabla naziv="DomainObject.Predmet.ProtuStrankaListFormated_1">
      <item>GRAFILINE TRGOVINA d.o.o.</item>
    </derivirana_varijabla>
  </DomainObject.Predmet.ProtuStrankaListFormated>
  <DomainObject.Predmet.ProtuStrankaListFormatedOIB>
    <izvorni_sadrzaj>
      <item>GRAFILINE TRGOVINA d.o.o., OIB 92287886070</item>
    </izvorni_sadrzaj>
    <derivirana_varijabla naziv="DomainObject.Predmet.ProtuStrankaListFormatedOIB_1">
      <item>GRAFILINE TRGOVINA d.o.o., OIB 92287886070</item>
    </derivirana_varijabla>
  </DomainObject.Predmet.ProtuStrankaListFormatedOIB>
  <DomainObject.Predmet.ProtuStrankaListFormatedWithAdress>
    <izvorni_sadrzaj>
      <item>GRAFILINE TRGOVINA d.o.o., Puljska 1, 10000 Zagreb</item>
    </izvorni_sadrzaj>
    <derivirana_varijabla naziv="DomainObject.Predmet.ProtuStrankaListFormatedWithAdress_1">
      <item>GRAFILINE TRGOVINA d.o.o., Puljska 1, 10000 Zagreb</item>
    </derivirana_varijabla>
  </DomainObject.Predmet.ProtuStrankaListFormatedWithAdress>
  <DomainObject.Predmet.ProtuStrankaListFormatedWithAdressOIB>
    <izvorni_sadrzaj>
      <item>GRAFILINE TRGOVINA d.o.o., OIB 92287886070, Puljska 1, 10000 Zagreb</item>
    </izvorni_sadrzaj>
    <derivirana_varijabla naziv="DomainObject.Predmet.ProtuStrankaListFormatedWithAdressOIB_1">
      <item>GRAFILINE TRGOVINA d.o.o., OIB 92287886070, Puljska 1, 10000 Zagreb</item>
    </derivirana_varijabla>
  </DomainObject.Predmet.ProtuStrankaListFormatedWithAdressOIB>
  <DomainObject.Predmet.ProtuStrankaListNazivFormated>
    <izvorni_sadrzaj>
      <item>GRAFILINE TRGOVINA d.o.o.</item>
    </izvorni_sadrzaj>
    <derivirana_varijabla naziv="DomainObject.Predmet.ProtuStrankaListNazivFormated_1">
      <item>GRAFILINE TRGOVINA d.o.o.</item>
    </derivirana_varijabla>
  </DomainObject.Predmet.ProtuStrankaListNazivFormated>
  <DomainObject.Predmet.ProtuStrankaListNazivFormatedOIB>
    <izvorni_sadrzaj>
      <item>GRAFILINE TRGOVINA d.o.o., OIB 92287886070</item>
    </izvorni_sadrzaj>
    <derivirana_varijabla naziv="DomainObject.Predmet.ProtuStrankaListNazivFormatedOIB_1">
      <item>GRAFILINE TRGOVINA d.o.o., OIB 92287886070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St-9106/2015-2</izvorni_sadrzaj>
    <derivirana_varijabla naziv="DomainObject.PoslovniBrojDokumenta_1">St-9106/2015-2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GRAFILINE TRGOVINA d.o.o.</izvorni_sadrzaj>
    <derivirana_varijabla naziv="DomainObject.Predmet.ProtustrankaIDrugi_1">GRAFILINE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GRAFILINE TRGOVINA d.o.o., OIB 92287886070, Puljska 1, 10000 Zagreb</izvorni_sadrzaj>
    <derivirana_varijabla naziv="DomainObject.Predmet.ProtustrankaIDrugiAdressOIB_1">GRAFILINE TRGOVINA d.o.o., OIB 92287886070,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GRAFILINE TRGOVINA d.o.o.</item>
    </izvorni_sadrzaj>
    <derivirana_varijabla naziv="DomainObject.Predmet.SudioniciListNaziv_1">
      <item>FINA Regionalni centar Zagreb</item>
      <item>GRAFILINE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GRAFILINE TRGOVINA d.o.o., OIB 92287886070, Puljska 1,10000 Zagreb</item>
    </izvorni_sadrzaj>
    <derivirana_varijabla naziv="DomainObject.Predmet.SudioniciListAdressOIB_1">
      <item>FINA Regionalni centar Zagreb, OIB 85821130368, Trg svibanjskih žrtava 1995. 1,10000 Zagreb</item>
      <item>GRAFILINE TRGOVINA d.o.o., OIB 92287886070,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92287886070</item>
    </izvorni_sadrzaj>
    <derivirana_varijabla naziv="DomainObject.Predmet.SudioniciListNazivOIB_1">
      <item>, OIB 85821130368</item>
      <item>, OIB 92287886070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1364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2015-12-30T09:45:00Z</dcterms:created>
  <dc:creator>ilukac</dc:creator>
  <cp:lastModifiedBy>Ivana Stampf</cp:lastModifiedBy>
  <cp:lastPrinted>2015-12-30T09:45:00Z</cp:lastPrinted>
  <dcterms:modified xmlns:xsi="http://www.w3.org/2001/XMLSchema-instance" xsi:type="dcterms:W3CDTF">2015-12-30T09:52:00Z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St-9106/2015-2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