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cf05" w14:paraId="575cf05" w:rsidRDefault="00AB365D" w:rsidP="00AB365D" w:rsidR="00AB365D" w:rsidRPr="00AB365D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786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32</w:t>
      </w:r>
      <w:proofErr w:type="spellEnd"/>
    </w:p>
    <w:p w:rsidRDefault="00AB365D" w:rsidP="00AB365D" w:rsidR="00AB365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65D" w:rsidP="00AB365D" w:rsidR="00AB365D" w:rsidRPr="00D21A2C"/>
    <w:p w:rsidRDefault="00AB365D" w:rsidP="00AB365D" w:rsidR="00AB365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B365D" w:rsidP="00AB365D" w:rsidR="00AB365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B365D" w:rsidP="00AB365D" w:rsidR="00AB365D"/>
    <w:p w:rsidRDefault="003C7156" w:rsidP="00AB365D" w:rsidR="003C7156"/>
    <w:p w:rsidRDefault="003C7156" w:rsidP="00AB365D" w:rsidR="003C7156"/>
    <w:p w:rsidRDefault="00AB365D" w:rsidP="00AB365D" w:rsidR="00AB365D" w:rsidRPr="00507901"/>
    <w:p w:rsidRDefault="00AB365D" w:rsidP="00AB365D" w:rsidR="00AB365D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AB365D" w:rsidP="00AB365D" w:rsidR="00AB365D" w:rsidRPr="008210DF">
      <w:pPr>
        <w:pStyle w:val="Naslov1"/>
        <w:rPr>
          <w:b w:val="false"/>
        </w:rPr>
      </w:pPr>
      <w:r w:rsidRPr="008210DF">
        <w:rPr>
          <w:b w:val="false"/>
        </w:rPr>
        <w:t>R J E Š E N J E</w:t>
      </w:r>
    </w:p>
    <w:p w:rsidRDefault="00AB365D" w:rsidP="00AB365D" w:rsidR="00AB365D" w:rsidRPr="00C042A8">
      <w:pPr>
        <w:jc w:val="both"/>
      </w:pPr>
    </w:p>
    <w:p w:rsidRDefault="00AB365D" w:rsidP="00AB365D" w:rsidR="00AB365D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</w:t>
      </w:r>
      <w:proofErr w:type="spellStart"/>
      <w:r>
        <w:rPr>
          <w:bCs/>
        </w:rPr>
        <w:t>MASARINI</w:t>
      </w:r>
      <w:proofErr w:type="spellEnd"/>
      <w:r>
        <w:rPr>
          <w:bCs/>
        </w:rPr>
        <w:t xml:space="preserve"> d.o.o. za proizvodnju, trgovinu i usluge, u stečaju, Ilok, Radićeva 4,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030088001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62173014601</w:t>
      </w:r>
      <w:proofErr w:type="spellEnd"/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 xml:space="preserve">dana </w:t>
      </w:r>
      <w:proofErr w:type="spellStart"/>
      <w:r>
        <w:t>23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                                                   </w:t>
      </w:r>
    </w:p>
    <w:p w:rsidRDefault="00AB365D" w:rsidP="00AB365D" w:rsidR="00AB365D">
      <w:pPr>
        <w:pStyle w:val="Tijeloteksta"/>
      </w:pPr>
    </w:p>
    <w:p w:rsidRDefault="00AB365D" w:rsidP="00AB365D" w:rsidR="00AB365D">
      <w:pPr>
        <w:pStyle w:val="Tijeloteksta"/>
      </w:pPr>
    </w:p>
    <w:p w:rsidRDefault="00AB365D" w:rsidP="00AB365D" w:rsidR="00AB365D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AB365D" w:rsidP="00AB365D" w:rsidR="00AB365D" w:rsidRPr="003D0345">
      <w:pPr>
        <w:pStyle w:val="Tijeloteksta"/>
        <w:rPr>
          <w:bCs/>
        </w:rPr>
      </w:pPr>
      <w:r w:rsidRPr="003D0345">
        <w:rPr>
          <w:bCs/>
        </w:rPr>
        <w:t xml:space="preserve"> 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0D2212">
        <w:rPr>
          <w:bCs/>
        </w:rPr>
        <w:t xml:space="preserve">j upraviteljici </w:t>
      </w:r>
      <w:r w:rsidR="000D2212">
        <w:t xml:space="preserve">Sandi Marinac iz Požege, kralja Krešimira </w:t>
      </w:r>
      <w:proofErr w:type="spellStart"/>
      <w:r w:rsidR="000D2212">
        <w:t>53</w:t>
      </w:r>
      <w:proofErr w:type="spellEnd"/>
      <w:r w:rsidR="000D2212">
        <w:t xml:space="preserve">, </w:t>
      </w:r>
      <w:proofErr w:type="spellStart"/>
      <w:r w:rsidR="000D2212">
        <w:t>OIB</w:t>
      </w:r>
      <w:proofErr w:type="spellEnd"/>
      <w:r w:rsidR="000D2212">
        <w:t xml:space="preserve"> </w:t>
      </w:r>
      <w:proofErr w:type="spellStart"/>
      <w:r w:rsidR="000D2212">
        <w:t>01875522309</w:t>
      </w:r>
      <w:proofErr w:type="spellEnd"/>
      <w:r w:rsidR="000D2212">
        <w:t>,</w:t>
      </w:r>
      <w:r>
        <w:t xml:space="preserve"> odobrava se na ime n</w:t>
      </w:r>
      <w:r w:rsidR="000D06C6">
        <w:t xml:space="preserve">agrade </w:t>
      </w:r>
      <w:r w:rsidR="00F20170">
        <w:t xml:space="preserve">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proofErr w:type="spellStart"/>
      <w:r w:rsidR="000D2212">
        <w:rPr>
          <w:bCs/>
        </w:rPr>
        <w:t>MASARINI</w:t>
      </w:r>
      <w:proofErr w:type="spellEnd"/>
      <w:r w:rsidR="000D2212">
        <w:rPr>
          <w:bCs/>
        </w:rPr>
        <w:t xml:space="preserve"> d.o.o. za proizvodnju, trgovinu i usluge, u stečaju, Ilok, Radićeva 4, </w:t>
      </w:r>
      <w:proofErr w:type="spellStart"/>
      <w:r w:rsidR="000D2212">
        <w:rPr>
          <w:bCs/>
        </w:rPr>
        <w:t>MBS</w:t>
      </w:r>
      <w:proofErr w:type="spellEnd"/>
      <w:r w:rsidR="000D2212">
        <w:rPr>
          <w:bCs/>
        </w:rPr>
        <w:t xml:space="preserve">: </w:t>
      </w:r>
      <w:proofErr w:type="spellStart"/>
      <w:r w:rsidR="000D2212">
        <w:rPr>
          <w:bCs/>
        </w:rPr>
        <w:t>030088001</w:t>
      </w:r>
      <w:proofErr w:type="spellEnd"/>
      <w:r w:rsidR="000D2212">
        <w:rPr>
          <w:bCs/>
        </w:rPr>
        <w:t xml:space="preserve">, </w:t>
      </w:r>
      <w:proofErr w:type="spellStart"/>
      <w:r w:rsidR="000D2212">
        <w:rPr>
          <w:bCs/>
        </w:rPr>
        <w:t>OIB</w:t>
      </w:r>
      <w:proofErr w:type="spellEnd"/>
      <w:r w:rsidR="000D2212">
        <w:rPr>
          <w:bCs/>
        </w:rPr>
        <w:t xml:space="preserve">: </w:t>
      </w:r>
      <w:proofErr w:type="spellStart"/>
      <w:r w:rsidR="000D2212">
        <w:rPr>
          <w:bCs/>
        </w:rPr>
        <w:t>62173014601</w:t>
      </w:r>
      <w:proofErr w:type="spellEnd"/>
      <w:r w:rsidR="000D2212">
        <w:rPr>
          <w:bCs/>
        </w:rPr>
        <w:t>.</w:t>
      </w:r>
    </w:p>
    <w:p w:rsidRDefault="00262189" w:rsidP="00262189" w:rsidR="00262189">
      <w:pPr>
        <w:pStyle w:val="Tijeloteksta"/>
        <w:ind w:left="1065"/>
      </w:pPr>
    </w:p>
    <w:p w:rsidRDefault="000D221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>
        <w:rPr>
          <w:bCs/>
        </w:rPr>
        <w:t xml:space="preserve">j upraviteljici </w:t>
      </w:r>
      <w:r>
        <w:t xml:space="preserve">Sandi Marinac iz Požege, kralja Krešimira </w:t>
      </w:r>
      <w:proofErr w:type="spellStart"/>
      <w:r>
        <w:t>53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01875522309</w:t>
      </w:r>
      <w:proofErr w:type="spellEnd"/>
      <w:r w:rsidR="000D06C6">
        <w:t>, odobrava se naknada stvarnih troškova, nastalih u prethodnom postup</w:t>
      </w:r>
      <w:r w:rsidR="00F42A0A">
        <w:t xml:space="preserve">ku, u neto iznosu od </w:t>
      </w:r>
      <w:proofErr w:type="spellStart"/>
      <w:r>
        <w:t>400</w:t>
      </w:r>
      <w:proofErr w:type="spellEnd"/>
      <w:r>
        <w:t>,</w:t>
      </w:r>
      <w:proofErr w:type="spellStart"/>
      <w:r>
        <w:t>00</w:t>
      </w:r>
      <w:proofErr w:type="spellEnd"/>
      <w:r w:rsidR="00262189">
        <w:t xml:space="preserve"> kn.</w:t>
      </w:r>
      <w:r>
        <w:t xml:space="preserve"> 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</w:t>
      </w:r>
      <w:r w:rsidR="000D2212">
        <w:t xml:space="preserve">ja isplati na žiro račun </w:t>
      </w:r>
      <w:r w:rsidR="000D2212">
        <w:rPr>
          <w:bCs/>
        </w:rPr>
        <w:t>s</w:t>
      </w:r>
      <w:r w:rsidR="000D2212" w:rsidRPr="00262189">
        <w:rPr>
          <w:bCs/>
        </w:rPr>
        <w:t>te</w:t>
      </w:r>
      <w:r w:rsidR="000D2212">
        <w:rPr>
          <w:bCs/>
        </w:rPr>
        <w:t xml:space="preserve">čajne upraviteljice </w:t>
      </w:r>
      <w:r w:rsidR="000D2212">
        <w:t xml:space="preserve">Sande Marinac iz Požege, kralja Krešimira </w:t>
      </w:r>
      <w:proofErr w:type="spellStart"/>
      <w:r w:rsidR="000D2212">
        <w:t>53</w:t>
      </w:r>
      <w:proofErr w:type="spellEnd"/>
      <w:r w:rsidR="000D2212">
        <w:t xml:space="preserve">, </w:t>
      </w:r>
      <w:proofErr w:type="spellStart"/>
      <w:r w:rsidR="000D2212">
        <w:t>OIB</w:t>
      </w:r>
      <w:proofErr w:type="spellEnd"/>
      <w:r w:rsidR="000D2212">
        <w:t xml:space="preserve"> </w:t>
      </w:r>
      <w:proofErr w:type="spellStart"/>
      <w:r w:rsidR="000D2212">
        <w:t>01875522309</w:t>
      </w:r>
      <w:proofErr w:type="spellEnd"/>
      <w:r w:rsidR="0051659E">
        <w:t xml:space="preserve">, </w:t>
      </w:r>
      <w:r w:rsidR="00546588">
        <w:t xml:space="preserve"> </w:t>
      </w:r>
      <w:proofErr w:type="spellStart"/>
      <w:r w:rsidR="00546588">
        <w:t>IBAN</w:t>
      </w:r>
      <w:proofErr w:type="spellEnd"/>
      <w:r w:rsidR="00546588">
        <w:t xml:space="preserve">: </w:t>
      </w:r>
      <w:proofErr w:type="spellStart"/>
      <w:r w:rsidR="00546588">
        <w:t>HR</w:t>
      </w:r>
      <w:r w:rsidR="003C7156">
        <w:t>3423860023101537313</w:t>
      </w:r>
      <w:proofErr w:type="spellEnd"/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</w:t>
      </w:r>
      <w:proofErr w:type="spellStart"/>
      <w:r w:rsidR="00747DCE">
        <w:t>kontovnika</w:t>
      </w:r>
      <w:proofErr w:type="spellEnd"/>
      <w:r w:rsidR="003C7156">
        <w:t xml:space="preserve"> </w:t>
      </w:r>
      <w:proofErr w:type="spellStart"/>
      <w:r w:rsidR="003C7156">
        <w:t>8500</w:t>
      </w:r>
      <w:proofErr w:type="spellEnd"/>
      <w:r w:rsidR="003C7156">
        <w:t xml:space="preserve"> </w:t>
      </w:r>
      <w:r w:rsidR="00700650">
        <w:t>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 xml:space="preserve">ovog rješenja isplati na žiro račun </w:t>
      </w:r>
      <w:r w:rsidR="000D2212">
        <w:rPr>
          <w:bCs/>
        </w:rPr>
        <w:t>s</w:t>
      </w:r>
      <w:r w:rsidR="000D2212" w:rsidRPr="00262189">
        <w:rPr>
          <w:bCs/>
        </w:rPr>
        <w:t>te</w:t>
      </w:r>
      <w:r w:rsidR="000D2212">
        <w:rPr>
          <w:bCs/>
        </w:rPr>
        <w:t xml:space="preserve">čajne upraviteljice </w:t>
      </w:r>
      <w:r w:rsidR="000D2212">
        <w:t xml:space="preserve">Sande Marinac iz Požege, kralja Krešimira </w:t>
      </w:r>
      <w:proofErr w:type="spellStart"/>
      <w:r w:rsidR="000D2212">
        <w:t>53</w:t>
      </w:r>
      <w:proofErr w:type="spellEnd"/>
      <w:r w:rsidR="000D2212">
        <w:t xml:space="preserve">, </w:t>
      </w:r>
      <w:proofErr w:type="spellStart"/>
      <w:r w:rsidR="000D2212">
        <w:t>OIB</w:t>
      </w:r>
      <w:proofErr w:type="spellEnd"/>
      <w:r w:rsidR="000D2212">
        <w:t xml:space="preserve"> </w:t>
      </w:r>
      <w:proofErr w:type="spellStart"/>
      <w:r w:rsidR="000D2212">
        <w:t>01875522309</w:t>
      </w:r>
      <w:proofErr w:type="spellEnd"/>
      <w:r w:rsidRPr="00F42A0A">
        <w:t xml:space="preserve">, </w:t>
      </w:r>
      <w:proofErr w:type="spellStart"/>
      <w:r w:rsidRPr="00F42A0A">
        <w:t>IBAN</w:t>
      </w:r>
      <w:proofErr w:type="spellEnd"/>
      <w:r w:rsidRPr="00F42A0A">
        <w:t xml:space="preserve">: </w:t>
      </w:r>
      <w:proofErr w:type="spellStart"/>
      <w:r w:rsidR="003C7156">
        <w:t>HR3423860023101537313</w:t>
      </w:r>
      <w:proofErr w:type="spellEnd"/>
      <w:r w:rsidR="008200CB">
        <w:t xml:space="preserve">, </w:t>
      </w:r>
      <w:r w:rsidRPr="00F42A0A">
        <w:t xml:space="preserve">sa </w:t>
      </w:r>
      <w:proofErr w:type="spellStart"/>
      <w:r w:rsidRPr="00F42A0A">
        <w:t>kontovnika</w:t>
      </w:r>
      <w:proofErr w:type="spellEnd"/>
      <w:r w:rsidRPr="00F42A0A">
        <w:t xml:space="preserve"> </w:t>
      </w:r>
      <w:proofErr w:type="spellStart"/>
      <w:r w:rsidRPr="00F42A0A">
        <w:t>8500</w:t>
      </w:r>
      <w:proofErr w:type="spellEnd"/>
      <w:r w:rsidRPr="00F42A0A">
        <w:t xml:space="preserve">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3C7156" w:rsidP="00916CB5" w:rsidR="003C7156">
      <w:pPr>
        <w:pStyle w:val="Tijeloteksta"/>
        <w:ind w:left="1065"/>
        <w:rPr>
          <w:bCs/>
        </w:rPr>
      </w:pPr>
    </w:p>
    <w:p w:rsidRDefault="003C7156" w:rsidP="00916CB5" w:rsidR="003C7156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t>2</w:t>
      </w:r>
    </w:p>
    <w:p w:rsidRDefault="003C7156" w:rsidP="003C7156" w:rsidR="003C7156" w:rsidRPr="00AB365D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786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32</w:t>
      </w:r>
      <w:proofErr w:type="spellEnd"/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3C7156">
        <w:rPr>
          <w:bCs/>
        </w:rPr>
        <w:t>786</w:t>
      </w:r>
      <w:proofErr w:type="spellEnd"/>
      <w:r w:rsidR="008200CB">
        <w:rPr>
          <w:bCs/>
        </w:rPr>
        <w:t>/</w:t>
      </w:r>
      <w:proofErr w:type="spellStart"/>
      <w:r w:rsidR="008200CB">
        <w:rPr>
          <w:bCs/>
        </w:rPr>
        <w:t>16</w:t>
      </w:r>
      <w:proofErr w:type="spellEnd"/>
      <w:r w:rsidR="008200CB">
        <w:rPr>
          <w:bCs/>
        </w:rPr>
        <w:t>-</w:t>
      </w:r>
      <w:proofErr w:type="spellStart"/>
      <w:r w:rsidR="003C7156">
        <w:rPr>
          <w:bCs/>
        </w:rPr>
        <w:t>10</w:t>
      </w:r>
      <w:proofErr w:type="spellEnd"/>
      <w:r w:rsidR="003C7156">
        <w:rPr>
          <w:bCs/>
        </w:rPr>
        <w:t xml:space="preserve"> od 5. prosinca </w:t>
      </w:r>
      <w:proofErr w:type="spellStart"/>
      <w:r>
        <w:rPr>
          <w:bCs/>
        </w:rPr>
        <w:t>201</w:t>
      </w:r>
      <w:r w:rsidR="00700650">
        <w:rPr>
          <w:bCs/>
        </w:rPr>
        <w:t>6</w:t>
      </w:r>
      <w:proofErr w:type="spellEnd"/>
      <w:r>
        <w:rPr>
          <w:bCs/>
        </w:rPr>
        <w:t xml:space="preserve">. godine pokrenut je prethodni postupak nad dužnikom </w:t>
      </w:r>
      <w:proofErr w:type="spellStart"/>
      <w:r w:rsidR="003C7156">
        <w:rPr>
          <w:bCs/>
        </w:rPr>
        <w:t>MASARINI</w:t>
      </w:r>
      <w:proofErr w:type="spellEnd"/>
      <w:r w:rsidR="003C7156">
        <w:rPr>
          <w:bCs/>
        </w:rPr>
        <w:t xml:space="preserve"> d.o.o. za proizvodnju, trgovinu i usluge, u stečaju, Ilok, Radićeva 4, </w:t>
      </w:r>
      <w:proofErr w:type="spellStart"/>
      <w:r w:rsidR="003C7156">
        <w:rPr>
          <w:bCs/>
        </w:rPr>
        <w:t>MBS</w:t>
      </w:r>
      <w:proofErr w:type="spellEnd"/>
      <w:r w:rsidR="003C7156">
        <w:rPr>
          <w:bCs/>
        </w:rPr>
        <w:t xml:space="preserve">: </w:t>
      </w:r>
      <w:proofErr w:type="spellStart"/>
      <w:r w:rsidR="003C7156">
        <w:rPr>
          <w:bCs/>
        </w:rPr>
        <w:t>030088001</w:t>
      </w:r>
      <w:proofErr w:type="spellEnd"/>
      <w:r w:rsidR="003C7156">
        <w:rPr>
          <w:bCs/>
        </w:rPr>
        <w:t xml:space="preserve">, </w:t>
      </w:r>
      <w:proofErr w:type="spellStart"/>
      <w:r w:rsidR="003C7156">
        <w:rPr>
          <w:bCs/>
        </w:rPr>
        <w:t>OIB</w:t>
      </w:r>
      <w:proofErr w:type="spellEnd"/>
      <w:r w:rsidR="003C7156">
        <w:rPr>
          <w:bCs/>
        </w:rPr>
        <w:t xml:space="preserve">: </w:t>
      </w:r>
      <w:proofErr w:type="spellStart"/>
      <w:r w:rsidR="003C7156">
        <w:rPr>
          <w:bCs/>
        </w:rPr>
        <w:t>62173014601</w:t>
      </w:r>
      <w:proofErr w:type="spellEnd"/>
      <w:r w:rsidR="00DD0651">
        <w:t>. Is</w:t>
      </w:r>
      <w:r w:rsidR="003C7156">
        <w:rPr>
          <w:bCs/>
        </w:rPr>
        <w:t xml:space="preserve">tim rješenjem imenovana </w:t>
      </w:r>
      <w:r>
        <w:rPr>
          <w:bCs/>
        </w:rPr>
        <w:t xml:space="preserve">je </w:t>
      </w:r>
      <w:r w:rsidR="008200CB">
        <w:rPr>
          <w:bCs/>
        </w:rPr>
        <w:t>privremen</w:t>
      </w:r>
      <w:r w:rsidR="003C7156">
        <w:rPr>
          <w:bCs/>
        </w:rPr>
        <w:t>a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3C7156">
        <w:rPr>
          <w:bCs/>
        </w:rPr>
        <w:t xml:space="preserve">a </w:t>
      </w:r>
      <w:r>
        <w:rPr>
          <w:bCs/>
        </w:rPr>
        <w:t>upravitel</w:t>
      </w:r>
      <w:r w:rsidR="008200CB">
        <w:rPr>
          <w:bCs/>
        </w:rPr>
        <w:t>j</w:t>
      </w:r>
      <w:r w:rsidR="003C7156">
        <w:rPr>
          <w:bCs/>
        </w:rPr>
        <w:t>ica Sanda Marinac iz Požege</w:t>
      </w:r>
      <w:r w:rsidR="00DD0651">
        <w:rPr>
          <w:bCs/>
        </w:rPr>
        <w:t>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</w:t>
      </w:r>
      <w:proofErr w:type="spellStart"/>
      <w:r w:rsidR="008259B0">
        <w:rPr>
          <w:bCs/>
        </w:rPr>
        <w:t>15</w:t>
      </w:r>
      <w:proofErr w:type="spellEnd"/>
      <w:r w:rsidR="008259B0">
        <w:rPr>
          <w:bCs/>
        </w:rPr>
        <w:t xml:space="preserve">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354894">
        <w:rPr>
          <w:bCs/>
        </w:rPr>
        <w:t>a stečajna</w:t>
      </w:r>
      <w:r>
        <w:rPr>
          <w:bCs/>
        </w:rPr>
        <w:t xml:space="preserve"> upravitelj</w:t>
      </w:r>
      <w:r w:rsidR="00354894">
        <w:rPr>
          <w:bCs/>
        </w:rPr>
        <w:t xml:space="preserve">ica obavila je sve </w:t>
      </w:r>
      <w:r>
        <w:rPr>
          <w:bCs/>
        </w:rPr>
        <w:t>potrebne radnje, te je sastavi</w:t>
      </w:r>
      <w:r w:rsidR="00354894">
        <w:rPr>
          <w:bCs/>
        </w:rPr>
        <w:t>la</w:t>
      </w:r>
      <w:r>
        <w:rPr>
          <w:bCs/>
        </w:rPr>
        <w:t xml:space="preserve"> i dostavi</w:t>
      </w:r>
      <w:r w:rsidR="00354894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354894">
        <w:rPr>
          <w:bCs/>
        </w:rPr>
        <w:t>la</w:t>
      </w:r>
      <w:proofErr w:type="spellEnd"/>
      <w:r w:rsidR="00354894">
        <w:rPr>
          <w:bCs/>
        </w:rPr>
        <w:t xml:space="preserve"> </w:t>
      </w:r>
      <w:r w:rsidR="00AC1203">
        <w:rPr>
          <w:bCs/>
        </w:rPr>
        <w:t xml:space="preserve"> </w:t>
      </w:r>
      <w:r w:rsidR="00870949">
        <w:rPr>
          <w:bCs/>
        </w:rPr>
        <w:t>ročišt</w:t>
      </w:r>
      <w:r w:rsidR="00354894">
        <w:rPr>
          <w:bCs/>
        </w:rPr>
        <w:t xml:space="preserve">u </w:t>
      </w:r>
      <w:r>
        <w:rPr>
          <w:bCs/>
        </w:rPr>
        <w:t xml:space="preserve"> radi izjašnjenja o prijedlogu i raspravi o pretpostavkama  za otvaranje stečajnog postupka održan</w:t>
      </w:r>
      <w:r w:rsidR="00354894">
        <w:rPr>
          <w:bCs/>
        </w:rPr>
        <w:t xml:space="preserve">om dana </w:t>
      </w:r>
      <w:proofErr w:type="spellStart"/>
      <w:r w:rsidR="00354894">
        <w:rPr>
          <w:bCs/>
        </w:rPr>
        <w:t>17</w:t>
      </w:r>
      <w:proofErr w:type="spellEnd"/>
      <w:r w:rsidR="00354894">
        <w:rPr>
          <w:bCs/>
        </w:rPr>
        <w:t xml:space="preserve">. siječnja </w:t>
      </w:r>
      <w:proofErr w:type="spellStart"/>
      <w:r w:rsidR="00354894">
        <w:rPr>
          <w:bCs/>
        </w:rPr>
        <w:t>2017</w:t>
      </w:r>
      <w:proofErr w:type="spellEnd"/>
      <w:r w:rsidR="00354894">
        <w:rPr>
          <w:bCs/>
        </w:rPr>
        <w:t xml:space="preserve">. godine.                    </w:t>
      </w:r>
      <w:r w:rsidR="00870949">
        <w:rPr>
          <w:bCs/>
        </w:rPr>
        <w:t xml:space="preserve">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 xml:space="preserve">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3B4011">
        <w:t xml:space="preserve"> i </w:t>
      </w:r>
      <w:proofErr w:type="spellStart"/>
      <w:r w:rsidR="003B4011">
        <w:t>104</w:t>
      </w:r>
      <w:proofErr w:type="spellEnd"/>
      <w:r w:rsidR="003B4011">
        <w:t>/</w:t>
      </w:r>
      <w:proofErr w:type="spellStart"/>
      <w:r w:rsidR="003B4011">
        <w:t>17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proofErr w:type="spellStart"/>
      <w:r w:rsidR="00354894">
        <w:rPr>
          <w:bCs/>
        </w:rPr>
        <w:t>16</w:t>
      </w:r>
      <w:proofErr w:type="spellEnd"/>
      <w:r w:rsidR="00354894">
        <w:rPr>
          <w:bCs/>
        </w:rPr>
        <w:t xml:space="preserve">. ožujka </w:t>
      </w:r>
      <w:proofErr w:type="spellStart"/>
      <w:r w:rsidR="00354894">
        <w:rPr>
          <w:bCs/>
        </w:rPr>
        <w:t>2018</w:t>
      </w:r>
      <w:proofErr w:type="spellEnd"/>
      <w:r w:rsidR="00354894">
        <w:rPr>
          <w:bCs/>
        </w:rPr>
        <w:t xml:space="preserve">. </w:t>
      </w:r>
      <w:r>
        <w:rPr>
          <w:bCs/>
        </w:rPr>
        <w:t>godine privremen</w:t>
      </w:r>
      <w:r w:rsidR="00354894">
        <w:rPr>
          <w:bCs/>
        </w:rPr>
        <w:t>a</w:t>
      </w:r>
      <w:r>
        <w:rPr>
          <w:bCs/>
        </w:rPr>
        <w:t xml:space="preserve"> stečajn</w:t>
      </w:r>
      <w:r w:rsidR="00354894">
        <w:rPr>
          <w:bCs/>
        </w:rPr>
        <w:t>a</w:t>
      </w:r>
      <w:r>
        <w:rPr>
          <w:bCs/>
        </w:rPr>
        <w:t xml:space="preserve"> upravitelj</w:t>
      </w:r>
      <w:r w:rsidR="00354894">
        <w:rPr>
          <w:bCs/>
        </w:rPr>
        <w:t xml:space="preserve">ica zatražila </w:t>
      </w:r>
      <w:r>
        <w:rPr>
          <w:bCs/>
        </w:rPr>
        <w:t>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>tečajnog postupka nad dužnikom i to</w:t>
      </w:r>
      <w:r w:rsidR="00354894">
        <w:rPr>
          <w:bCs/>
        </w:rPr>
        <w:t xml:space="preserve"> putnih</w:t>
      </w:r>
      <w:r w:rsidR="00C30BE4">
        <w:rPr>
          <w:bCs/>
        </w:rPr>
        <w:t xml:space="preserve"> troškova </w:t>
      </w:r>
      <w:r w:rsidR="003B4011">
        <w:rPr>
          <w:bCs/>
        </w:rPr>
        <w:t>na relaciji Požega – Osijek – Požega u svrhu pristupa</w:t>
      </w:r>
      <w:r w:rsidR="00354894">
        <w:rPr>
          <w:bCs/>
        </w:rPr>
        <w:t xml:space="preserve"> na ročište održano </w:t>
      </w:r>
      <w:proofErr w:type="spellStart"/>
      <w:r w:rsidR="00354894">
        <w:rPr>
          <w:bCs/>
        </w:rPr>
        <w:t>17</w:t>
      </w:r>
      <w:proofErr w:type="spellEnd"/>
      <w:r w:rsidR="00354894">
        <w:rPr>
          <w:bCs/>
        </w:rPr>
        <w:t xml:space="preserve">. siječnja </w:t>
      </w:r>
      <w:proofErr w:type="spellStart"/>
      <w:r w:rsidR="00354894">
        <w:rPr>
          <w:bCs/>
        </w:rPr>
        <w:t>2017</w:t>
      </w:r>
      <w:proofErr w:type="spellEnd"/>
      <w:r w:rsidR="00354894">
        <w:rPr>
          <w:bCs/>
        </w:rPr>
        <w:t>. godine</w:t>
      </w:r>
      <w:r w:rsidR="003B4011">
        <w:rPr>
          <w:bCs/>
        </w:rPr>
        <w:t>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</w:t>
      </w:r>
      <w:r w:rsidR="003B4011">
        <w:rPr>
          <w:bCs/>
        </w:rPr>
        <w:t>ano izvješće - zahtjev stečajne upraviteljice</w:t>
      </w:r>
      <w:r>
        <w:rPr>
          <w:bCs/>
        </w:rPr>
        <w:t xml:space="preserve"> je obrazložen i dokumentiran, odlučeno je kao u točci 2. izreke rješenja, temeljem članka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53154A">
        <w:t>2</w:t>
      </w:r>
      <w:r w:rsidR="003B4011">
        <w:t>3</w:t>
      </w:r>
      <w:proofErr w:type="spellEnd"/>
      <w:r w:rsidR="003B4011">
        <w:t xml:space="preserve">. ožujak </w:t>
      </w:r>
      <w:proofErr w:type="spellStart"/>
      <w:r w:rsidR="003B4011">
        <w:t>2018</w:t>
      </w:r>
      <w:proofErr w:type="spellEnd"/>
      <w:r w:rsidR="003B4011">
        <w:t xml:space="preserve">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3B4011" w:rsidP="009A6857" w:rsidR="003B4011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805251">
      <w:pPr>
        <w:pStyle w:val="Tijeloteksta"/>
      </w:pPr>
      <w:r>
        <w:t xml:space="preserve">Protiv ovog rješenja </w:t>
      </w:r>
      <w:r w:rsidR="008B7C2D">
        <w:t xml:space="preserve">pravo na žalbu imaju stečajni upravitelj i svaki stečajni vjerovnik </w:t>
      </w:r>
      <w:r w:rsidR="00805251">
        <w:t>u roku od 8 dana Visokom trgovačkom sudu Republike Hrvatske u Zagrebu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3B4011" w:rsidP="009A6857" w:rsidR="009A6857">
      <w:pPr>
        <w:pStyle w:val="Tijeloteksta"/>
        <w:numPr>
          <w:ilvl w:val="0"/>
          <w:numId w:val="21"/>
        </w:numPr>
        <w:jc w:val="left"/>
      </w:pPr>
      <w:r>
        <w:t>Stečajna upraviteljica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3B4011">
        <w:t xml:space="preserve">. </w:t>
      </w:r>
      <w:proofErr w:type="spellStart"/>
      <w:r w:rsidR="003B4011">
        <w:t>20</w:t>
      </w:r>
      <w:proofErr w:type="spellEnd"/>
      <w:r w:rsidR="003B4011">
        <w:t>/4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2212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21CC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894"/>
    <w:rsid w:val="00354C2C"/>
    <w:rsid w:val="00357172"/>
    <w:rsid w:val="003643E1"/>
    <w:rsid w:val="003835E4"/>
    <w:rsid w:val="00386CAB"/>
    <w:rsid w:val="00392D26"/>
    <w:rsid w:val="003A3BC5"/>
    <w:rsid w:val="003B4011"/>
    <w:rsid w:val="003B447E"/>
    <w:rsid w:val="003B6100"/>
    <w:rsid w:val="003B7710"/>
    <w:rsid w:val="003C46B3"/>
    <w:rsid w:val="003C56E4"/>
    <w:rsid w:val="003C679B"/>
    <w:rsid w:val="003C7156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227C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5251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B7C2D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365D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MASARINI društvo s ograničenom odgovornošću za proizvodnju, trgovinu i usluge</izvorni_sadrzaj>
    <derivirana_varijabla naziv="DomainObject.Predmet.ProtustrankaFormated_1">  MASARINI društvo s ograničenom odgovornošću za proizvodnju, trgovinu i usluge</derivirana_varijabla>
  </DomainObject.Predmet.ProtustrankaFormated>
  <DomainObject.Predmet.ProtustrankaFormatedOIB>
    <izvorni_sadrzaj>  MASARINI društvo s ograničenom odgovornošću za proizvodnju, trgovinu i usluge, OIB 62173014601</izvorni_sadrzaj>
    <derivirana_varijabla naziv="DomainObject.Predmet.ProtustrankaFormatedOIB_1">  MASARINI društvo s ograničenom odgovornošću za proizvodnju, trgovinu i usluge, OIB 62173014601</derivirana_varijabla>
  </DomainObject.Predmet.ProtustrankaFormatedOIB>
  <DomainObject.Predmet.ProtustrankaFormatedWithAdress>
    <izvorni_sadrzaj> MASARINI društvo s ograničenom odgovornošću za proizvodnju, trgovinu i usluge, Radićeva 4, 32236 Ilok</izvorni_sadrzaj>
    <derivirana_varijabla naziv="DomainObject.Predmet.ProtustrankaFormatedWithAdress_1"> MASARINI društvo s ograničenom odgovornošću za proizvodnju, trgovinu i usluge, Radićeva 4, 32236 Ilok</derivirana_varijabla>
  </DomainObject.Predmet.ProtustrankaFormatedWithAdress>
  <DomainObject.Predmet.ProtustrankaFormatedWithAdressOIB>
    <izvorni_sadrzaj> MASARINI društvo s ograničenom odgovornošću za proizvodnju, trgovinu i usluge, OIB 62173014601, Radićeva 4, 32236 Ilok</izvorni_sadrzaj>
    <derivirana_varijabla naziv="DomainObject.Predmet.ProtustrankaFormatedWithAdressOIB_1"> MASARINI društvo s ograničenom odgovornošću za proizvodnju, trgovinu i usluge, OIB 62173014601, Radićeva 4, 32236 Ilok</derivirana_varijabla>
  </DomainObject.Predmet.ProtustrankaFormatedWithAdressOIB>
  <DomainObject.Predmet.ProtustrankaWithAdress>
    <izvorni_sadrzaj>MASARINI društvo s ograničenom odgovornošću za proizvodnju, trgovinu i usluge Radićeva 4, 32236 Ilok</izvorni_sadrzaj>
    <derivirana_varijabla naziv="DomainObject.Predmet.ProtustrankaWithAdress_1">MASARINI društvo s ograničenom odgovornošću za proizvodnju, trgovinu i usluge Radićeva 4, 32236 Ilok</derivirana_varijabla>
  </DomainObject.Predmet.ProtustrankaWithAdress>
  <DomainObject.Predmet.ProtustrankaWithAdressOIB>
    <izvorni_sadrzaj>MASARINI društvo s ograničenom odgovornošću za proizvodnju, trgovinu i usluge, OIB 62173014601, Radićeva 4, 32236 Ilok</izvorni_sadrzaj>
    <derivirana_varijabla naziv="DomainObject.Predmet.ProtustrankaWithAdressOIB_1">MASARINI društvo s ograničenom odgovornošću za proizvodnju, trgovinu i usluge, OIB 62173014601, Radićeva 4, 32236 Ilok</derivirana_varijabla>
  </DomainObject.Predmet.ProtustrankaWithAdressOIB>
  <DomainObject.Predmet.ProtustrankaNazivFormated>
    <izvorni_sadrzaj>MASARINI društvo s ograničenom odgovornošću za proizvodnju, trgovinu i usluge</izvorni_sadrzaj>
    <derivirana_varijabla naziv="DomainObject.Predmet.ProtustrankaNazivFormated_1">MASARINI društvo s ograničenom odgovornošću za proizvodnju, trgovinu i usluge</derivirana_varijabla>
  </DomainObject.Predmet.ProtustrankaNazivFormated>
  <DomainObject.Predmet.ProtustrankaNazivFormatedOIB>
    <izvorni_sadrzaj>MASARINI društvo s ograničenom odgovornošću za proizvodnju, trgovinu i usluge, OIB 62173014601</izvorni_sadrzaj>
    <derivirana_varijabla naziv="DomainObject.Predmet.ProtustrankaNazivFormatedOIB_1">MASARINI društvo s ograničenom odgovornošću za proizvodnju, trgovinu i usluge, OIB 62173014601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MASARINI društvo s ograničenom odgovornošću za proizvodnju, trgovinu i usluge</item>
    </izvorni_sadrzaj>
    <derivirana_varijabla naziv="DomainObject.Predmet.ProtuStrankaListFormated_1">
      <item>MASARINI društvo s ograničenom odgovornošću za proizvodnju, trgovinu i usluge</item>
    </derivirana_varijabla>
  </DomainObject.Predmet.ProtuStrankaListFormated>
  <DomainObject.Predmet.ProtuStrankaListFormatedOIB>
    <izvorni_sadrzaj>
      <item>MASARINI društvo s ograničenom odgovornošću za proizvodnju, trgovinu i usluge, OIB 62173014601</item>
    </izvorni_sadrzaj>
    <derivirana_varijabla naziv="DomainObject.Predmet.ProtuStrankaListFormatedOIB_1">
      <item>MASARINI društvo s ograničenom odgovornošću za proizvodnju, trgovinu i usluge, OIB 62173014601</item>
    </derivirana_varijabla>
  </DomainObject.Predmet.ProtuStrankaListFormatedOIB>
  <DomainObject.Predmet.ProtuStrankaListFormatedWithAdress>
    <izvorni_sadrzaj>
      <item>MASARINI društvo s ograničenom odgovornošću za proizvodnju, trgovinu i usluge, Radićeva 4, 32236 Ilok</item>
    </izvorni_sadrzaj>
    <derivirana_varijabla naziv="DomainObject.Predmet.ProtuStrankaListFormatedWithAdress_1">
      <item>MASARINI društvo s ograničenom odgovornošću za proizvodnju, trgovinu i usluge, Radićeva 4, 32236 Ilok</item>
    </derivirana_varijabla>
  </DomainObject.Predmet.ProtuStrankaListFormatedWithAdress>
  <DomainObject.Predmet.ProtuStrankaListFormatedWithAdressOIB>
    <izvorni_sadrzaj>
      <item>MASARINI društvo s ograničenom odgovornošću za proizvodnju, trgovinu i usluge, OIB 62173014601, Radićeva 4, 32236 Ilok</item>
    </izvorni_sadrzaj>
    <derivirana_varijabla naziv="DomainObject.Predmet.ProtuStrankaListFormatedWithAdressOIB_1">
      <item>MASARINI društvo s ograničenom odgovornošću za proizvodnju, trgovinu i usluge, OIB 62173014601, Radićeva 4, 32236 Ilok</item>
    </derivirana_varijabla>
  </DomainObject.Predmet.ProtuStrankaListFormatedWithAdressOIB>
  <DomainObject.Predmet.ProtuStrankaListNazivFormated>
    <izvorni_sadrzaj>
      <item>MASARINI društvo s ograničenom odgovornošću za proizvodnju, trgovinu i usluge</item>
    </izvorni_sadrzaj>
    <derivirana_varijabla naziv="DomainObject.Predmet.ProtuStrankaListNazivFormated_1">
      <item>MASARINI društvo s ograničenom odgovornošću za proizvodnju, trgovinu i usluge</item>
    </derivirana_varijabla>
  </DomainObject.Predmet.ProtuStrankaListNazivFormated>
  <DomainObject.Predmet.ProtuStrankaListNazivFormatedOIB>
    <izvorni_sadrzaj>
      <item>MASARINI društvo s ograničenom odgovornošću za proizvodnju, trgovinu i usluge, OIB 62173014601</item>
    </izvorni_sadrzaj>
    <derivirana_varijabla naziv="DomainObject.Predmet.ProtuStrankaListNazivFormatedOIB_1">
      <item>MASARINI društvo s ograničenom odgovornošću za proizvodnju, trgovinu i usluge, OIB 62173014601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MASARINI društvo s ograničenom odgovornošću za proizvodnju, trgovinu i usluge</izvorni_sadrzaj>
    <derivirana_varijabla naziv="DomainObject.Predmet.ProtustrankaIDrugi_1">MASARINI društvo s ograničenom odgovornošću za proizvodnju,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MASARINI društvo s ograničenom odgovornošću za proizvodnju, trgovinu i usluge, OIB 62173014601, Radićeva 4, 32236 Ilok</izvorni_sadrzaj>
    <derivirana_varijabla naziv="DomainObject.Predmet.ProtustrankaIDrugiAdressOIB_1">MASARINI društvo s ograničenom odgovornošću za proizvodnju, trgovinu i usluge, OIB 62173014601, Radićeva 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MASARINI društvo s ograničenom odgovornošću za proizvodnju, trgovinu i usluge</item>
      <item>RH MF POREZNA UPRAVA POREZNO MJESTO VUKOVAR</item>
    </izvorni_sadrzaj>
    <derivirana_varijabla naziv="DomainObject.Predmet.SudioniciListNaziv_1">
      <item>MASARINI društvo s ograničenom odgovornošću za proizvodnju, trgovinu i usluge</item>
      <item>RH MF POREZNA UPRAVA POREZNO MJESTO VUKOVAR</item>
    </derivirana_varijabla>
  </DomainObject.Predmet.SudioniciListNaziv>
  <DomainObject.Predmet.SudioniciListAdressOIB>
    <izvorni_sadrzaj>
      <item>MASARINI društvo s ograničenom odgovornošću za proizvodnju, trgovinu i usluge, OIB 62173014601, Radićeva 4,32236 Ilok</item>
      <item>RH MF POREZNA UPRAVA POREZNO MJESTO VUKOVAR, OIB 18683136487</item>
    </izvorni_sadrzaj>
    <derivirana_varijabla naziv="DomainObject.Predmet.SudioniciListAdressOIB_1">
      <item>MASARINI društvo s ograničenom odgovornošću za proizvodnju, trgovinu i usluge, OIB 62173014601, Radićeva 4,32236 Ilok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62173014601</item>
      <item>, OIB 18683136487</item>
    </izvorni_sadrzaj>
    <derivirana_varijabla naziv="DomainObject.Predmet.SudioniciListNazivOIB_1">
      <item>, OIB 62173014601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DDBB7-E491-4131-BF07-F4448E268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3308</properties:Characters>
  <properties:Lines>101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2018-03-23T08:16:00Z</dcterms:created>
  <dc:creator>hermanj</dc:creator>
  <cp:lastModifiedBy>Maja Kocijan</cp:lastModifiedBy>
  <cp:lastPrinted>2018-03-23T08:29:00Z</cp:lastPrinted>
  <dcterms:modified xmlns:xsi="http://www.w3.org/2001/XMLSchema-instance" xsi:type="dcterms:W3CDTF">2018-03-23T08:40:00Z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