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d303" w14:paraId="62cd303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C548B6">
        <w:rPr>
          <w:b/>
          <w:lang w:val="hr-HR"/>
        </w:rPr>
        <w:t>1830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C548B6" w:rsidR="00083BAB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C548B6" w:rsidRPr="003F13DF">
        <w:rPr>
          <w:lang w:val="hr-HR"/>
        </w:rPr>
        <w:t>Trgovački sud u Splitu, po sucu</w:t>
      </w:r>
      <w:r w:rsidR="00C548B6">
        <w:rPr>
          <w:lang w:val="hr-HR"/>
        </w:rPr>
        <w:t xml:space="preserve"> tog suda</w:t>
      </w:r>
      <w:r w:rsidR="00C548B6" w:rsidRPr="003F13DF">
        <w:rPr>
          <w:lang w:val="hr-HR"/>
        </w:rPr>
        <w:t xml:space="preserve"> </w:t>
      </w:r>
      <w:r w:rsidR="00C548B6">
        <w:rPr>
          <w:lang w:val="hr-HR"/>
        </w:rPr>
        <w:t>Pašku Bačiću,</w:t>
      </w:r>
      <w:r w:rsidR="00C548B6" w:rsidRPr="003F13DF">
        <w:rPr>
          <w:lang w:val="hr-HR"/>
        </w:rPr>
        <w:t xml:space="preserve"> kao </w:t>
      </w:r>
      <w:r w:rsidR="00C548B6">
        <w:rPr>
          <w:lang w:val="hr-HR"/>
        </w:rPr>
        <w:t xml:space="preserve">stečajnom </w:t>
      </w:r>
      <w:r w:rsidR="00C548B6" w:rsidRPr="003F13DF">
        <w:rPr>
          <w:lang w:val="hr-HR"/>
        </w:rPr>
        <w:t>sucu</w:t>
      </w:r>
      <w:r w:rsidR="00C548B6">
        <w:rPr>
          <w:lang w:val="hr-HR"/>
        </w:rPr>
        <w:t>,</w:t>
      </w:r>
      <w:r w:rsidR="00C548B6" w:rsidRPr="003F13DF">
        <w:rPr>
          <w:lang w:val="hr-HR"/>
        </w:rPr>
        <w:t xml:space="preserve"> u</w:t>
      </w:r>
      <w:r w:rsidR="00C548B6">
        <w:rPr>
          <w:lang w:val="hr-HR"/>
        </w:rPr>
        <w:t xml:space="preserve"> skraćenom stečajnom postupku povodom zahtjeva </w:t>
      </w:r>
      <w:r w:rsidR="00C548B6" w:rsidRPr="001A260E">
        <w:rPr>
          <w:szCs w:val="24"/>
          <w:lang w:val="hr-HR"/>
        </w:rPr>
        <w:t>FINANCIJSKE AGENCIJE, Regionalni centar Spl</w:t>
      </w:r>
      <w:r w:rsidR="00C548B6">
        <w:rPr>
          <w:szCs w:val="24"/>
          <w:lang w:val="hr-HR"/>
        </w:rPr>
        <w:t>it, Podružnica Split, Mažuranićevo šetalište 24b</w:t>
      </w:r>
      <w:r w:rsidR="00C548B6">
        <w:rPr>
          <w:lang w:val="hr-HR"/>
        </w:rPr>
        <w:t>, OIB: 85821130368, za provedbu skraćenog stečajnog postupka nad dužnikom PANIS KARABAŠ</w:t>
      </w:r>
      <w:r w:rsidR="00E05875">
        <w:rPr>
          <w:lang w:val="hr-HR"/>
        </w:rPr>
        <w:t>,</w:t>
      </w:r>
      <w:r w:rsidR="00C548B6">
        <w:rPr>
          <w:lang w:val="hr-HR"/>
        </w:rPr>
        <w:t xml:space="preserve"> d.o.o. Solin, Zoranićeva 37, OIB: 00815085390, dana </w:t>
      </w:r>
      <w:r w:rsidR="00803DBA">
        <w:rPr>
          <w:lang w:val="hr-HR"/>
        </w:rPr>
        <w:t>3. veljače 2017</w:t>
      </w:r>
      <w:r w:rsidR="00C548B6">
        <w:rPr>
          <w:lang w:val="hr-HR"/>
        </w:rPr>
        <w:t>. godine</w:t>
      </w:r>
    </w:p>
    <w:p w:rsidRDefault="00C548B6" w:rsidP="00C548B6" w:rsidR="00C548B6">
      <w:pPr>
        <w:pStyle w:val="Tijeloteksta"/>
        <w:rPr>
          <w:lang w:val="hr-HR"/>
        </w:rPr>
      </w:pPr>
    </w:p>
    <w:p w:rsidRDefault="001D69E5" w:rsidP="00D4027A" w:rsidR="001D69E5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C548B6">
        <w:rPr>
          <w:lang w:val="hr-HR"/>
        </w:rPr>
        <w:t>PANIS KARABAŠ</w:t>
      </w:r>
      <w:r w:rsidR="00E05875">
        <w:rPr>
          <w:lang w:val="hr-HR"/>
        </w:rPr>
        <w:t>,</w:t>
      </w:r>
      <w:r w:rsidR="00C548B6">
        <w:rPr>
          <w:lang w:val="hr-HR"/>
        </w:rPr>
        <w:t xml:space="preserve"> d.o.o. Solin, Zoranićeva 37, OIB: 0</w:t>
      </w:r>
      <w:r w:rsidR="00803DBA">
        <w:rPr>
          <w:lang w:val="hr-HR"/>
        </w:rPr>
        <w:t>0815085390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C548B6" w:rsidP="00C548B6" w:rsidR="00C548B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803DBA">
        <w:rPr>
          <w:lang w:val="hr-HR"/>
        </w:rPr>
        <w:t xml:space="preserve"> Split podnijela je ovom sudu 02</w:t>
      </w:r>
      <w:r>
        <w:rPr>
          <w:lang w:val="hr-HR"/>
        </w:rPr>
        <w:t>.11.2015. god.</w:t>
      </w:r>
      <w:r w:rsidR="00E05875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PANIS KARABAŠ</w:t>
      </w:r>
      <w:r w:rsidR="00E05875">
        <w:rPr>
          <w:lang w:val="hr-HR"/>
        </w:rPr>
        <w:t>,</w:t>
      </w:r>
      <w:r>
        <w:rPr>
          <w:lang w:val="hr-HR"/>
        </w:rPr>
        <w:t xml:space="preserve"> d.o.o. Solin.</w:t>
      </w:r>
    </w:p>
    <w:p w:rsidRDefault="00C548B6" w:rsidP="00C548B6" w:rsidR="00C548B6">
      <w:pPr>
        <w:ind w:firstLine="708"/>
        <w:jc w:val="both"/>
        <w:rPr>
          <w:lang w:val="hr-HR"/>
        </w:rPr>
      </w:pPr>
    </w:p>
    <w:p w:rsidRDefault="00C548B6" w:rsidP="00C548B6" w:rsidR="00C548B6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803DBA">
        <w:rPr>
          <w:lang w:val="hr-HR"/>
        </w:rPr>
        <w:t xml:space="preserve"> je navedeno </w:t>
      </w:r>
      <w:r>
        <w:rPr>
          <w:lang w:val="hr-HR"/>
        </w:rPr>
        <w:t>da dužnik na dan 1. rujna 2015. godine, u Očevidniku redoslijeda osnova za plaćanje, ima evidentirane neizvršene osnove za plaćanje u nep</w:t>
      </w:r>
      <w:r w:rsidR="00803DBA">
        <w:rPr>
          <w:lang w:val="hr-HR"/>
        </w:rPr>
        <w:t>rekinutom razdoblju od 898 dana</w:t>
      </w:r>
      <w:r>
        <w:rPr>
          <w:lang w:val="hr-HR"/>
        </w:rPr>
        <w:t xml:space="preserve"> u ukupnom iznosu od 595.827,45 kn, kao i da prema podacima koji su dostavljeni od Hrvatskog zavoda za mirovinsko osiguranje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803DBA" w:rsidP="00803DBA" w:rsidR="00803DBA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19. veljače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803DBA" w:rsidP="00803DBA" w:rsidR="00803DBA" w:rsidRPr="00874DE6">
      <w:pPr>
        <w:ind w:firstLine="708"/>
        <w:jc w:val="both"/>
        <w:rPr>
          <w:lang w:val="hr-HR"/>
        </w:rPr>
      </w:pPr>
    </w:p>
    <w:p w:rsidRDefault="00803DBA" w:rsidP="00803DBA" w:rsidR="00803DBA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14</w:t>
      </w:r>
      <w:r w:rsidRPr="00874DE6">
        <w:rPr>
          <w:lang w:val="hr-HR"/>
        </w:rPr>
        <w:t>.</w:t>
      </w:r>
      <w:r>
        <w:rPr>
          <w:lang w:val="hr-HR"/>
        </w:rPr>
        <w:t xml:space="preserve"> ožujka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214.873,85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8.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2012.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803DBA" w:rsidP="00803DBA" w:rsidR="00803DBA" w:rsidRPr="00874DE6">
      <w:pPr>
        <w:ind w:firstLine="708"/>
        <w:jc w:val="both"/>
        <w:rPr>
          <w:lang w:val="hr-HR"/>
        </w:rPr>
      </w:pPr>
    </w:p>
    <w:p w:rsidRDefault="00803DBA" w:rsidP="00803DBA" w:rsidR="00803DBA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803DBA" w:rsidP="00803DBA" w:rsidR="00803DBA" w:rsidRPr="00874DE6">
      <w:pPr>
        <w:ind w:firstLine="708"/>
        <w:jc w:val="both"/>
        <w:rPr>
          <w:lang w:val="hr-HR"/>
        </w:rPr>
      </w:pPr>
    </w:p>
    <w:p w:rsidRDefault="00803DBA" w:rsidP="00803DBA" w:rsidR="00803DBA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803DBA" w:rsidP="00803DBA" w:rsidR="00803DBA" w:rsidRPr="008B415B">
      <w:pPr>
        <w:ind w:firstLine="708"/>
        <w:jc w:val="both"/>
        <w:rPr>
          <w:lang w:val="hr-HR"/>
        </w:rPr>
      </w:pPr>
    </w:p>
    <w:p w:rsidRDefault="00803DBA" w:rsidP="00803DBA" w:rsidR="00803DBA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803DBA" w:rsidP="00803DBA" w:rsidR="00803DBA" w:rsidRPr="00874DE6">
      <w:pPr>
        <w:jc w:val="both"/>
        <w:rPr>
          <w:lang w:val="hr-HR"/>
        </w:rPr>
      </w:pPr>
    </w:p>
    <w:p w:rsidRDefault="00803DBA" w:rsidP="00803DBA" w:rsidR="00803DBA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803DBA" w:rsidP="00803DBA" w:rsidR="00803DBA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803DBA" w:rsidP="00803DBA" w:rsidR="00803DBA" w:rsidRPr="00874DE6">
      <w:pPr>
        <w:ind w:firstLine="708" w:left="7080"/>
      </w:pPr>
      <w:r w:rsidRPr="00874DE6">
        <w:t xml:space="preserve">S U D A C </w:t>
      </w:r>
    </w:p>
    <w:p w:rsidRDefault="00803DBA" w:rsidP="00803DBA" w:rsidR="00803DBA" w:rsidRPr="00874DE6">
      <w:pPr>
        <w:ind w:firstLine="708" w:left="6372"/>
        <w:rPr>
          <w:sz w:val="28"/>
          <w:szCs w:val="28"/>
        </w:rPr>
      </w:pPr>
    </w:p>
    <w:p w:rsidRDefault="00803DBA" w:rsidP="00803DBA" w:rsidR="00803DBA" w:rsidRPr="00874DE6">
      <w:pPr>
        <w:ind w:firstLine="708" w:left="7080"/>
      </w:pPr>
      <w:r w:rsidRPr="00874DE6">
        <w:t>Paško Bačić</w:t>
      </w:r>
    </w:p>
    <w:p w:rsidRDefault="00803DBA" w:rsidP="00803DBA" w:rsidR="00803DBA" w:rsidRPr="00874DE6"/>
    <w:p w:rsidRDefault="00803DBA" w:rsidP="00803DBA" w:rsidR="00803DBA" w:rsidRPr="00874DE6"/>
    <w:p w:rsidRDefault="00803DBA" w:rsidP="00803DBA" w:rsidR="00803DBA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803DBA" w:rsidP="00803DBA" w:rsidR="00803DBA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803DBA" w:rsidP="00803DBA" w:rsidR="00803DBA">
      <w:pPr>
        <w:jc w:val="both"/>
        <w:rPr>
          <w:lang w:val="hr-HR"/>
        </w:rPr>
      </w:pPr>
    </w:p>
    <w:p w:rsidRDefault="00803DBA" w:rsidP="00803DBA" w:rsidR="00803DBA">
      <w:pPr>
        <w:jc w:val="both"/>
        <w:rPr>
          <w:lang w:val="hr-HR"/>
        </w:rPr>
      </w:pPr>
    </w:p>
    <w:p w:rsidRDefault="00803DBA" w:rsidP="00803DBA" w:rsidR="00803DBA">
      <w:pPr>
        <w:jc w:val="both"/>
        <w:rPr>
          <w:lang w:val="hr-HR"/>
        </w:rPr>
      </w:pPr>
    </w:p>
    <w:p w:rsidRDefault="00EF56F9" w:rsidP="00803DBA" w:rsidR="00EF56F9" w:rsidRPr="00874DE6">
      <w:pPr>
        <w:jc w:val="both"/>
        <w:rPr>
          <w:lang w:val="hr-HR"/>
        </w:rPr>
      </w:pPr>
    </w:p>
    <w:p w:rsidRDefault="00803DBA" w:rsidP="00803DBA" w:rsidR="00803DBA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803DBA" w:rsidP="00803DBA" w:rsidR="00803DBA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803DBA" w:rsidP="00803DBA" w:rsidR="00803DBA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803DBA" w:rsidP="00803DBA" w:rsidR="00803DBA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803DBA" w:rsidP="00803DBA" w:rsidR="00803DBA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803DBA" w:rsidP="00803DBA" w:rsidR="00803DBA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803DBA" w:rsidP="00803DBA" w:rsidR="00803DBA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34290" w:rsidRPr="00D3429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548B6">
      <w:t>1830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03DBA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9E38AA"/>
    <w:rsid w:val="00A31ADC"/>
    <w:rsid w:val="00A653D9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548B6"/>
    <w:rsid w:val="00C70806"/>
    <w:rsid w:val="00CC1B3F"/>
    <w:rsid w:val="00CE1BBC"/>
    <w:rsid w:val="00D230DD"/>
    <w:rsid w:val="00D3407D"/>
    <w:rsid w:val="00D34290"/>
    <w:rsid w:val="00D4027A"/>
    <w:rsid w:val="00D4418F"/>
    <w:rsid w:val="00D47B51"/>
    <w:rsid w:val="00D6076B"/>
    <w:rsid w:val="00D74C99"/>
    <w:rsid w:val="00DC1C24"/>
    <w:rsid w:val="00E05875"/>
    <w:rsid w:val="00E14AE2"/>
    <w:rsid w:val="00E6013F"/>
    <w:rsid w:val="00EB167D"/>
    <w:rsid w:val="00EB78C8"/>
    <w:rsid w:val="00EC0B4A"/>
    <w:rsid w:val="00ED6C48"/>
    <w:rsid w:val="00EE6327"/>
    <w:rsid w:val="00EF56F9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2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429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42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42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2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429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42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42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St-1830/2015</izvorni_sadrzaj>
    <derivirana_varijabla naziv="DomainObject.Predmet.OznakaBroj_1">St-1830/2015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PANIS KARABAŠ, d.o.o. za proizvodnju i trgovinu</izvorni_sadrzaj>
    <derivirana_varijabla naziv="DomainObject.Predmet.ProtustrankaFormated_1">  PANIS KARABAŠ, d.o.o. za proizvodnju i trgovinu</derivirana_varijabla>
  </DomainObject.Predmet.ProtustrankaFormated>
  <DomainObject.Predmet.ProtustrankaFormatedOIB>
    <izvorni_sadrzaj>  PANIS KARABAŠ, d.o.o. za proizvodnju i trgovinu, OIB 00815085390</izvorni_sadrzaj>
    <derivirana_varijabla naziv="DomainObject.Predmet.ProtustrankaFormatedOIB_1">  PANIS KARABAŠ, d.o.o. za proizvodnju i trgovinu, OIB 00815085390</derivirana_varijabla>
  </DomainObject.Predmet.ProtustrankaFormatedOIB>
  <DomainObject.Predmet.ProtustrankaFormatedWithAdress>
    <izvorni_sadrzaj> PANIS KARABAŠ, d.o.o. za proizvodnju i trgovinu, Zoranićeva 37, 21210 Solin</izvorni_sadrzaj>
    <derivirana_varijabla naziv="DomainObject.Predmet.ProtustrankaFormatedWithAdress_1"> PANIS KARABAŠ, d.o.o. za proizvodnju i trgovinu, Zoranićeva 37, 21210 Solin</derivirana_varijabla>
  </DomainObject.Predmet.ProtustrankaFormatedWithAdress>
  <DomainObject.Predmet.ProtustrankaFormatedWithAdressOIB>
    <izvorni_sadrzaj> PANIS KARABAŠ, d.o.o. za proizvodnju i trgovinu, OIB 00815085390, Zoranićeva 37, 21210 Solin</izvorni_sadrzaj>
    <derivirana_varijabla naziv="DomainObject.Predmet.ProtustrankaFormatedWithAdressOIB_1"> PANIS KARABAŠ, d.o.o. za proizvodnju i trgovinu, OIB 00815085390, Zoranićeva 37, 21210 Solin</derivirana_varijabla>
  </DomainObject.Predmet.ProtustrankaFormatedWithAdressOIB>
  <DomainObject.Predmet.ProtustrankaWithAdress>
    <izvorni_sadrzaj>PANIS KARABAŠ, d.o.o. za proizvodnju i trgovinu Zoranićeva 37, 21210 Solin</izvorni_sadrzaj>
    <derivirana_varijabla naziv="DomainObject.Predmet.ProtustrankaWithAdress_1">PANIS KARABAŠ, d.o.o. za proizvodnju i trgovinu Zoranićeva 37, 21210 Solin</derivirana_varijabla>
  </DomainObject.Predmet.ProtustrankaWithAdress>
  <DomainObject.Predmet.ProtustrankaWithAdressOIB>
    <izvorni_sadrzaj>PANIS KARABAŠ, d.o.o. za proizvodnju i trgovinu, OIB 00815085390, Zoranićeva 37, 21210 Solin</izvorni_sadrzaj>
    <derivirana_varijabla naziv="DomainObject.Predmet.ProtustrankaWithAdressOIB_1">PANIS KARABAŠ, d.o.o. za proizvodnju i trgovinu, OIB 00815085390, Zoranićeva 37, 21210 Solin</derivirana_varijabla>
  </DomainObject.Predmet.ProtustrankaWithAdressOIB>
  <DomainObject.Predmet.ProtustrankaNazivFormated>
    <izvorni_sadrzaj>PANIS KARABAŠ, d.o.o. za proizvodnju i trgovinu</izvorni_sadrzaj>
    <derivirana_varijabla naziv="DomainObject.Predmet.ProtustrankaNazivFormated_1">PANIS KARABAŠ, d.o.o. za proizvodnju i trgovinu</derivirana_varijabla>
  </DomainObject.Predmet.ProtustrankaNazivFormated>
  <DomainObject.Predmet.ProtustrankaNazivFormatedOIB>
    <izvorni_sadrzaj>PANIS KARABAŠ, d.o.o. za proizvodnju i trgovinu, OIB 00815085390</izvorni_sadrzaj>
    <derivirana_varijabla naziv="DomainObject.Predmet.ProtustrankaNazivFormatedOIB_1">PANIS KARABAŠ, d.o.o. za proizvodnju i trgovinu, OIB 00815085390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 SPLIT</izvorni_sadrzaj>
    <derivirana_varijabla naziv="DomainObject.Predmet.StrankaFormated_1">  FINANCIJSKA AGENCIJA RC SPLIT; ŽUPANIJSKO DRŽAVNO ODVJETNIŠTVO SPLIT</derivirana_varijabla>
  </DomainObject.Predmet.StrankaFormated>
  <DomainObject.Predmet.StrankaFormatedOIB>
    <izvorni_sadrzaj>  FINANCIJSKA AGENCIJA RC SPLIT, OIB 85821130368; ŽUPANIJSKO DRŽAVNO ODVJETNIŠTVO SPLIT, OIB 70793241859</izvorni_sadrzaj>
    <derivirana_varijabla naziv="DomainObject.Predmet.StrankaFormatedOIB_1">  FINANCIJSKA AGENCIJA RC SPLIT, OIB 85821130368; ŽUPANIJSKO DRŽAVNO ODVJETNIŠTVO SPLIT, OIB 70793241859</derivirana_varijabla>
  </DomainObject.Predmet.StrankaFormatedOIB>
  <DomainObject.Predmet.StrankaFormatedWithAdress>
    <izvorni_sadrzaj> FINANCIJSKA AGENCIJA RC SPLIT, Mažuranićeva 24b, 21000 Split; ŽUPANIJSKO DRŽAVNO ODVJETNIŠTVO SPLIT</izvorni_sadrzaj>
    <derivirana_varijabla naziv="DomainObject.Predmet.StrankaFormatedWithAdress_1"> FINANCIJSKA AGENCIJA RC SPLIT, Mažuranićeva 24b, 21000 Split; ŽUPANIJSKO DRŽAVNO ODVJETNIŠTVO SPLIT</derivirana_varijabla>
  </DomainObject.Predmet.StrankaFormatedWithAdress>
  <DomainObject.Predmet.StrankaFormatedWithAdressOIB>
    <izvorni_sadrzaj> FINANCIJSKA AGENCIJA RC SPLIT, OIB 85821130368, Mažuranićeva 24b, 21000 Split; ŽUPANIJSKO DRŽAVNO ODVJETNIŠTVO SPLIT, OIB 70793241859</izvorni_sadrzaj>
    <derivirana_varijabla naziv="DomainObject.Predmet.StrankaFormatedWithAdressOIB_1"> FINANCIJSKA AGENCIJA RC SPLIT, OIB 85821130368, Mažuranićeva 24b, 21000 Split; ŽUPANIJSKO DRŽAVNO ODVJETNIŠTVO SPLIT, OIB 70793241859</derivirana_varijabla>
  </DomainObject.Predmet.StrankaFormatedWithAdressOIB>
  <DomainObject.Predmet.StrankaWithAdress>
    <izvorni_sadrzaj>FINANCIJSKA AGENCIJA RC SPLIT Mažuranićeva 24b,21000 Split,ŽUPANIJSKO DRŽAVNO ODVJETNIŠTVO SPLIT </izvorni_sadrzaj>
    <derivirana_varijabla naziv="DomainObject.Predmet.StrankaWithAdress_1">FINANCIJSKA AGENCIJA RC SPLIT Mažuranićeva 24b,21000 Split,ŽUPANIJSKO DRŽAVNO ODVJETNIŠTVO SPLIT </derivirana_varijabla>
  </DomainObject.Predmet.StrankaWithAdress>
  <DomainObject.Predmet.StrankaWithAdressOIB>
    <izvorni_sadrzaj>FINANCIJSKA AGENCIJA RC SPLIT, OIB 85821130368, Mažuranićeva 24b,21000 Split,ŽUPANIJSKO DRŽAVNO ODVJETNIŠTVO SPLIT, OIB 70793241859</izvorni_sadrzaj>
    <derivirana_varijabla naziv="DomainObject.Predmet.StrankaWithAdressOIB_1">FINANCIJSKA AGENCIJA RC SPLIT, OIB 85821130368, Mažuranićeva 24b,21000 Split,ŽUPANIJSKO DRŽAVNO ODVJETNIŠTVO SPLIT, OIB 70793241859</derivirana_varijabla>
  </DomainObject.Predmet.StrankaWithAdressOIB>
  <DomainObject.Predmet.StrankaNazivFormated>
    <izvorni_sadrzaj>FINANCIJSKA AGENCIJA RC SPLIT,ŽUPANIJSKO DRŽAVNO ODVJETNIŠTVO SPLIT</izvorni_sadrzaj>
    <derivirana_varijabla naziv="DomainObject.Predmet.StrankaNazivFormated_1">FINANCIJSKA AGENCIJA RC SPLIT,ŽUPANIJSKO DRŽAVNO ODVJETNIŠTVO SPLIT</derivirana_varijabla>
  </DomainObject.Predmet.StrankaNazivFormated>
  <DomainObject.Predmet.StrankaNazivFormatedOIB>
    <izvorni_sadrzaj>FINANCIJSKA AGENCIJA RC SPLIT, OIB 85821130368,ŽUPANIJSKO DRŽAVNO ODVJETNIŠTVO SPLIT, OIB 70793241859</izvorni_sadrzaj>
    <derivirana_varijabla naziv="DomainObject.Predmet.StrankaNazivFormatedOIB_1">FINANCIJSKA AGENCIJA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595827.45</izvorni_sadrzaj>
    <derivirana_varijabla naziv="DomainObject.Predmet.TrenutnaVrijednost_1">595827.45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  <item>ŽUPANIJSKO DRŽAVNO ODVJETNIŠTVO SPLIT</item>
    </izvorni_sadrzaj>
    <derivirana_varijabla naziv="DomainObject.Predmet.StrankaListFormated_1">
      <item>FINANCIJSKA AGENCIJA RC SPLIT</item>
      <item>ŽUPANIJSKO DRŽAVNO ODVJETNIŠTVO SPLIT</item>
    </derivirana_varijabla>
  </DomainObject.Predmet.StrankaListFormated>
  <DomainObject.Predmet.StrankaListFormatedOIB>
    <izvorni_sadrzaj>
      <item>FINANCIJSKA AGENCIJA RC SPLIT, OIB 85821130368</item>
      <item>ŽUPANIJSKO DRŽAVNO ODVJETNIŠTVO SPLIT, OIB 70793241859</item>
    </izvorni_sadrzaj>
    <derivirana_varijabla naziv="DomainObject.Predmet.StrankaListFormatedOIB_1">
      <item>FINANCIJSKA AGENCIJA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 RC SPLIT, Mažuranićeva 24b, 21000 Split</item>
      <item>ŽUPANIJSKO DRŽAVNO ODVJETNIŠTVO SPLIT</item>
    </izvorni_sadrzaj>
    <derivirana_varijabla naziv="DomainObject.Predmet.StrankaListFormatedWithAdress_1">
      <item>FINANCIJSKA AGENCIJA RC SPLIT, Mažuranićeva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ŽUPANIJSKO DRŽAVNO ODVJETNIŠTVO SPLIT, OIB 70793241859</item>
    </izvorni_sadrzaj>
    <derivirana_varijabla naziv="DomainObject.Predmet.StrankaListFormatedWithAdressOIB_1">
      <item>FINANCIJSKA AGENCIJA RC SPLIT, OIB 85821130368, Mažuranićeva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 RC SPLIT</item>
      <item>ŽUPANIJSKO DRŽAVNO ODVJETNIŠTVO SPLIT</item>
    </izvorni_sadrzaj>
    <derivirana_varijabla naziv="DomainObject.Predmet.StrankaListNazivFormated_1">
      <item>FINANCIJSKA AGENCIJA RC SPLIT</item>
      <item>ŽUPANIJSKO DRŽAVNO ODVJETNIŠTVO SPLIT</item>
    </derivirana_varijabla>
  </DomainObject.Predmet.StrankaListNazivFormated>
  <DomainObject.Predmet.StrankaListNazivFormatedOIB>
    <izvorni_sadrzaj>
      <item>FINANCIJSKA AGENCIJA RC SPLIT, OIB 85821130368</item>
      <item>ŽUPANIJSKO DRŽAVNO ODVJETNIŠTVO SPLIT, OIB 70793241859</item>
    </izvorni_sadrzaj>
    <derivirana_varijabla naziv="DomainObject.Predmet.StrankaListNazivFormatedOIB_1">
      <item>FINANCIJSKA AGENCIJA RC SPLIT, OIB 85821130368</item>
      <item>ŽUPANIJSKO DRŽAVNO ODVJETNIŠTVO SPLIT, OIB 70793241859</item>
    </derivirana_varijabla>
  </DomainObject.Predmet.StrankaListNazivFormatedOIB>
  <DomainObject.Predmet.ProtuStrankaListFormated>
    <izvorni_sadrzaj>
      <item>PANIS KARABAŠ, d.o.o. za proizvodnju i trgovinu</item>
    </izvorni_sadrzaj>
    <derivirana_varijabla naziv="DomainObject.Predmet.ProtuStrankaListFormated_1">
      <item>PANIS KARABAŠ, d.o.o. za proizvodnju i trgovinu</item>
    </derivirana_varijabla>
  </DomainObject.Predmet.ProtuStrankaListFormated>
  <DomainObject.Predmet.ProtuStrankaListFormatedOIB>
    <izvorni_sadrzaj>
      <item>PANIS KARABAŠ, d.o.o. za proizvodnju i trgovinu, OIB 00815085390</item>
    </izvorni_sadrzaj>
    <derivirana_varijabla naziv="DomainObject.Predmet.ProtuStrankaListFormatedOIB_1">
      <item>PANIS KARABAŠ, d.o.o. za proizvodnju i trgovinu, OIB 00815085390</item>
    </derivirana_varijabla>
  </DomainObject.Predmet.ProtuStrankaListFormatedOIB>
  <DomainObject.Predmet.ProtuStrankaListFormatedWithAdress>
    <izvorni_sadrzaj>
      <item>PANIS KARABAŠ, d.o.o. za proizvodnju i trgovinu, Zoranićeva 37, 21210 Solin</item>
    </izvorni_sadrzaj>
    <derivirana_varijabla naziv="DomainObject.Predmet.ProtuStrankaListFormatedWithAdress_1">
      <item>PANIS KARABAŠ, d.o.o. za proizvodnju i trgovinu, Zoranićeva 37, 21210 Solin</item>
    </derivirana_varijabla>
  </DomainObject.Predmet.ProtuStrankaListFormatedWithAdress>
  <DomainObject.Predmet.ProtuStrankaListFormatedWithAdressOIB>
    <izvorni_sadrzaj>
      <item>PANIS KARABAŠ, d.o.o. za proizvodnju i trgovinu, OIB 00815085390, Zoranićeva 37, 21210 Solin</item>
    </izvorni_sadrzaj>
    <derivirana_varijabla naziv="DomainObject.Predmet.ProtuStrankaListFormatedWithAdressOIB_1">
      <item>PANIS KARABAŠ, d.o.o. za proizvodnju i trgovinu, OIB 00815085390, Zoranićeva 37, 21210 Solin</item>
    </derivirana_varijabla>
  </DomainObject.Predmet.ProtuStrankaListFormatedWithAdressOIB>
  <DomainObject.Predmet.ProtuStrankaListNazivFormated>
    <izvorni_sadrzaj>
      <item>PANIS KARABAŠ, d.o.o. za proizvodnju i trgovinu</item>
    </izvorni_sadrzaj>
    <derivirana_varijabla naziv="DomainObject.Predmet.ProtuStrankaListNazivFormated_1">
      <item>PANIS KARABAŠ, d.o.o. za proizvodnju i trgovinu</item>
    </derivirana_varijabla>
  </DomainObject.Predmet.ProtuStrankaListNazivFormated>
  <DomainObject.Predmet.ProtuStrankaListNazivFormatedOIB>
    <izvorni_sadrzaj>
      <item>PANIS KARABAŠ, d.o.o. za proizvodnju i trgovinu, OIB 00815085390</item>
    </izvorni_sadrzaj>
    <derivirana_varijabla naziv="DomainObject.Predmet.ProtuStrankaListNazivFormatedOIB_1">
      <item>PANIS KARABAŠ, d.o.o. za proizvodnju i trgovinu, OIB 00815085390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PANIS KARABAŠ, d.o.o. za proizvodnju i trgovinu</izvorni_sadrzaj>
    <derivirana_varijabla naziv="DomainObject.Predmet.ProtustrankaIDrugi_1">PANIS KARABAŠ, d.o.o. za proizvodnju i trgovinu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PANIS KARABAŠ, d.o.o. za proizvodnju i trgovinu, OIB 00815085390, Zoranićeva 37, 21210 Solin</izvorni_sadrzaj>
    <derivirana_varijabla naziv="DomainObject.Predmet.ProtustrankaIDrugiAdressOIB_1">PANIS KARABAŠ, d.o.o. za proizvodnju i trgovinu, OIB 00815085390,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PANIS KARABAŠ, d.o.o. za proizvodnju i trgovinu</item>
      <item>FINANCIJSKA AGENCIJA RC SPLIT</item>
      <item>ŽUPANIJSKO DRŽAVNO ODVJETNIŠTVO SPLIT</item>
    </izvorni_sadrzaj>
    <derivirana_varijabla naziv="DomainObject.Predmet.SudioniciListNaziv_1">
      <item>PANIS KARABAŠ, d.o.o. za proizvodnju i trgovinu</item>
      <item>FINANCIJSKA AGENCIJA RC SPLIT</item>
      <item>ŽUPANIJSKO DRŽAVNO ODVJETNIŠTVO SPLIT</item>
    </derivirana_varijabla>
  </DomainObject.Predmet.SudioniciListNaziv>
  <DomainObject.Predmet.SudioniciListAdressOIB>
    <izvorni_sadrzaj>
      <item>PANIS KARABAŠ, d.o.o. za proizvodnju i trgovinu, OIB 00815085390, Zoranićeva 37,21210 Solin</item>
      <item>FINANCIJSKA AGENCIJA RC SPLIT, OIB 85821130368, Mažuranićeva 24b,21000 Split</item>
      <item>ŽUPANIJSKO DRŽAVNO ODVJETNIŠTVO SPLIT, OIB 70793241859</item>
    </izvorni_sadrzaj>
    <derivirana_varijabla naziv="DomainObject.Predmet.SudioniciListAdressOIB_1">
      <item>PANIS KARABAŠ, d.o.o. za proizvodnju i trgovinu, OIB 00815085390, Zoranićeva 37,21210 Solin</item>
      <item>FINANCIJSKA AGENCIJA RC SPLIT, OIB 85821130368, Mažuranićeva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00815085390</item>
      <item>, OIB 85821130368</item>
      <item>, OIB 70793241859</item>
    </izvorni_sadrzaj>
    <derivirana_varijabla naziv="DomainObject.Predmet.SudioniciListNazivOIB_1">
      <item>, OIB 00815085390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FF258-852E-4BBF-A722-ADB6DB304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4397</properties:Characters>
  <properties:Lines>103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2017-02-03T13:36:00Z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