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322d" w14:paraId="f30322d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B1FEC">
        <w:t>410</w:t>
      </w:r>
      <w:r w:rsidRPr="00151FF0">
        <w:t>/1</w:t>
      </w:r>
      <w:r w:rsidR="001B7186">
        <w:t>6</w:t>
      </w:r>
      <w:r w:rsidRPr="00151FF0">
        <w:t>-</w:t>
      </w:r>
      <w:r w:rsidR="00BC00E1">
        <w:t>1</w:t>
      </w:r>
      <w:r w:rsidR="00B8489E">
        <w:t>6</w:t>
      </w:r>
      <w:bookmarkStart w:name="_GoBack" w:id="0"/>
      <w:bookmarkEnd w:id="0"/>
    </w:p>
    <w:p w:rsidRDefault="00A126F0" w:rsidP="00A126F0" w:rsidR="00A126F0">
      <w:r>
        <w:rPr>
          <w:rStyle w:val="Naglaeno"/>
        </w:rPr>
        <w:t xml:space="preserve">             </w:t>
      </w:r>
      <w:r w:rsidR="003C37A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202778" w:rsidP="00202778" w:rsidR="00F14D32">
      <w:pPr>
        <w:ind w:firstLine="708"/>
        <w:jc w:val="both"/>
      </w:pPr>
      <w:r w:rsidRPr="00202778">
        <w:t xml:space="preserve">Trgovački sud u Osijeku, po sucu mr. sc. Tihomiru Kovačeviću, kao stečajnom sucu, </w:t>
      </w:r>
      <w:r w:rsidR="00C20B4A">
        <w:t>u stečajnom postupku nad</w:t>
      </w:r>
      <w:r w:rsidRPr="00202778">
        <w:t xml:space="preserve"> dužnik</w:t>
      </w:r>
      <w:r w:rsidR="00C20B4A">
        <w:t>om</w:t>
      </w:r>
      <w:r w:rsidRPr="00202778">
        <w:t xml:space="preserve"> </w:t>
      </w:r>
      <w:r w:rsidR="008404BE" w:rsidRPr="008404BE">
        <w:t>IGUANA COMMERCE društvo s ograničenom odgovornošću za unutarnju i vanjsku trgovinu, Vinkovci, Bana Jelačića 82,  MBS 030039760, OIB 61173362145</w:t>
      </w:r>
      <w:r w:rsidRPr="00202778">
        <w:t xml:space="preserve">, dana </w:t>
      </w:r>
      <w:r w:rsidR="00D2458A">
        <w:t>16. lipnja</w:t>
      </w:r>
      <w:r w:rsidRPr="00202778">
        <w:t xml:space="preserve"> 201</w:t>
      </w:r>
      <w:r w:rsidR="00862028">
        <w:t>6</w:t>
      </w:r>
      <w:r w:rsidRPr="00202778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9C467F" w:rsidR="009C467F">
      <w:pPr>
        <w:pStyle w:val="Tijeloteksta"/>
        <w:numPr>
          <w:ilvl w:val="0"/>
          <w:numId w:val="1"/>
        </w:numPr>
      </w:pPr>
      <w:r>
        <w:t>Privremeno</w:t>
      </w:r>
      <w:r w:rsidR="003E68B7">
        <w:t>m</w:t>
      </w:r>
      <w:r>
        <w:t xml:space="preserve"> s</w:t>
      </w:r>
      <w:r w:rsidR="00F14D32">
        <w:t>tečajno</w:t>
      </w:r>
      <w:r w:rsidR="003E68B7">
        <w:t>m</w:t>
      </w:r>
      <w:r w:rsidR="00F14D32">
        <w:t xml:space="preserve"> upravitelj</w:t>
      </w:r>
      <w:r w:rsidR="003E68B7">
        <w:t>u</w:t>
      </w:r>
      <w:r w:rsidR="00F14D32">
        <w:t xml:space="preserve"> </w:t>
      </w:r>
      <w:r w:rsidR="003E68B7" w:rsidRPr="003E68B7">
        <w:t>Ivan</w:t>
      </w:r>
      <w:r w:rsidR="003E68B7">
        <w:t>u</w:t>
      </w:r>
      <w:r w:rsidR="003E68B7" w:rsidRPr="003E68B7">
        <w:t xml:space="preserve"> Perković, </w:t>
      </w:r>
      <w:proofErr w:type="spellStart"/>
      <w:r w:rsidR="003E68B7" w:rsidRPr="003E68B7">
        <w:t>Josipovac</w:t>
      </w:r>
      <w:proofErr w:type="spellEnd"/>
      <w:r w:rsidR="003E68B7" w:rsidRPr="003E68B7">
        <w:t>, Kneza Branimira 9, OIB 81615580056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682927" w:rsidRPr="00682927">
        <w:t>IGUANA COMMERCE društvo s ograničenom odgovornošću za unutarnju i vanjsku trgovin</w:t>
      </w:r>
      <w:r w:rsidR="00881C15">
        <w:t xml:space="preserve">u, Vinkovci, Bana Jelačića 82, </w:t>
      </w:r>
      <w:r w:rsidR="00682927" w:rsidRPr="00682927">
        <w:t>MBS 030039760, OIB 61173362145</w:t>
      </w:r>
      <w:r w:rsidR="00F14D32">
        <w:t xml:space="preserve">, u iznosu </w:t>
      </w:r>
      <w:r w:rsidR="00682927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682927">
        <w:t>5</w:t>
      </w:r>
      <w:r w:rsidR="00E90780">
        <w:t xml:space="preserve">00,00 kn </w:t>
      </w:r>
      <w:r w:rsidR="00BB3457">
        <w:t>uplatom na žiro-račun privremenog stečajnog upravitelja</w:t>
      </w:r>
      <w:r w:rsidR="009C467F">
        <w:t>.</w:t>
      </w:r>
    </w:p>
    <w:p w:rsidRDefault="009C467F" w:rsidP="009C467F" w:rsidR="008A55E4">
      <w:pPr>
        <w:pStyle w:val="Tijeloteksta"/>
        <w:ind w:left="1065"/>
      </w:pPr>
      <w:r>
        <w:t xml:space="preserve"> </w:t>
      </w:r>
    </w:p>
    <w:p w:rsidRDefault="00E26734" w:rsidP="00665B88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B872B2">
        <w:t xml:space="preserve"> iz Fonda za namiren</w:t>
      </w:r>
      <w:r w:rsidR="00582B5B">
        <w:t>je</w:t>
      </w:r>
      <w:r w:rsidR="00B872B2">
        <w:t xml:space="preserve"> troškova stečajnog pos</w:t>
      </w:r>
      <w:r w:rsidR="00582B5B">
        <w:t>tu</w:t>
      </w:r>
      <w:r w:rsidR="00B872B2">
        <w:t xml:space="preserve">pka, izvrši isplatu privremenom stečajnom upravitelju na njegov žiro-račun </w:t>
      </w:r>
      <w:r w:rsidR="00D11894">
        <w:t>otvoren u Hypo A</w:t>
      </w:r>
      <w:r w:rsidR="00DB6681">
        <w:t xml:space="preserve">lpe </w:t>
      </w:r>
      <w:proofErr w:type="spellStart"/>
      <w:r w:rsidR="00DB6681">
        <w:t>Adria</w:t>
      </w:r>
      <w:proofErr w:type="spellEnd"/>
      <w:r w:rsidR="00DB6681">
        <w:t xml:space="preserve"> Bank d.d. Zagreb broj</w:t>
      </w:r>
      <w:r w:rsidR="00D11894">
        <w:t>:</w:t>
      </w:r>
      <w:r w:rsidR="00DB6681">
        <w:t xml:space="preserve"> </w:t>
      </w:r>
      <w:r w:rsidR="00D11894">
        <w:t>HR7925000093120121687</w:t>
      </w:r>
      <w:r w:rsidR="00DB6681">
        <w:t xml:space="preserve">, </w:t>
      </w:r>
      <w:r w:rsidR="006A6AA9">
        <w:t>a</w:t>
      </w:r>
      <w:r w:rsidR="00DB6681">
        <w:t xml:space="preserve"> 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6A6AA9">
        <w:t>410</w:t>
      </w:r>
      <w:r w:rsidR="009B0F1B">
        <w:t>/</w:t>
      </w:r>
      <w:r w:rsidR="00FE5A6E">
        <w:t>1</w:t>
      </w:r>
      <w:r w:rsidR="00D3098C">
        <w:t>6</w:t>
      </w:r>
      <w:r w:rsidR="009B0F1B">
        <w:t>-</w:t>
      </w:r>
      <w:r w:rsidR="006A6AA9">
        <w:t>6</w:t>
      </w:r>
      <w:r w:rsidR="009B0F1B">
        <w:t xml:space="preserve"> od </w:t>
      </w:r>
      <w:r w:rsidR="006A6AA9">
        <w:t>24</w:t>
      </w:r>
      <w:r w:rsidR="009B0F1B">
        <w:t>.</w:t>
      </w:r>
      <w:r w:rsidR="00D3098C">
        <w:t>0</w:t>
      </w:r>
      <w:r w:rsidR="005606B3">
        <w:t>2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D3098C">
        <w:t>Ivan Perković</w:t>
      </w:r>
      <w:r w:rsidR="005606B3">
        <w:t xml:space="preserve"> iz </w:t>
      </w:r>
      <w:proofErr w:type="spellStart"/>
      <w:r w:rsidR="00D3098C">
        <w:t>Josipovc</w:t>
      </w:r>
      <w:r w:rsidR="005606B3">
        <w:t>a</w:t>
      </w:r>
      <w:proofErr w:type="spellEnd"/>
      <w:r w:rsidR="00932A65">
        <w:t xml:space="preserve"> </w:t>
      </w:r>
      <w:r w:rsidR="009B0F1B">
        <w:t>za privremen</w:t>
      </w:r>
      <w:r w:rsidR="00D3098C">
        <w:t>og</w:t>
      </w:r>
      <w:r w:rsidR="009B0F1B">
        <w:t xml:space="preserve"> stečajn</w:t>
      </w:r>
      <w:r w:rsidR="00D3098C">
        <w:t>og</w:t>
      </w:r>
      <w:r w:rsidR="009B0F1B">
        <w:t xml:space="preserve"> upravitelj</w:t>
      </w:r>
      <w:r w:rsidR="00D3098C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</w:t>
      </w:r>
      <w:r w:rsidR="00E16428">
        <w:lastRenderedPageBreak/>
        <w:t>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277491">
        <w:t>i</w:t>
      </w:r>
      <w:r>
        <w:t xml:space="preserve"> stečajn</w:t>
      </w:r>
      <w:r w:rsidR="00277491">
        <w:t>i</w:t>
      </w:r>
      <w:r>
        <w:t xml:space="preserve"> upravitelj obavi</w:t>
      </w:r>
      <w:r w:rsidR="00B544C6">
        <w:t>o</w:t>
      </w:r>
      <w:r>
        <w:t xml:space="preserve"> je sve potrebne radnje, te je sastavi</w:t>
      </w:r>
      <w:r w:rsidR="00277491">
        <w:t>o</w:t>
      </w:r>
      <w:r>
        <w:t xml:space="preserve"> i dostavi</w:t>
      </w:r>
      <w:r w:rsidR="00277491">
        <w:t>o</w:t>
      </w:r>
      <w:r w:rsidR="006764F3">
        <w:t xml:space="preserve"> </w:t>
      </w:r>
      <w:r>
        <w:t xml:space="preserve">svoje pisano izvješće i </w:t>
      </w:r>
      <w:proofErr w:type="spellStart"/>
      <w:r>
        <w:t>nazoči</w:t>
      </w:r>
      <w:r w:rsidR="00277491">
        <w:t>o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CF79A6">
        <w:t xml:space="preserve">a dana 19.04.2016. zaprimljen je zahtjev za određivanje nagrade, te je slijedom navedenoga, uzimajući u obzir obujam poslova i rad privremenog stečajnog upravitelja, 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A266DC">
        <w:t>16. lipnja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A266DC" w:rsidR="00F14D32" w:rsidRPr="008D4802">
      <w:pPr>
        <w:pStyle w:val="Tijeloteksta"/>
      </w:pPr>
      <w:r>
        <w:t>Danijela Špeletić</w:t>
      </w:r>
      <w:r w:rsidR="005C72BB" w:rsidRPr="008D4802">
        <w:tab/>
      </w:r>
      <w:r w:rsidR="005C72BB" w:rsidRPr="008D4802">
        <w:tab/>
      </w:r>
      <w:r w:rsidR="005C72BB" w:rsidRPr="008D4802">
        <w:tab/>
      </w:r>
      <w:r w:rsidR="005C72BB" w:rsidRPr="008D4802">
        <w:tab/>
      </w:r>
      <w:r w:rsidR="005C72BB" w:rsidRPr="008D4802">
        <w:tab/>
      </w:r>
      <w:r w:rsidR="005C72BB" w:rsidRPr="008D4802">
        <w:tab/>
        <w:t xml:space="preserve">       mr. sc. </w:t>
      </w:r>
      <w:smartTag w:element="metricconverter" w:uri="urn:schemas-microsoft-com:office:smarttags">
        <w:smartTagPr>
          <w:attr w:val="Tihomir Kovačević" w:name="ProductID"/>
        </w:smartTagPr>
        <w:r w:rsidR="00F14D32" w:rsidRPr="008D4802">
          <w:t>Tihomir Kovačević</w:t>
        </w:r>
      </w:smartTag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>
      <w:pPr>
        <w:pStyle w:val="Tijeloteksta"/>
      </w:pP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E94DDC">
        <w:t>i</w:t>
      </w:r>
      <w:r w:rsidR="0040049C">
        <w:t xml:space="preserve"> </w:t>
      </w:r>
      <w:r w:rsidR="00D5639E">
        <w:t>stečajn</w:t>
      </w:r>
      <w:r w:rsidR="00E94DDC">
        <w:t>i</w:t>
      </w:r>
      <w:r w:rsidR="00D5639E">
        <w:t xml:space="preserve"> 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892" w:rsidR="00501892">
      <w:r>
        <w:separator/>
      </w:r>
    </w:p>
  </w:endnote>
  <w:endnote w:id="0" w:type="continuationSeparator">
    <w:p w:rsidRDefault="00501892" w:rsidR="00501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892" w:rsidR="00501892">
      <w:r>
        <w:separator/>
      </w:r>
    </w:p>
  </w:footnote>
  <w:footnote w:id="0" w:type="continuationSeparator">
    <w:p w:rsidRDefault="00501892" w:rsidR="00501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48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A58D7" w:rsidRPr="00151FF0">
      <w:t>14 St-</w:t>
    </w:r>
    <w:r w:rsidR="004A58D7">
      <w:t>410</w:t>
    </w:r>
    <w:r w:rsidR="004A58D7" w:rsidRPr="00151FF0">
      <w:t>/1</w:t>
    </w:r>
    <w:r w:rsidR="004A58D7">
      <w:t>6</w:t>
    </w:r>
    <w:r w:rsidR="004A58D7" w:rsidRPr="00151FF0">
      <w:t>-</w:t>
    </w:r>
    <w:r w:rsidR="004A58D7">
      <w:t>1</w:t>
    </w:r>
    <w:r w:rsidR="00B8489E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6486"/>
    <w:rsid w:val="00024407"/>
    <w:rsid w:val="00031CCE"/>
    <w:rsid w:val="000462E0"/>
    <w:rsid w:val="0004674A"/>
    <w:rsid w:val="000568B2"/>
    <w:rsid w:val="0007693C"/>
    <w:rsid w:val="000A5733"/>
    <w:rsid w:val="000B6885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B1FEC"/>
    <w:rsid w:val="003C1E2F"/>
    <w:rsid w:val="003C37AB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4651"/>
    <w:rsid w:val="004761A5"/>
    <w:rsid w:val="00480489"/>
    <w:rsid w:val="004841E8"/>
    <w:rsid w:val="004868A7"/>
    <w:rsid w:val="004A58D7"/>
    <w:rsid w:val="004A79EB"/>
    <w:rsid w:val="004C4F1E"/>
    <w:rsid w:val="004C7585"/>
    <w:rsid w:val="004E7002"/>
    <w:rsid w:val="004F225F"/>
    <w:rsid w:val="004F5FD3"/>
    <w:rsid w:val="00500F4A"/>
    <w:rsid w:val="00501892"/>
    <w:rsid w:val="0050432F"/>
    <w:rsid w:val="005131D3"/>
    <w:rsid w:val="005153F9"/>
    <w:rsid w:val="00530129"/>
    <w:rsid w:val="00542A40"/>
    <w:rsid w:val="00542FAD"/>
    <w:rsid w:val="00555A5F"/>
    <w:rsid w:val="005606B3"/>
    <w:rsid w:val="00582B5B"/>
    <w:rsid w:val="005A1517"/>
    <w:rsid w:val="005C15A4"/>
    <w:rsid w:val="005C72BB"/>
    <w:rsid w:val="005D2747"/>
    <w:rsid w:val="005F0872"/>
    <w:rsid w:val="005F4DFA"/>
    <w:rsid w:val="006246B8"/>
    <w:rsid w:val="00665B88"/>
    <w:rsid w:val="006677ED"/>
    <w:rsid w:val="00673D54"/>
    <w:rsid w:val="00675C32"/>
    <w:rsid w:val="006764F3"/>
    <w:rsid w:val="006779FA"/>
    <w:rsid w:val="00682927"/>
    <w:rsid w:val="00684FAB"/>
    <w:rsid w:val="00684FD6"/>
    <w:rsid w:val="006A6AA9"/>
    <w:rsid w:val="006C0E18"/>
    <w:rsid w:val="006C48A6"/>
    <w:rsid w:val="006D66FA"/>
    <w:rsid w:val="00700864"/>
    <w:rsid w:val="00712931"/>
    <w:rsid w:val="007140D0"/>
    <w:rsid w:val="00723367"/>
    <w:rsid w:val="00724A43"/>
    <w:rsid w:val="00725EE2"/>
    <w:rsid w:val="0072713B"/>
    <w:rsid w:val="007305FD"/>
    <w:rsid w:val="0074756B"/>
    <w:rsid w:val="007500C1"/>
    <w:rsid w:val="0076398F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13169"/>
    <w:rsid w:val="00816670"/>
    <w:rsid w:val="008270E5"/>
    <w:rsid w:val="00830343"/>
    <w:rsid w:val="008404BE"/>
    <w:rsid w:val="00840E1C"/>
    <w:rsid w:val="00862028"/>
    <w:rsid w:val="008671C8"/>
    <w:rsid w:val="00875522"/>
    <w:rsid w:val="008756C6"/>
    <w:rsid w:val="00876DC3"/>
    <w:rsid w:val="00880934"/>
    <w:rsid w:val="00881C15"/>
    <w:rsid w:val="008A55E4"/>
    <w:rsid w:val="008B2B42"/>
    <w:rsid w:val="008B4753"/>
    <w:rsid w:val="008B670B"/>
    <w:rsid w:val="008C164B"/>
    <w:rsid w:val="008D4802"/>
    <w:rsid w:val="008F446A"/>
    <w:rsid w:val="00912CA9"/>
    <w:rsid w:val="00931E58"/>
    <w:rsid w:val="00932A65"/>
    <w:rsid w:val="00946437"/>
    <w:rsid w:val="009538FE"/>
    <w:rsid w:val="00957FC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C467F"/>
    <w:rsid w:val="00A126F0"/>
    <w:rsid w:val="00A14C1A"/>
    <w:rsid w:val="00A14E5B"/>
    <w:rsid w:val="00A152F2"/>
    <w:rsid w:val="00A266DC"/>
    <w:rsid w:val="00A34E0A"/>
    <w:rsid w:val="00A57D3E"/>
    <w:rsid w:val="00A74469"/>
    <w:rsid w:val="00A90CA5"/>
    <w:rsid w:val="00A91489"/>
    <w:rsid w:val="00A924F5"/>
    <w:rsid w:val="00AD7E47"/>
    <w:rsid w:val="00AE693D"/>
    <w:rsid w:val="00AF6D89"/>
    <w:rsid w:val="00B01AEB"/>
    <w:rsid w:val="00B03B3C"/>
    <w:rsid w:val="00B06771"/>
    <w:rsid w:val="00B32B35"/>
    <w:rsid w:val="00B41D7F"/>
    <w:rsid w:val="00B544C6"/>
    <w:rsid w:val="00B83C12"/>
    <w:rsid w:val="00B8489E"/>
    <w:rsid w:val="00B872B2"/>
    <w:rsid w:val="00BA301E"/>
    <w:rsid w:val="00BB3457"/>
    <w:rsid w:val="00BC00E1"/>
    <w:rsid w:val="00BC5EF2"/>
    <w:rsid w:val="00BC69B4"/>
    <w:rsid w:val="00BD2D5E"/>
    <w:rsid w:val="00BD402C"/>
    <w:rsid w:val="00BE4AEB"/>
    <w:rsid w:val="00C17E69"/>
    <w:rsid w:val="00C20B4A"/>
    <w:rsid w:val="00C25670"/>
    <w:rsid w:val="00C773E3"/>
    <w:rsid w:val="00C81FF4"/>
    <w:rsid w:val="00C834BD"/>
    <w:rsid w:val="00C84F09"/>
    <w:rsid w:val="00C8578B"/>
    <w:rsid w:val="00C8618B"/>
    <w:rsid w:val="00C920A7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CF79A6"/>
    <w:rsid w:val="00D11894"/>
    <w:rsid w:val="00D16A63"/>
    <w:rsid w:val="00D2458A"/>
    <w:rsid w:val="00D27143"/>
    <w:rsid w:val="00D3098C"/>
    <w:rsid w:val="00D5639E"/>
    <w:rsid w:val="00D57D64"/>
    <w:rsid w:val="00D62AE6"/>
    <w:rsid w:val="00D70C6E"/>
    <w:rsid w:val="00D84FFA"/>
    <w:rsid w:val="00DA0B76"/>
    <w:rsid w:val="00DA29CF"/>
    <w:rsid w:val="00DA3EA7"/>
    <w:rsid w:val="00DB6681"/>
    <w:rsid w:val="00DC4E39"/>
    <w:rsid w:val="00DE1877"/>
    <w:rsid w:val="00DE53C6"/>
    <w:rsid w:val="00DF00D4"/>
    <w:rsid w:val="00DF5C40"/>
    <w:rsid w:val="00E01FA4"/>
    <w:rsid w:val="00E16428"/>
    <w:rsid w:val="00E26734"/>
    <w:rsid w:val="00E31038"/>
    <w:rsid w:val="00E43D31"/>
    <w:rsid w:val="00E53416"/>
    <w:rsid w:val="00E575A0"/>
    <w:rsid w:val="00E57B52"/>
    <w:rsid w:val="00E90780"/>
    <w:rsid w:val="00E94DDC"/>
    <w:rsid w:val="00EA2144"/>
    <w:rsid w:val="00EE742D"/>
    <w:rsid w:val="00F00D98"/>
    <w:rsid w:val="00F14D32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1DEF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4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742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42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42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42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4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742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42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42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42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St-410/2016-16</izvorni_sadrzaj>
    <derivirana_varijabla naziv="DomainObject.Oznaka_1">St-410/2016-16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2016.</izvorni_sadrzaj>
    <derivirana_varijabla naziv="DomainObject.Predmet.DatumRjesavanja_1">10.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St-410/2016</izvorni_sadrzaj>
    <derivirana_varijabla naziv="DomainObject.Predmet.OznakaBroj_1">St-410/2016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IGUANA COMMERCE društvo s ograničenom odgovornošću za unutarnju i vanjsku trgovinu</izvorni_sadrzaj>
    <derivirana_varijabla naziv="DomainObject.Predmet.ProtustrankaFormated_1">  IGUANA COMMERCE društvo s ograničenom odgovornošću za unutarnju i vanjsku trgovinu</derivirana_varijabla>
  </DomainObject.Predmet.ProtustrankaFormated>
  <DomainObject.Predmet.ProtustrankaFormatedOIB>
    <izvorni_sadrzaj>  IGUANA COMMERCE društvo s ograničenom odgovornošću za unutarnju i vanjsku trgovinu, OIB 61173362145</izvorni_sadrzaj>
    <derivirana_varijabla naziv="DomainObject.Predmet.ProtustrankaFormatedOIB_1">  IGUANA COMMERCE društvo s ograničenom odgovornošću za unutarnju i vanjsku trgovinu, OIB 61173362145</derivirana_varijabla>
  </DomainObject.Predmet.ProtustrankaFormatedOIB>
  <DomainObject.Predmet.ProtustrankaFormatedWithAdress>
    <izvorni_sadrzaj> IGUANA COMMERCE društvo s ograničenom odgovornošću za unutarnju i vanjsku trgovinu, Bana Jelačića 82, 32100 Vinkovci</izvorni_sadrzaj>
    <derivirana_varijabla naziv="DomainObject.Predmet.ProtustrankaFormatedWithAdress_1"> IGUANA COMMERCE društvo s ograničenom odgovornošću za unutarnju i vanjsku trgovinu, Bana Jelačića 82, 32100 Vinkovci</derivirana_varijabla>
  </DomainObject.Predmet.ProtustrankaFormatedWithAdress>
  <DomainObject.Predmet.ProtustrankaFormatedWithAdressOIB>
    <izvorni_sadrzaj> IGUANA COMMERCE društvo s ograničenom odgovornošću za unutarnju i vanjsku trgovinu, OIB 61173362145, Bana Jelačića 82, 32100 Vinkovci</izvorni_sadrzaj>
    <derivirana_varijabla naziv="DomainObject.Predmet.ProtustrankaFormatedWithAdressOIB_1"> IGUANA COMMERCE društvo s ograničenom odgovornošću za unutarnju i vanjsku trgovinu, OIB 61173362145, Bana Jelačića 82, 32100 Vinkovci</derivirana_varijabla>
  </DomainObject.Predmet.ProtustrankaFormatedWithAdressOIB>
  <DomainObject.Predmet.ProtustrankaWithAdress>
    <izvorni_sadrzaj>IGUANA COMMERCE društvo s ograničenom odgovornošću za unutarnju i vanjsku trgovinu Bana Jelačića 82, 32100 Vinkovci</izvorni_sadrzaj>
    <derivirana_varijabla naziv="DomainObject.Predmet.ProtustrankaWithAdress_1">IGUANA COMMERCE društvo s ograničenom odgovornošću za unutarnju i vanjsku trgovinu Bana Jelačića 82, 32100 Vinkovci</derivirana_varijabla>
  </DomainObject.Predmet.ProtustrankaWithAdress>
  <DomainObject.Predmet.ProtustrankaWithAdressOIB>
    <izvorni_sadrzaj>IGUANA COMMERCE društvo s ograničenom odgovornošću za unutarnju i vanjsku trgovinu, OIB 61173362145, Bana Jelačića 82, 32100 Vinkovci</izvorni_sadrzaj>
    <derivirana_varijabla naziv="DomainObject.Predmet.ProtustrankaWithAdressOIB_1">IGUANA COMMERCE društvo s ograničenom odgovornošću za unutarnju i vanjsku trgovinu, OIB 61173362145, Bana Jelačića 82, 32100 Vinkovci</derivirana_varijabla>
  </DomainObject.Predmet.ProtustrankaWithAdressOIB>
  <DomainObject.Predmet.ProtustrankaNazivFormated>
    <izvorni_sadrzaj>IGUANA COMMERCE društvo s ograničenom odgovornošću za unutarnju i vanjsku trgovinu</izvorni_sadrzaj>
    <derivirana_varijabla naziv="DomainObject.Predmet.ProtustrankaNazivFormated_1">IGUANA COMMERCE društvo s ograničenom odgovornošću za unutarnju i vanjsku trgovinu</derivirana_varijabla>
  </DomainObject.Predmet.ProtustrankaNazivFormated>
  <DomainObject.Predmet.ProtustrankaNazivFormatedOIB>
    <izvorni_sadrzaj>IGUANA COMMERCE društvo s ograničenom odgovornošću za unutarnju i vanjsku trgovinu, OIB 61173362145</izvorni_sadrzaj>
    <derivirana_varijabla naziv="DomainObject.Predmet.ProtustrankaNazivFormatedOIB_1">IGUANA COMMERCE društvo s ograničenom odgovornošću za unutarnju i vanjsku trgovinu, OIB 61173362145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PORDUČNI URED SLAVONIJE I BARANJE POREZNO MJESTO VUKOVAR</izvorni_sadrzaj>
    <derivirana_varijabla naziv="DomainObject.Predmet.StrankaFormated_1">  RH MF PU PORDUČNI URED SLAVONIJE I BARANJE POREZNO MJESTO VUKOVAR</derivirana_varijabla>
  </DomainObject.Predmet.StrankaFormated>
  <DomainObject.Predmet.StrankaFormatedOIB>
    <izvorni_sadrzaj>  RH MF PU PORDUČNI URED SLAVONIJE I BARANJE POREZNO MJESTO VUKOVAR, OIB 18683136487</izvorni_sadrzaj>
    <derivirana_varijabla naziv="DomainObject.Predmet.StrankaFormatedOIB_1">  RH MF PU PORDUČNI URED SLAVONIJE I BARANJE POREZNO MJESTO VUKOVAR, OIB 18683136487</derivirana_varijabla>
  </DomainObject.Predmet.StrankaFormatedOIB>
  <DomainObject.Predmet.StrankaFormatedWithAdress>
    <izvorni_sadrzaj> RH MF PU PORDUČNI URED SLAVONIJE I BARANJE POREZNO MJESTO VUKOVAR</izvorni_sadrzaj>
    <derivirana_varijabla naziv="DomainObject.Predmet.StrankaFormatedWithAdress_1"> RH MF PU PORDUČNI URED SLAVONIJE I BARANJE POREZNO MJESTO VUKOVAR</derivirana_varijabla>
  </DomainObject.Predmet.StrankaFormatedWithAdress>
  <DomainObject.Predmet.StrankaFormatedWithAdressOIB>
    <izvorni_sadrzaj> RH MF PU PORDUČNI URED SLAVONIJE I BARANJE POREZNO MJESTO VUKOVAR, OIB 18683136487</izvorni_sadrzaj>
    <derivirana_varijabla naziv="DomainObject.Predmet.StrankaFormatedWithAdressOIB_1"> RH MF PU PORDUČNI URED SLAVONIJE I BARANJE POREZNO MJESTO VUKOVAR, OIB 18683136487</derivirana_varijabla>
  </DomainObject.Predmet.StrankaFormatedWithAdressOIB>
  <DomainObject.Predmet.StrankaWithAdress>
    <izvorni_sadrzaj>RH MF PU PORDUČNI URED SLAVONIJE I BARANJE POREZNO MJESTO VUKOVAR </izvorni_sadrzaj>
    <derivirana_varijabla naziv="DomainObject.Predmet.StrankaWithAdress_1">RH MF PU PORDUČNI URED SLAVONIJE I BARANJE POREZNO MJESTO VUKOVAR </derivirana_varijabla>
  </DomainObject.Predmet.StrankaWithAdress>
  <DomainObject.Predmet.StrankaWithAdressOIB>
    <izvorni_sadrzaj>RH MF PU PORDUČNI URED SLAVONIJE I BARANJE POREZNO MJESTO VUKOVAR, OIB 18683136487</izvorni_sadrzaj>
    <derivirana_varijabla naziv="DomainObject.Predmet.StrankaWithAdressOIB_1">RH MF PU PORDUČNI URED SLAVONIJE I BARANJE POREZNO MJESTO VUKOVAR, OIB 18683136487</derivirana_varijabla>
  </DomainObject.Predmet.StrankaWithAdressOIB>
  <DomainObject.Predmet.StrankaNazivFormated>
    <izvorni_sadrzaj>RH MF PU PORDUČNI URED SLAVONIJE I BARANJE POREZNO MJESTO VUKOVAR</izvorni_sadrzaj>
    <derivirana_varijabla naziv="DomainObject.Predmet.StrankaNazivFormated_1">RH MF PU PORDUČNI URED SLAVONIJE I BARANJE POREZNO MJESTO VUKOVAR</derivirana_varijabla>
  </DomainObject.Predmet.StrankaNazivFormated>
  <DomainObject.Predmet.StrankaNazivFormatedOIB>
    <izvorni_sadrzaj>RH MF PU PORDUČNI URED SLAVONIJE I BARANJE POREZNO MJESTO VUKOVAR, OIB 18683136487</izvorni_sadrzaj>
    <derivirana_varijabla naziv="DomainObject.Predmet.StrankaNazivFormatedOIB_1">RH MF PU PORDUČNI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PORDUČNI URED SLAVONIJE I BARANJE POREZNO MJESTO VUKOVAR</item>
    </izvorni_sadrzaj>
    <derivirana_varijabla naziv="DomainObject.Predmet.StrankaListFormated_1">
      <item>RH MF PU PORDUČNI URED SLAVONIJE I BARANJE POREZNO MJESTO VUKOVAR</item>
    </derivirana_varijabla>
  </DomainObject.Predmet.StrankaListFormated>
  <DomainObject.Predmet.StrankaListFormatedOIB>
    <izvorni_sadrzaj>
      <item>RH MF PU PORDUČNI URED SLAVONIJE I BARANJE POREZNO MJESTO VUKOVAR, OIB 18683136487</item>
    </izvorni_sadrzaj>
    <derivirana_varijabla naziv="DomainObject.Predmet.StrankaListFormatedOIB_1">
      <item>RH MF PU PORDUČNI URED SLAVONIJE I BARANJE POREZNO MJESTO VUKOVAR, OIB 18683136487</item>
    </derivirana_varijabla>
  </DomainObject.Predmet.StrankaListFormatedOIB>
  <DomainObject.Predmet.StrankaListFormatedWithAdress>
    <izvorni_sadrzaj>
      <item>RH MF PU PORDUČNI URED SLAVONIJE I BARANJE POREZNO MJESTO VUKOVAR</item>
    </izvorni_sadrzaj>
    <derivirana_varijabla naziv="DomainObject.Predmet.StrankaListFormatedWithAdress_1">
      <item>RH MF PU PORDUČNI URED SLAVONIJE I BARANJE POREZNO MJESTO VUKOVAR</item>
    </derivirana_varijabla>
  </DomainObject.Predmet.StrankaListFormatedWithAdress>
  <DomainObject.Predmet.StrankaListFormatedWithAdressOIB>
    <izvorni_sadrzaj>
      <item>RH MF PU PORDUČNI URED SLAVONIJE I BARANJE POREZNO MJESTO VUKOVAR, OIB 18683136487</item>
    </izvorni_sadrzaj>
    <derivirana_varijabla naziv="DomainObject.Predmet.StrankaListFormatedWithAdressOIB_1">
      <item>RH MF PU PORDUČNI URED SLAVONIJE I BARANJE POREZNO MJESTO VUKOVAR, OIB 18683136487</item>
    </derivirana_varijabla>
  </DomainObject.Predmet.StrankaListFormatedWithAdressOIB>
  <DomainObject.Predmet.StrankaListNazivFormated>
    <izvorni_sadrzaj>
      <item>RH MF PU PORDUČNI URED SLAVONIJE I BARANJE POREZNO MJESTO VUKOVAR</item>
    </izvorni_sadrzaj>
    <derivirana_varijabla naziv="DomainObject.Predmet.StrankaListNazivFormated_1">
      <item>RH MF PU PORDUČNI URED SLAVONIJE I BARANJE POREZNO MJESTO VUKOVAR</item>
    </derivirana_varijabla>
  </DomainObject.Predmet.StrankaListNazivFormated>
  <DomainObject.Predmet.StrankaListNazivFormatedOIB>
    <izvorni_sadrzaj>
      <item>RH MF PU PORDUČNI URED SLAVONIJE I BARANJE POREZNO MJESTO VUKOVAR, OIB 18683136487</item>
    </izvorni_sadrzaj>
    <derivirana_varijabla naziv="DomainObject.Predmet.StrankaListNazivFormatedOIB_1">
      <item>RH MF PU PORDUČNI URED SLAVONIJE I BARANJE POREZNO MJESTO VUKOVAR, OIB 18683136487</item>
    </derivirana_varijabla>
  </DomainObject.Predmet.StrankaListNazivFormatedOIB>
  <DomainObject.Predmet.ProtuStrankaListFormated>
    <izvorni_sadrzaj>
      <item>IGUANA COMMERCE društvo s ograničenom odgovornošću za unutarnju i vanjsku trgovinu</item>
    </izvorni_sadrzaj>
    <derivirana_varijabla naziv="DomainObject.Predmet.ProtuStrankaListFormated_1">
      <item>IGUANA COMMERCE društvo s ograničenom odgovornošću za unutarnju i vanjsku trgovinu</item>
    </derivirana_varijabla>
  </DomainObject.Predmet.ProtuStrankaListFormated>
  <DomainObject.Predmet.ProtuStrankaListFormatedOIB>
    <izvorni_sadrzaj>
      <item>IGUANA COMMERCE društvo s ograničenom odgovornošću za unutarnju i vanjsku trgovinu, OIB 61173362145</item>
    </izvorni_sadrzaj>
    <derivirana_varijabla naziv="DomainObject.Predmet.ProtuStrankaListFormatedOIB_1">
      <item>IGUANA COMMERCE društvo s ograničenom odgovornošću za unutarnju i vanjsku trgovinu, OIB 61173362145</item>
    </derivirana_varijabla>
  </DomainObject.Predmet.ProtuStrankaListFormatedOIB>
  <DomainObject.Predmet.ProtuStrankaListFormatedWithAdress>
    <izvorni_sadrzaj>
      <item>IGUANA COMMERCE društvo s ograničenom odgovornošću za unutarnju i vanjsku trgovinu, Bana Jelačića 82, 32100 Vinkovci</item>
    </izvorni_sadrzaj>
    <derivirana_varijabla naziv="DomainObject.Predmet.ProtuStrankaListFormatedWithAdress_1">
      <item>IGUANA COMMERCE društvo s ograničenom odgovornošću za unutarnju i vanjsku trgovinu, Bana Jelačića 82, 32100 Vinkovci</item>
    </derivirana_varijabla>
  </DomainObject.Predmet.ProtuStrankaListFormatedWithAdress>
  <DomainObject.Predmet.ProtuStrankaListFormatedWithAdressOIB>
    <izvorni_sadrzaj>
      <item>IGUANA COMMERCE društvo s ograničenom odgovornošću za unutarnju i vanjsku trgovinu, OIB 61173362145, Bana Jelačića 82, 32100 Vinkovci</item>
    </izvorni_sadrzaj>
    <derivirana_varijabla naziv="DomainObject.Predmet.ProtuStrankaListFormatedWithAdressOIB_1">
      <item>IGUANA COMMERCE društvo s ograničenom odgovornošću za unutarnju i vanjsku trgovinu, OIB 61173362145, Bana Jelačića 82, 32100 Vinkovci</item>
    </derivirana_varijabla>
  </DomainObject.Predmet.ProtuStrankaListFormatedWithAdressOIB>
  <DomainObject.Predmet.ProtuStrankaListNazivFormated>
    <izvorni_sadrzaj>
      <item>IGUANA COMMERCE društvo s ograničenom odgovornošću za unutarnju i vanjsku trgovinu</item>
    </izvorni_sadrzaj>
    <derivirana_varijabla naziv="DomainObject.Predmet.ProtuStrankaListNazivFormated_1">
      <item>IGUANA COMMERCE društvo s ograničenom odgovornošću za unutarnju i vanjsku trgovinu</item>
    </derivirana_varijabla>
  </DomainObject.Predmet.ProtuStrankaListNazivFormated>
  <DomainObject.Predmet.ProtuStrankaListNazivFormatedOIB>
    <izvorni_sadrzaj>
      <item>IGUANA COMMERCE društvo s ograničenom odgovornošću za unutarnju i vanjsku trgovinu, OIB 61173362145</item>
    </izvorni_sadrzaj>
    <derivirana_varijabla naziv="DomainObject.Predmet.ProtuStrankaListNazivFormatedOIB_1">
      <item>IGUANA COMMERCE društvo s ograničenom odgovornošću za unutarnju i vanjsku trgovinu, OIB 61173362145</item>
    </derivirana_varijabla>
  </DomainObject.Predmet.ProtuStrankaListNazivFormatedOIB>
  <DomainObject.Predmet.OstaliListFormated>
    <izvorni_sadrzaj>
      <item>ŽDO GUO Vukovar</item>
      <item>Vinko Kesegić</item>
      <item>Ivan Perković</item>
    </izvorni_sadrzaj>
    <derivirana_varijabla naziv="DomainObject.Predmet.OstaliListFormated_1">
      <item>ŽDO GUO Vukovar</item>
      <item>Vinko Kesegić</item>
      <item>Ivan Perković</item>
    </derivirana_varijabla>
  </DomainObject.Predmet.OstaliListFormated>
  <DomainObject.Predmet.OstaliListFormatedOIB>
    <izvorni_sadrzaj>
      <item>ŽDO GUO Vukovar</item>
      <item>Vinko Kesegić, OIB 88166704342</item>
      <item>Ivan Perković, OIB 81615580056</item>
    </izvorni_sadrzaj>
    <derivirana_varijabla naziv="DomainObject.Predmet.OstaliListFormatedOIB_1">
      <item>ŽDO GUO Vukovar</item>
      <item>Vinko Kesegić, OIB 88166704342</item>
      <item>Ivan Perković, OIB 81615580056</item>
    </derivirana_varijabla>
  </DomainObject.Predmet.OstaliListFormatedOIB>
  <DomainObject.Predmet.OstaliListFormatedWithAdress>
    <izvorni_sadrzaj>
      <item>ŽDO GUO Vukovar</item>
      <item>Vinko Kesegić, Bana Jelačića 82, 32100 Vinkovci</item>
      <item>Ivan Perković, K. Branimira 9, 31220 Josipovac</item>
    </izvorni_sadrzaj>
    <derivirana_varijabla naziv="DomainObject.Predmet.OstaliListFormatedWithAdress_1">
      <item>ŽDO GUO Vukovar</item>
      <item>Vinko Kesegić, Bana Jelačića 82, 32100 Vinkovci</item>
      <item>Ivan Perković, K. Branimira 9, 31220 Josipovac</item>
    </derivirana_varijabla>
  </DomainObject.Predmet.OstaliListFormatedWithAdress>
  <DomainObject.Predmet.OstaliListFormatedWithAdressOIB>
    <izvorni_sadrzaj>
      <item>ŽDO GUO Vukovar</item>
      <item>Vinko Kesegić, OIB 88166704342, Bana Jelačića 82, 32100 Vinkovci</item>
      <item>Ivan Perković, OIB 81615580056, K. Branimira 9, 31220 Josipovac</item>
    </izvorni_sadrzaj>
    <derivirana_varijabla naziv="DomainObject.Predmet.OstaliListFormatedWithAdressOIB_1">
      <item>ŽDO GUO Vukovar</item>
      <item>Vinko Kesegić, OIB 88166704342, Bana Jelačića 82, 32100 Vinkovci</item>
      <item>Ivan Perković, OIB 81615580056, K. Branimira 9, 31220 Josipovac</item>
    </derivirana_varijabla>
  </DomainObject.Predmet.OstaliListFormatedWithAdressOIB>
  <DomainObject.Predmet.OstaliListNazivFormated>
    <izvorni_sadrzaj>
      <item>ŽDO GUO Vukovar</item>
      <item>Vinko Kesegić</item>
      <item>Ivan Perković</item>
    </izvorni_sadrzaj>
    <derivirana_varijabla naziv="DomainObject.Predmet.OstaliListNazivFormated_1">
      <item>ŽDO GUO Vukovar</item>
      <item>Vinko Kesegić</item>
      <item>Ivan Perković</item>
    </derivirana_varijabla>
  </DomainObject.Predmet.OstaliListNazivFormated>
  <DomainObject.Predmet.OstaliListNazivFormatedOIB>
    <izvorni_sadrzaj>
      <item>ŽDO GUO Vukovar</item>
      <item>Vinko Kesegić, OIB 88166704342</item>
      <item>Ivan Perković, OIB 81615580056</item>
    </izvorni_sadrzaj>
    <derivirana_varijabla naziv="DomainObject.Predmet.OstaliListNazivFormatedOIB_1">
      <item>ŽDO GUO Vukovar</item>
      <item>Vinko Kesegić, OIB 88166704342</item>
      <item>Ivan Perković, OIB 81615580056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St-410/2016-16</izvorni_sadrzaj>
    <derivirana_varijabla naziv="DomainObject.PoslovniBrojDokumenta_1">St-410/2016-16</derivirana_varijabla>
  </DomainObject.PoslovniBrojDokumenta>
  <DomainObject.Predmet.StrankaIDrugi>
    <izvorni_sadrzaj>RH MF PU PORDUČNI URED SLAVONIJE I BARANJE POREZNO MJESTO VUKOVAR</izvorni_sadrzaj>
    <derivirana_varijabla naziv="DomainObject.Predmet.StrankaIDrugi_1">RH MF PU PORDUČNI URED SLAVONIJE I BARANJE POREZNO MJESTO VUKOVAR</derivirana_varijabla>
  </DomainObject.Predmet.StrankaIDrugi>
  <DomainObject.Predmet.ProtustrankaIDrugi>
    <izvorni_sadrzaj>IGUANA COMMERCE društvo s ograničenom odgovornošću za unutarnju i vanjsku trgovinu</izvorni_sadrzaj>
    <derivirana_varijabla naziv="DomainObject.Predmet.ProtustrankaIDrugi_1">IGUANA COMMERCE društvo s ograničenom odgovornošću za unutarnju i vanjsku trgovinu</derivirana_varijabla>
  </DomainObject.Predmet.ProtustrankaIDrugi>
  <DomainObject.Predmet.StrankaIDrugiAdressOIB>
    <izvorni_sadrzaj>RH MF PU PORDUČNI URED SLAVONIJE I BARANJE POREZNO MJESTO VUKOVAR, OIB 18683136487</izvorni_sadrzaj>
    <derivirana_varijabla naziv="DomainObject.Predmet.StrankaIDrugiAdressOIB_1">RH MF PU PORDUČNI URED SLAVONIJE I BARANJE POREZNO MJESTO VUKOVAR, OIB 18683136487</derivirana_varijabla>
  </DomainObject.Predmet.StrankaIDrugiAdressOIB>
  <DomainObject.Predmet.ProtustrankaIDrugiAdressOIB>
    <izvorni_sadrzaj>IGUANA COMMERCE društvo s ograničenom odgovornošću za unutarnju i vanjsku trgovinu, OIB 61173362145, Bana Jelačića 82, 32100 Vinkovci</izvorni_sadrzaj>
    <derivirana_varijabla naziv="DomainObject.Predmet.ProtustrankaIDrugiAdressOIB_1">IGUANA COMMERCE društvo s ograničenom odgovornošću za unutarnju i vanjsku trgovinu, OIB 61173362145, Bana Jelačića 82,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2016.</izvorni_sadrzaj>
    <derivirana_varijabla naziv="DomainObject.Predmet.OdlukaRjesenje.DatumDonosenjaOdluke_1">10. svibnja 2016.</derivirana_varijabla>
  </DomainObject.Predmet.OdlukaRjesenje.DatumDonosenjaOdluke>
  <DomainObject.Predmet.OdlukaRjesenje.DatumPravomocnosti>
    <izvorni_sadrzaj>27. svibnja 2016.</izvorni_sadrzaj>
    <derivirana_varijabla naziv="DomainObject.Predmet.OdlukaRjesenje.DatumPravomocnosti_1">27. svibnja 2016.</derivirana_varijabla>
  </DomainObject.Predmet.OdlukaRjesenje.DatumPravomocnosti>
  <DomainObject.Predmet.OdlukaRjesenje.Oznaka>
    <izvorni_sadrzaj>St-410/2016-15</izvorni_sadrzaj>
    <derivirana_varijabla naziv="DomainObject.Predmet.OdlukaRjesenje.Oznaka_1">St-410/2016-15</derivirana_varijabla>
  </DomainObject.Predmet.OdlukaRjesenje.Oznaka>
  <DomainObject.Predmet.SudioniciListNaziv>
    <izvorni_sadrzaj>
      <item>IGUANA COMMERCE društvo s ograničenom odgovornošću za unutarnju i vanjsku trgovinu</item>
      <item>RH MF PU PORDUČNI URED SLAVONIJE I BARANJE POREZNO MJESTO VUKOVAR</item>
      <item>ŽDO GUO Vukovar</item>
      <item>Vinko Kesegić</item>
      <item>Ivan Perković</item>
    </izvorni_sadrzaj>
    <derivirana_varijabla naziv="DomainObject.Predmet.SudioniciListNaziv_1">
      <item>IGUANA COMMERCE društvo s ograničenom odgovornošću za unutarnju i vanjsku trgovinu</item>
      <item>RH MF PU PORDUČNI URED SLAVONIJE I BARANJE POREZNO MJESTO VUKOVAR</item>
      <item>ŽDO GUO Vukovar</item>
      <item>Vinko Kesegić</item>
      <item>Ivan Perković</item>
    </derivirana_varijabla>
  </DomainObject.Predmet.SudioniciListNaziv>
  <DomainObject.Predmet.SudioniciListAdressOIB>
    <izvorni_sadrzaj>
      <item>IGUANA COMMERCE društvo s ograničenom odgovornošću za unutarnju i vanjsku trgovinu, OIB 61173362145, Bana Jelačića 82,32100 Vinkovci</item>
      <item>RH MF PU PORDUČNI URED SLAVONIJE I BARANJE POREZNO MJESTO VUKOVAR, OIB 18683136487</item>
      <item>ŽDO GUO Vukovar</item>
      <item>Vinko Kesegić, OIB 88166704342, Bana Jelačića 82,32100 Vinkovci</item>
      <item>Ivan Perković, OIB 81615580056, K. Branimira 9,31220 Josipovac</item>
    </izvorni_sadrzaj>
    <derivirana_varijabla naziv="DomainObject.Predmet.SudioniciListAdressOIB_1">
      <item>IGUANA COMMERCE društvo s ograničenom odgovornošću za unutarnju i vanjsku trgovinu, OIB 61173362145, Bana Jelačića 82,32100 Vinkovci</item>
      <item>RH MF PU PORDUČNI URED SLAVONIJE I BARANJE POREZNO MJESTO VUKOVAR, OIB 18683136487</item>
      <item>ŽDO GUO Vukovar</item>
      <item>Vinko Kesegić, OIB 88166704342, Bana Jelačića 82,32100 Vinkovci</item>
      <item>Ivan Perković, OIB 81615580056, K. Branimira 9,31220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61173362145</item>
      <item>, OIB 18683136487</item>
      <item>, OIB null</item>
      <item>, OIB 88166704342</item>
      <item>, OIB 81615580056</item>
    </izvorni_sadrzaj>
    <derivirana_varijabla naziv="DomainObject.Predmet.SudioniciListNazivOIB_1">
      <item>, OIB 61173362145</item>
      <item>, OIB 18683136487</item>
      <item>, OIB null</item>
      <item>, OIB 88166704342</item>
      <item>, OIB 81615580056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425</properties:Words>
  <properties:Characters>2388</properties:Characters>
  <properties:Lines>74</properties:Lines>
  <properties:Paragraphs>21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2016-06-16T10:27:00Z</dcterms:created>
  <dc:creator>banka</dc:creator>
  <cp:lastModifiedBy>Elizabeta Đeke</cp:lastModifiedBy>
  <cp:lastPrinted>2016-06-16T10:43:00Z</cp:lastPrinted>
  <dcterms:modified xmlns:xsi="http://www.w3.org/2001/XMLSchema-instance" xsi:type="dcterms:W3CDTF">2016-06-16T11:15:00Z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St-410/2016-16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