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4ee5" w14:paraId="f144ee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262EA" w:rsidR="0042587C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2587C" w:rsidP="00B262EA" w:rsidR="0042587C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587C" w:rsidP="00B262EA" w:rsidR="0042587C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2587C" w:rsidP="00B262EA" w:rsidR="0042587C" w:rsidRPr="009077C2">
            <w:pPr>
              <w:jc w:val="center"/>
            </w:pPr>
            <w:r>
              <w:t xml:space="preserve">Trgovački sud u Osijeku </w:t>
            </w:r>
          </w:p>
          <w:p w:rsidRDefault="0042587C" w:rsidP="00B262EA" w:rsidR="0042587C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B262EA" w:rsidR="0042587C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2587C" w:rsidP="0042587C" w:rsidR="0042587C" w:rsidRPr="00974EE9">
            <w:pPr>
              <w:pStyle w:val="VSVerzija"/>
              <w:jc w:val="right"/>
            </w:pPr>
            <w:r>
              <w:t>Poslovni broj: 14 St-2132/18-10</w:t>
            </w:r>
          </w:p>
        </w:tc>
      </w:tr>
    </w:tbl>
    <w:p w:rsidRDefault="0042587C" w:rsidP="00646FF1" w:rsidR="0042587C">
      <w:pPr>
        <w:jc w:val="center"/>
      </w:pPr>
    </w:p>
    <w:p w:rsidRDefault="0042587C" w:rsidP="00646FF1" w:rsidR="0042587C">
      <w:pPr>
        <w:jc w:val="center"/>
      </w:pPr>
    </w:p>
    <w:p w:rsidRDefault="00646FF1" w:rsidP="00646FF1" w:rsidR="007B7EDC">
      <w:pPr>
        <w:jc w:val="center"/>
      </w:pPr>
      <w:r>
        <w:t>R E P U B L I K A  H R V A T S K A</w:t>
      </w:r>
    </w:p>
    <w:p w:rsidRDefault="00646FF1" w:rsidP="00646FF1" w:rsidR="00646FF1">
      <w:pPr>
        <w:jc w:val="center"/>
      </w:pP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42587C" w:rsidRPr="00611430">
        <w:t xml:space="preserve">Trgovački sud u Osijeku, po sucu mr. sc. Tihomiru Kovačeviću, kao stečajnom sucu, povodom prijedloga </w:t>
      </w:r>
      <w:r w:rsidR="0042587C">
        <w:t xml:space="preserve">RH, MF, PU, Područni ured </w:t>
      </w:r>
      <w:r w:rsidR="00E72BA2">
        <w:t xml:space="preserve">Slavonija i Baranja, </w:t>
      </w:r>
      <w:r w:rsidR="0042587C">
        <w:t>Vukovar, Porezno mjesto Vukovar zastupana po ŽDO u Vukovaru</w:t>
      </w:r>
      <w:r w:rsidR="0042587C" w:rsidRPr="00611430">
        <w:t xml:space="preserve">, </w:t>
      </w:r>
      <w:r w:rsidR="0042587C">
        <w:t xml:space="preserve">OIB 18683136487 za </w:t>
      </w:r>
      <w:r w:rsidR="0042587C" w:rsidRPr="0041082E">
        <w:t xml:space="preserve">otvaranje stečajnog postupka nad dužnikom </w:t>
      </w:r>
      <w:r w:rsidR="0042587C">
        <w:t>NOVI ORION PUB d.o.o. za proizvodnju, trgovinu i usluge, Vinkovci, Kralja Zvonimira 6</w:t>
      </w:r>
      <w:r w:rsidR="0042587C" w:rsidRPr="00DC018E">
        <w:t>, MBS 0</w:t>
      </w:r>
      <w:r w:rsidR="0042587C">
        <w:t>30176044</w:t>
      </w:r>
      <w:r w:rsidR="0042587C" w:rsidRPr="00DC018E">
        <w:t xml:space="preserve">, OIB </w:t>
      </w:r>
      <w:r w:rsidR="0042587C">
        <w:t>11153534221</w:t>
      </w:r>
      <w:r w:rsidR="008D3EAF" w:rsidRPr="0041082E">
        <w:t xml:space="preserve">, dana </w:t>
      </w:r>
      <w:r w:rsidR="0042587C">
        <w:t>14</w:t>
      </w:r>
      <w:r w:rsidR="00236973" w:rsidRPr="00236973">
        <w:t>. siječnja 2019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236973" w:rsidP="0042587C" w:rsidR="0092456E">
      <w:pPr>
        <w:numPr>
          <w:ilvl w:val="0"/>
          <w:numId w:val="2"/>
        </w:numPr>
        <w:jc w:val="both"/>
      </w:pPr>
      <w:r>
        <w:t>OBUSTAVLJA</w:t>
      </w:r>
      <w:r w:rsidR="0092456E">
        <w:t xml:space="preserve"> se </w:t>
      </w:r>
      <w:r>
        <w:t>stečaj</w:t>
      </w:r>
      <w:r w:rsidR="0092456E">
        <w:t xml:space="preserve">ni postupak nad dužnikom: </w:t>
      </w:r>
      <w:r w:rsidR="0042587C" w:rsidRPr="0042587C">
        <w:t>NOVI ORION PUB d.o.o. za proizvodnju, trgovinu i usluge, Vinkovci, Kralja Zvonimira 6, MBS 030176044, OIB 11153534221</w:t>
      </w:r>
      <w:r w:rsidR="0092456E">
        <w:t>.</w:t>
      </w:r>
    </w:p>
    <w:p w:rsidRDefault="0092456E" w:rsidP="0092456E" w:rsidR="0092456E">
      <w:pPr>
        <w:ind w:left="720"/>
        <w:jc w:val="both"/>
      </w:pPr>
    </w:p>
    <w:p w:rsidRDefault="00E72BA2" w:rsidP="00080DB7" w:rsidR="00565E38">
      <w:pPr>
        <w:numPr>
          <w:ilvl w:val="0"/>
          <w:numId w:val="2"/>
        </w:numPr>
        <w:jc w:val="both"/>
      </w:pPr>
      <w:r>
        <w:t>Troškovi provedenog postupka naknaditi će se iz sredstava koje je zaplijenila Financijska agencija za namirenje troškova stečajnog postupka</w:t>
      </w:r>
      <w:r w:rsidR="009531E8">
        <w:t>.</w:t>
      </w:r>
    </w:p>
    <w:p w:rsidRDefault="00565E38" w:rsidP="00565E38" w:rsidR="00565E38">
      <w:pPr>
        <w:pStyle w:val="Odlomakpopisa"/>
      </w:pPr>
    </w:p>
    <w:p w:rsidRDefault="009531E8" w:rsidP="00080DB7" w:rsidR="007B7EDC">
      <w:pPr>
        <w:numPr>
          <w:ilvl w:val="0"/>
          <w:numId w:val="2"/>
        </w:numPr>
        <w:jc w:val="both"/>
      </w:pPr>
      <w:r>
        <w:t>Nalaže se registru Trgovačkog suda u Osijeku, u sudski registar upisati brisanje</w:t>
      </w:r>
      <w:r w:rsidR="007B7EDC">
        <w:t xml:space="preserve"> privremen</w:t>
      </w:r>
      <w:r>
        <w:t>e</w:t>
      </w:r>
      <w:r w:rsidR="007B7EDC">
        <w:t xml:space="preserve"> stečajn</w:t>
      </w:r>
      <w:r>
        <w:t>e</w:t>
      </w:r>
      <w:r w:rsidR="007B7EDC">
        <w:t xml:space="preserve"> upravitelj</w:t>
      </w:r>
      <w:r>
        <w:t>ice</w:t>
      </w:r>
      <w:r w:rsidR="007B7EDC">
        <w:t xml:space="preserve"> </w:t>
      </w:r>
      <w:r w:rsidR="004B293D">
        <w:t>Sanela Kučar, Osijek, J.J. Strossmayera 37</w:t>
      </w:r>
      <w:r w:rsidR="004B293D" w:rsidRPr="0066407D">
        <w:t xml:space="preserve">, OIB </w:t>
      </w:r>
      <w:r w:rsidR="004B293D">
        <w:t>97473612486</w:t>
      </w:r>
      <w:r w:rsidR="007B7EDC">
        <w:t>.</w:t>
      </w:r>
    </w:p>
    <w:p w:rsidRDefault="00953CC6" w:rsidP="004E475E" w:rsidR="00953CC6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BA579E" w:rsidP="00812C58" w:rsidR="00812C58">
      <w:pPr>
        <w:ind w:firstLine="720"/>
        <w:jc w:val="both"/>
      </w:pPr>
      <w:r>
        <w:t xml:space="preserve">Predlagatelj vjerovnik </w:t>
      </w:r>
      <w:r w:rsidRPr="00895554">
        <w:t xml:space="preserve">RH, MF, Porezna uprava, Područni ured </w:t>
      </w:r>
      <w:r w:rsidR="004B293D">
        <w:t>Slavonija i Baranja, Vukovar</w:t>
      </w:r>
      <w:r>
        <w:t xml:space="preserve"> je d</w:t>
      </w:r>
      <w:r w:rsidR="00812C58">
        <w:t xml:space="preserve">ana </w:t>
      </w:r>
      <w:r w:rsidR="004B293D">
        <w:t>20</w:t>
      </w:r>
      <w:r w:rsidR="00812C58">
        <w:t>.</w:t>
      </w:r>
      <w:r w:rsidR="004B293D">
        <w:t>11</w:t>
      </w:r>
      <w:r w:rsidR="00812C58">
        <w:t>.201</w:t>
      </w:r>
      <w:r w:rsidR="00871A11">
        <w:t>8</w:t>
      </w:r>
      <w:r w:rsidR="00812C58">
        <w:t xml:space="preserve">. </w:t>
      </w:r>
      <w:r w:rsidR="002E395B">
        <w:t xml:space="preserve">podnijela </w:t>
      </w:r>
      <w:r w:rsidR="003A3904">
        <w:t>ovome</w:t>
      </w:r>
      <w:r w:rsidR="00812C58">
        <w:t xml:space="preserve"> sudu </w:t>
      </w:r>
      <w:r w:rsidR="002E395B">
        <w:t>prijedlog za otvaranje</w:t>
      </w:r>
      <w:r w:rsidR="00812C58">
        <w:t xml:space="preserve"> stečajnog postupka nad </w:t>
      </w:r>
      <w:r w:rsidR="004B293D" w:rsidRPr="004B293D">
        <w:t>NOVI ORION PUB d.o.o. za proizvodnju, trgovinu i usluge, Vinkovci, Kralja Zvonimira 6, MBS 030176044, OIB 11153534221</w:t>
      </w:r>
      <w:r w:rsidR="00812C58">
        <w:t xml:space="preserve">, temeljem odredbe čl. </w:t>
      </w:r>
      <w:r w:rsidR="00982F9A">
        <w:t>16. i</w:t>
      </w:r>
      <w:r w:rsidR="00812C58">
        <w:t xml:space="preserve"> 1</w:t>
      </w:r>
      <w:r w:rsidR="00982F9A">
        <w:t>09</w:t>
      </w:r>
      <w:r w:rsidR="00812C58">
        <w:t>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0A44" w:rsidR="00CC2503">
      <w:pPr>
        <w:ind w:firstLine="720"/>
        <w:jc w:val="both"/>
      </w:pPr>
      <w:r>
        <w:t xml:space="preserve">U prijedlogu je navela da na dan </w:t>
      </w:r>
      <w:r w:rsidR="004B293D">
        <w:t>15</w:t>
      </w:r>
      <w:r>
        <w:t>.</w:t>
      </w:r>
      <w:r w:rsidR="004B293D">
        <w:t>11</w:t>
      </w:r>
      <w:r>
        <w:t>.201</w:t>
      </w:r>
      <w:r w:rsidR="00974C4E">
        <w:t>8</w:t>
      </w:r>
      <w:r>
        <w:t xml:space="preserve">. </w:t>
      </w:r>
      <w:r w:rsidR="00810A44">
        <w:t xml:space="preserve">vjerovnik ima tražbinu prema dužniku u iznosu od </w:t>
      </w:r>
      <w:r w:rsidR="004B293D">
        <w:t>31.306,93</w:t>
      </w:r>
      <w:r w:rsidR="00810A44">
        <w:t xml:space="preserve"> kn koja je dospjela</w:t>
      </w:r>
      <w:r w:rsidR="00CC2503">
        <w:t xml:space="preserve"> a nije plaćena, a kod dužnika postoji stečajni razlog nesposobnosti za plaćanje, te dostavila dokaze za isto.</w:t>
      </w:r>
    </w:p>
    <w:p w:rsidRDefault="00CC2503" w:rsidP="00810A44" w:rsidR="00CC2503">
      <w:pPr>
        <w:ind w:firstLine="720"/>
        <w:jc w:val="both"/>
      </w:pPr>
      <w:r>
        <w:lastRenderedPageBreak/>
        <w:t xml:space="preserve">Sud je utvrdio da je predlagatelj ovlašten za podnošenje predmetnog prijedloga temeljem odredbe čl. 16. i 109. SZ, te je </w:t>
      </w:r>
      <w:r w:rsidR="00553F7F">
        <w:t>27</w:t>
      </w:r>
      <w:r>
        <w:t>.12.2018. donio rješenje o pokretanju prethodnog postupka i imenovao privremenu stečajnu upraviteljicu (čl. 115. st. 1. i 2. SZ), odredio joj dužnosti (čl. 119. st. 2. i 3. SZ) i zakazao ročište (čl. 123. i čl. 128. st. 1. SZ).</w:t>
      </w:r>
    </w:p>
    <w:p w:rsidRDefault="00553F7F" w:rsidP="00810A44" w:rsidR="00553F7F">
      <w:pPr>
        <w:ind w:firstLine="720"/>
        <w:jc w:val="both"/>
      </w:pPr>
    </w:p>
    <w:p w:rsidRDefault="00CC2503" w:rsidP="00810A44" w:rsidR="00CC2503">
      <w:pPr>
        <w:ind w:firstLine="720"/>
        <w:jc w:val="both"/>
      </w:pPr>
      <w:r>
        <w:t xml:space="preserve">Dana </w:t>
      </w:r>
      <w:r w:rsidR="00553F7F">
        <w:t>11</w:t>
      </w:r>
      <w:r>
        <w:t>.</w:t>
      </w:r>
      <w:r w:rsidR="00553F7F">
        <w:t>01</w:t>
      </w:r>
      <w:r>
        <w:t>.201</w:t>
      </w:r>
      <w:r w:rsidR="00553F7F">
        <w:t>9</w:t>
      </w:r>
      <w:r>
        <w:t xml:space="preserve">. sud je zaprimio pisano izvješće privremene stečajne upraviteljice u kojem je u cijelosti postupila po rješenju suda od </w:t>
      </w:r>
      <w:r w:rsidR="00553F7F">
        <w:t>27</w:t>
      </w:r>
      <w:r>
        <w:t xml:space="preserve">.12.2018. o pokretanju prethodnog postupka, te u istom između ostalog navela da je </w:t>
      </w:r>
      <w:r w:rsidR="00553F7F">
        <w:t>8</w:t>
      </w:r>
      <w:r>
        <w:t>.</w:t>
      </w:r>
      <w:r w:rsidR="00553F7F">
        <w:t>01</w:t>
      </w:r>
      <w:r>
        <w:t>.201</w:t>
      </w:r>
      <w:r w:rsidR="00553F7F">
        <w:t>9</w:t>
      </w:r>
      <w:r>
        <w:t>. zaprimila potvrdu FINE da žiro-računi dužnika nisu u blokadi.</w:t>
      </w:r>
    </w:p>
    <w:p w:rsidRDefault="00CC2503" w:rsidP="00810A44" w:rsidR="00CC2503">
      <w:pPr>
        <w:ind w:firstLine="720"/>
        <w:jc w:val="both"/>
      </w:pPr>
    </w:p>
    <w:p w:rsidRDefault="00CC2503" w:rsidP="00810A44" w:rsidR="00CC2503">
      <w:pPr>
        <w:ind w:firstLine="720"/>
        <w:jc w:val="both"/>
      </w:pPr>
      <w:r>
        <w:t xml:space="preserve">Privremena stečajna upraviteljica je slijedom navedenoga predložila da se </w:t>
      </w:r>
      <w:r w:rsidR="000A7346">
        <w:t>ovaj postupak obustavi budući je dužnik do završetka prethodnog postupka postao sposoban za plaćanje</w:t>
      </w:r>
      <w:r w:rsidR="005D059B">
        <w:t>.</w:t>
      </w:r>
    </w:p>
    <w:p w:rsidRDefault="005D059B" w:rsidP="00810A44" w:rsidR="005D059B">
      <w:pPr>
        <w:ind w:firstLine="720"/>
        <w:jc w:val="both"/>
      </w:pPr>
    </w:p>
    <w:p w:rsidRDefault="005D059B" w:rsidP="00810A44" w:rsidR="005D059B" w:rsidRPr="000625B3">
      <w:pPr>
        <w:ind w:firstLine="720"/>
        <w:jc w:val="both"/>
      </w:pPr>
      <w:r>
        <w:t>Sud je izvršio uvid u spis i dokumente u spisu i to</w:t>
      </w:r>
      <w:r w:rsidR="00202A9A">
        <w:t xml:space="preserve"> Izvadak iz sudskog registra, Prijedlog vjerovnika za otvaranje stečajnog postupka, Dopis RH, MF, PU, Područni ured Osijek </w:t>
      </w:r>
      <w:r w:rsidR="00DE6E3E">
        <w:t xml:space="preserve">– </w:t>
      </w:r>
      <w:r w:rsidR="00BA1ECF">
        <w:t>obavijest</w:t>
      </w:r>
      <w:r w:rsidR="00DE6E3E">
        <w:t xml:space="preserve"> o imovini </w:t>
      </w:r>
      <w:r w:rsidR="00A8566A">
        <w:t xml:space="preserve"> </w:t>
      </w:r>
      <w:r w:rsidR="00202A9A">
        <w:t xml:space="preserve">od </w:t>
      </w:r>
      <w:r w:rsidR="00BA1ECF">
        <w:t>15</w:t>
      </w:r>
      <w:r w:rsidR="00202A9A">
        <w:t>.</w:t>
      </w:r>
      <w:r w:rsidR="00BA1ECF">
        <w:t>11</w:t>
      </w:r>
      <w:r w:rsidR="00202A9A">
        <w:t>.2018.</w:t>
      </w:r>
      <w:r w:rsidR="00A8566A">
        <w:t xml:space="preserve">, Stanje računa poreznog obveznika na dan </w:t>
      </w:r>
      <w:r w:rsidR="005C2790">
        <w:t>15</w:t>
      </w:r>
      <w:r w:rsidR="00A8566A">
        <w:t>.</w:t>
      </w:r>
      <w:r w:rsidR="005C2790">
        <w:t>11</w:t>
      </w:r>
      <w:r w:rsidR="00A8566A">
        <w:t>.2018., Godišnji financijski izvještaj za 2017. godinu</w:t>
      </w:r>
      <w:r w:rsidR="006B1B06">
        <w:t xml:space="preserve"> (6 stranica), </w:t>
      </w:r>
      <w:r w:rsidR="005C2790">
        <w:t>Očevidnik o redoslijedu plaćanja od 15.11.2018. (2 stranice), Dopis</w:t>
      </w:r>
      <w:r w:rsidR="004A35ED">
        <w:t xml:space="preserve"> RH, MF, PU, Područni ured Osijek – upit o imovini od 15.11.2018., Dopis FINE od 2.01.2019., </w:t>
      </w:r>
      <w:r w:rsidR="00A874B7">
        <w:t xml:space="preserve">Izvješće privremene stečajne upraviteljice od </w:t>
      </w:r>
      <w:r w:rsidR="009A7896">
        <w:t>11</w:t>
      </w:r>
      <w:r w:rsidR="00A874B7">
        <w:t>.</w:t>
      </w:r>
      <w:r w:rsidR="009A7896">
        <w:t>01</w:t>
      </w:r>
      <w:r w:rsidR="00A874B7">
        <w:t>.201</w:t>
      </w:r>
      <w:r w:rsidR="009A7896">
        <w:t>9</w:t>
      </w:r>
      <w:r w:rsidR="00A874B7">
        <w:t>.</w:t>
      </w:r>
      <w:r w:rsidR="009521F6">
        <w:t>,</w:t>
      </w:r>
      <w:r w:rsidR="003F3507">
        <w:t xml:space="preserve"> Uvjerenje </w:t>
      </w:r>
      <w:r w:rsidR="009A7896">
        <w:t xml:space="preserve">CVH STP "AUTOREPARATURA" od 10.01.2019. </w:t>
      </w:r>
      <w:r w:rsidR="00965DAD">
        <w:t>i Potvrda FINE</w:t>
      </w:r>
      <w:r w:rsidR="00953CC6">
        <w:t xml:space="preserve"> od </w:t>
      </w:r>
      <w:r w:rsidR="00965DAD">
        <w:t>8</w:t>
      </w:r>
      <w:r w:rsidR="00953CC6">
        <w:t>.</w:t>
      </w:r>
      <w:r w:rsidR="00965DAD">
        <w:t>01</w:t>
      </w:r>
      <w:r w:rsidR="00953CC6">
        <w:t>.201</w:t>
      </w:r>
      <w:r w:rsidR="00965DAD">
        <w:t>9</w:t>
      </w:r>
      <w:r w:rsidR="00953CC6">
        <w:t>., te utvrdio da je dužnik do završetka prethodnog postupka postao sposoban za plaćanje pa je odlučio kao u izreci temeljem odredbe čl. 128. st. 9. SZ.</w:t>
      </w:r>
    </w:p>
    <w:p w:rsidRDefault="00E75365" w:rsidP="006F7B5B" w:rsidR="00E75365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965DAD">
        <w:t>14</w:t>
      </w:r>
      <w:r w:rsidR="00236973" w:rsidRPr="00236973">
        <w:t>. siječnja 2019</w:t>
      </w:r>
      <w:r>
        <w:t>.</w:t>
      </w:r>
    </w:p>
    <w:p w:rsidRDefault="00E817FD" w:rsidP="005137EC" w:rsidR="00E817FD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B262EA" w:rsidR="0042587C">
        <w:tc>
          <w:tcPr>
            <w:tcW w:type="dxa" w:w="3369"/>
          </w:tcPr>
          <w:p w:rsidRDefault="0042587C" w:rsidP="00B262EA" w:rsidR="0042587C">
            <w:pPr>
              <w:spacing w:lineRule="auto" w:line="480"/>
              <w:jc w:val="center"/>
            </w:pPr>
            <w:r>
              <w:t>Zapisničar:</w:t>
            </w:r>
          </w:p>
          <w:p w:rsidRDefault="0042587C" w:rsidP="00B262EA" w:rsidR="0042587C">
            <w:pPr>
              <w:spacing w:lineRule="auto" w:line="480"/>
              <w:jc w:val="center"/>
            </w:pPr>
            <w:r>
              <w:t>Elizabeta Đeke</w:t>
            </w:r>
          </w:p>
          <w:p w:rsidRDefault="0042587C" w:rsidP="00B262EA" w:rsidR="0042587C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42587C" w:rsidP="00B262EA" w:rsidR="0042587C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42587C" w:rsidP="00B262EA" w:rsidR="0042587C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42587C" w:rsidP="00B262EA" w:rsidR="0042587C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26374C" w:rsidP="00B246D8" w:rsidR="00B246D8">
      <w:pPr>
        <w:jc w:val="both"/>
      </w:pPr>
      <w:r>
        <w:t>Pouka o pravnom lijeku</w:t>
      </w:r>
      <w:r w:rsidR="00B246D8">
        <w:t>:</w:t>
      </w:r>
    </w:p>
    <w:p w:rsidRDefault="0026374C" w:rsidP="0026374C" w:rsidR="0026374C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965DAD">
        <w:t>Vukovar</w:t>
      </w:r>
    </w:p>
    <w:p w:rsidRDefault="00553266" w:rsidP="007158FC" w:rsidR="00553266">
      <w:pPr>
        <w:numPr>
          <w:ilvl w:val="0"/>
          <w:numId w:val="7"/>
        </w:numPr>
        <w:jc w:val="both"/>
      </w:pPr>
      <w:r>
        <w:t>FINI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4444D">
        <w:t>a</w:t>
      </w:r>
      <w:r>
        <w:t xml:space="preserve"> stečajn</w:t>
      </w:r>
      <w:r w:rsidR="0094444D">
        <w:t>a</w:t>
      </w:r>
      <w:r>
        <w:t xml:space="preserve"> upravitelj</w:t>
      </w:r>
      <w:r w:rsidR="0094444D">
        <w:t>ica</w:t>
      </w:r>
      <w:r>
        <w:t xml:space="preserve"> </w:t>
      </w:r>
      <w:r w:rsidR="00E817FD">
        <w:t>Sanela Kučar</w:t>
      </w:r>
    </w:p>
    <w:p w:rsidRDefault="00E817FD" w:rsidP="007158FC" w:rsidR="00E817FD">
      <w:pPr>
        <w:numPr>
          <w:ilvl w:val="0"/>
          <w:numId w:val="7"/>
        </w:numPr>
        <w:jc w:val="both"/>
      </w:pPr>
      <w:r>
        <w:t>Sudski registar</w:t>
      </w:r>
    </w:p>
    <w:p w:rsidRDefault="007158FC" w:rsidP="007158FC" w:rsidR="007158FC" w:rsidRPr="000B5C54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070800" w:rsidP="007158FC" w:rsidR="000B5C54">
      <w:pPr>
        <w:numPr>
          <w:ilvl w:val="0"/>
          <w:numId w:val="7"/>
        </w:numPr>
        <w:jc w:val="both"/>
      </w:pPr>
      <w:r>
        <w:rPr>
          <w:rFonts w:cstheme="majorBidi" w:hAnsiTheme="majorBidi" w:asciiTheme="majorBidi"/>
        </w:rPr>
        <w:t>riješeno obustavom</w:t>
      </w:r>
    </w:p>
    <w:sectPr w:rsidSect="00FD0F32" w:rsidR="000B5C5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0AE5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</w:t>
    </w:r>
    <w:r w:rsidR="00080DB7" w:rsidRPr="00080DB7">
      <w:t xml:space="preserve">Poslovni broj: </w:t>
    </w:r>
    <w:r w:rsidR="002D5B4E" w:rsidRPr="002D5B4E">
      <w:t>14 St-</w:t>
    </w:r>
    <w:r w:rsidR="0042587C" w:rsidRPr="0042587C">
      <w:t>2132/18-10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70800"/>
    <w:rsid w:val="00080DB7"/>
    <w:rsid w:val="000817DB"/>
    <w:rsid w:val="00084DCC"/>
    <w:rsid w:val="000A5797"/>
    <w:rsid w:val="000A7346"/>
    <w:rsid w:val="000B1DB2"/>
    <w:rsid w:val="000B5C54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54A9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2A9A"/>
    <w:rsid w:val="00204670"/>
    <w:rsid w:val="0020511E"/>
    <w:rsid w:val="00206760"/>
    <w:rsid w:val="002257DF"/>
    <w:rsid w:val="00231F3C"/>
    <w:rsid w:val="0023483C"/>
    <w:rsid w:val="00234C2C"/>
    <w:rsid w:val="00236973"/>
    <w:rsid w:val="00237D77"/>
    <w:rsid w:val="00260090"/>
    <w:rsid w:val="0026374C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E395B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7588C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3507"/>
    <w:rsid w:val="003F637C"/>
    <w:rsid w:val="00406F6D"/>
    <w:rsid w:val="0041002D"/>
    <w:rsid w:val="0042587C"/>
    <w:rsid w:val="0043315F"/>
    <w:rsid w:val="00440509"/>
    <w:rsid w:val="00443D03"/>
    <w:rsid w:val="00450C50"/>
    <w:rsid w:val="00465059"/>
    <w:rsid w:val="004852E3"/>
    <w:rsid w:val="004A35ED"/>
    <w:rsid w:val="004A41B7"/>
    <w:rsid w:val="004A5D16"/>
    <w:rsid w:val="004B293D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3266"/>
    <w:rsid w:val="00553F7F"/>
    <w:rsid w:val="00556AFC"/>
    <w:rsid w:val="00565E38"/>
    <w:rsid w:val="00576460"/>
    <w:rsid w:val="005861A8"/>
    <w:rsid w:val="005903C4"/>
    <w:rsid w:val="005A0866"/>
    <w:rsid w:val="005A5A53"/>
    <w:rsid w:val="005A74CE"/>
    <w:rsid w:val="005B28D3"/>
    <w:rsid w:val="005B41BB"/>
    <w:rsid w:val="005C2790"/>
    <w:rsid w:val="005D059B"/>
    <w:rsid w:val="005F5A03"/>
    <w:rsid w:val="005F6182"/>
    <w:rsid w:val="00611430"/>
    <w:rsid w:val="006303BE"/>
    <w:rsid w:val="00637E50"/>
    <w:rsid w:val="006435F0"/>
    <w:rsid w:val="006440F7"/>
    <w:rsid w:val="00646FF1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1B06"/>
    <w:rsid w:val="006B27C0"/>
    <w:rsid w:val="006B7688"/>
    <w:rsid w:val="006D7788"/>
    <w:rsid w:val="006E1762"/>
    <w:rsid w:val="006E4B39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0A44"/>
    <w:rsid w:val="00812C58"/>
    <w:rsid w:val="00814644"/>
    <w:rsid w:val="00815C5D"/>
    <w:rsid w:val="00843DEF"/>
    <w:rsid w:val="008508C3"/>
    <w:rsid w:val="00850ADD"/>
    <w:rsid w:val="0086404A"/>
    <w:rsid w:val="0086731F"/>
    <w:rsid w:val="00871A11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21F6"/>
    <w:rsid w:val="009531E8"/>
    <w:rsid w:val="00953CC6"/>
    <w:rsid w:val="0096332B"/>
    <w:rsid w:val="009635B8"/>
    <w:rsid w:val="009654F9"/>
    <w:rsid w:val="00965DAD"/>
    <w:rsid w:val="009674B0"/>
    <w:rsid w:val="009741B1"/>
    <w:rsid w:val="00974C4E"/>
    <w:rsid w:val="00982F9A"/>
    <w:rsid w:val="00992D9D"/>
    <w:rsid w:val="00992FAF"/>
    <w:rsid w:val="00993B7F"/>
    <w:rsid w:val="009A3914"/>
    <w:rsid w:val="009A7896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566A"/>
    <w:rsid w:val="00A874B7"/>
    <w:rsid w:val="00A87A94"/>
    <w:rsid w:val="00A92278"/>
    <w:rsid w:val="00AA2AA8"/>
    <w:rsid w:val="00AA55D3"/>
    <w:rsid w:val="00AB1845"/>
    <w:rsid w:val="00AB1CBB"/>
    <w:rsid w:val="00AB6EA6"/>
    <w:rsid w:val="00AC32FB"/>
    <w:rsid w:val="00AC621F"/>
    <w:rsid w:val="00AD0F3C"/>
    <w:rsid w:val="00AD694D"/>
    <w:rsid w:val="00AE3E3E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1ECF"/>
    <w:rsid w:val="00BA3984"/>
    <w:rsid w:val="00BA579E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C2503"/>
    <w:rsid w:val="00CD216C"/>
    <w:rsid w:val="00CD76BD"/>
    <w:rsid w:val="00CF4B2A"/>
    <w:rsid w:val="00D00AE5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E6E3E"/>
    <w:rsid w:val="00DF5840"/>
    <w:rsid w:val="00E05F2C"/>
    <w:rsid w:val="00E14899"/>
    <w:rsid w:val="00E27673"/>
    <w:rsid w:val="00E42141"/>
    <w:rsid w:val="00E51EF4"/>
    <w:rsid w:val="00E72BA2"/>
    <w:rsid w:val="00E73FC0"/>
    <w:rsid w:val="00E75365"/>
    <w:rsid w:val="00E817FD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26374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6374C"/>
    <w:rPr>
      <w:sz w:val="24"/>
      <w:szCs w:val="24"/>
    </w:rPr>
  </w:style>
  <w:style w:customStyle="true" w:styleId="VSVerzija" w:type="paragraph">
    <w:name w:val="VS_Verzija"/>
    <w:basedOn w:val="Normal"/>
    <w:rsid w:val="0042587C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26374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6374C"/>
    <w:rPr>
      <w:sz w:val="24"/>
      <w:szCs w:val="24"/>
    </w:rPr>
  </w:style>
  <w:style w:customStyle="1" w:styleId="VSVerzija" w:type="paragraph">
    <w:name w:val="VS_Verzija"/>
    <w:basedOn w:val="Normal"/>
    <w:rsid w:val="0042587C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St-2132/2018</izvorni_sadrzaj>
    <derivirana_varijabla naziv="DomainObject.Predmet.OznakaBroj_1">St-2132/2018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ORION PUB d.o.o. za proizvodnju, trgovinu i usluge</izvorni_sadrzaj>
    <derivirana_varijabla naziv="DomainObject.Predmet.ProtustrankaFormated_1">  NOVI ORION PUB d.o.o. za proizvodnju, trgovinu i usluge</derivirana_varijabla>
  </DomainObject.Predmet.ProtustrankaFormated>
  <DomainObject.Predmet.ProtustrankaFormatedOIB>
    <izvorni_sadrzaj>  NOVI ORION PUB d.o.o. za proizvodnju, trgovinu i usluge, OIB 11153534221</izvorni_sadrzaj>
    <derivirana_varijabla naziv="DomainObject.Predmet.ProtustrankaFormatedOIB_1">  NOVI ORION PUB d.o.o. za proizvodnju, trgovinu i usluge, OIB 11153534221</derivirana_varijabla>
  </DomainObject.Predmet.ProtustrankaFormatedOIB>
  <DomainObject.Predmet.ProtustrankaFormatedWithAdress>
    <izvorni_sadrzaj> NOVI ORION PUB d.o.o. za proizvodnju, trgovinu i usluge, Kralja Zvonimira 6, 32100 Vinkovci</izvorni_sadrzaj>
    <derivirana_varijabla naziv="DomainObject.Predmet.ProtustrankaFormatedWithAdress_1"> NOVI ORION PUB d.o.o. za proizvodnju, trgovinu i usluge, Kralja Zvonimira 6, 32100 Vinkovci</derivirana_varijabla>
  </DomainObject.Predmet.ProtustrankaFormatedWithAdress>
  <DomainObject.Predmet.ProtustrankaFormatedWithAdressOIB>
    <izvorni_sadrzaj> NOVI ORION PUB d.o.o. za proizvodnju, trgovinu i usluge, OIB 11153534221, Kralja Zvonimira 6, 32100 Vinkovci</izvorni_sadrzaj>
    <derivirana_varijabla naziv="DomainObject.Predmet.ProtustrankaFormatedWithAdressOIB_1"> NOVI ORION PUB d.o.o. za proizvodnju, trgovinu i usluge, OIB 11153534221, Kralja Zvonimira 6, 32100 Vinkovci</derivirana_varijabla>
  </DomainObject.Predmet.ProtustrankaFormatedWithAdressOIB>
  <DomainObject.Predmet.ProtustrankaWithAdress>
    <izvorni_sadrzaj>NOVI ORION PUB d.o.o. za proizvodnju, trgovinu i usluge Kralja Zvonimira 6, 32100 Vinkovci</izvorni_sadrzaj>
    <derivirana_varijabla naziv="DomainObject.Predmet.ProtustrankaWithAdress_1">NOVI ORION PUB d.o.o. za proizvodnju, trgovinu i usluge Kralja Zvonimira 6, 32100 Vinkovci</derivirana_varijabla>
  </DomainObject.Predmet.ProtustrankaWithAdress>
  <DomainObject.Predmet.ProtustrankaWithAdressOIB>
    <izvorni_sadrzaj>NOVI ORION PUB d.o.o. za proizvodnju, trgovinu i usluge, OIB 11153534221, Kralja Zvonimira 6, 32100 Vinkovci</izvorni_sadrzaj>
    <derivirana_varijabla naziv="DomainObject.Predmet.ProtustrankaWithAdressOIB_1">NOVI ORION PUB d.o.o. za proizvodnju, trgovinu i usluge, OIB 11153534221, Kralja Zvonimira 6, 32100 Vinkovci</derivirana_varijabla>
  </DomainObject.Predmet.ProtustrankaWithAdressOIB>
  <DomainObject.Predmet.ProtustrankaNazivFormated>
    <izvorni_sadrzaj>NOVI ORION PUB d.o.o. za proizvodnju, trgovinu i usluge</izvorni_sadrzaj>
    <derivirana_varijabla naziv="DomainObject.Predmet.ProtustrankaNazivFormated_1">NOVI ORION PUB d.o.o. za proizvodnju, trgovinu i usluge</derivirana_varijabla>
  </DomainObject.Predmet.ProtustrankaNazivFormated>
  <DomainObject.Predmet.ProtustrankaNazivFormatedOIB>
    <izvorni_sadrzaj>NOVI ORION PUB d.o.o. za proizvodnju, trgovinu i usluge, OIB 11153534221</izvorni_sadrzaj>
    <derivirana_varijabla naziv="DomainObject.Predmet.ProtustrankaNazivFormatedOIB_1">NOVI ORION PUB d.o.o. za proizvodnju, trgovinu i usluge, OIB 11153534221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NOVI ORION PUB d.o.o. za proizvodnju, trgovinu i usluge</item>
    </izvorni_sadrzaj>
    <derivirana_varijabla naziv="DomainObject.Predmet.ProtuStrankaListFormated_1">
      <item>NOVI ORION PUB d.o.o. za proizvodnju, trgovinu i usluge</item>
    </derivirana_varijabla>
  </DomainObject.Predmet.ProtuStrankaListFormated>
  <DomainObject.Predmet.ProtuStrankaListFormatedOIB>
    <izvorni_sadrzaj>
      <item>NOVI ORION PUB d.o.o. za proizvodnju, trgovinu i usluge, OIB 11153534221</item>
    </izvorni_sadrzaj>
    <derivirana_varijabla naziv="DomainObject.Predmet.ProtuStrankaListFormatedOIB_1">
      <item>NOVI ORION PUB d.o.o. za proizvodnju, trgovinu i usluge, OIB 11153534221</item>
    </derivirana_varijabla>
  </DomainObject.Predmet.ProtuStrankaListFormatedOIB>
  <DomainObject.Predmet.ProtuStrankaListFormatedWithAdress>
    <izvorni_sadrzaj>
      <item>NOVI ORION PUB d.o.o. za proizvodnju, trgovinu i usluge, Kralja Zvonimira 6, 32100 Vinkovci</item>
    </izvorni_sadrzaj>
    <derivirana_varijabla naziv="DomainObject.Predmet.ProtuStrankaListFormatedWithAdress_1">
      <item>NOVI ORION PUB d.o.o. za proizvodnju, trgovinu i usluge, Kralja Zvonimira 6, 32100 Vinkovci</item>
    </derivirana_varijabla>
  </DomainObject.Predmet.ProtuStrankaListFormatedWithAdress>
  <DomainObject.Predmet.ProtuStrankaListFormatedWithAdressOIB>
    <izvorni_sadrzaj>
      <item>NOVI ORION PUB d.o.o. za proizvodnju, trgovinu i usluge, OIB 11153534221, Kralja Zvonimira 6, 32100 Vinkovci</item>
    </izvorni_sadrzaj>
    <derivirana_varijabla naziv="DomainObject.Predmet.ProtuStrankaListFormatedWithAdressOIB_1">
      <item>NOVI ORION PUB d.o.o. za proizvodnju, trgovinu i usluge, OIB 11153534221, Kralja Zvonimira 6, 32100 Vinkovci</item>
    </derivirana_varijabla>
  </DomainObject.Predmet.ProtuStrankaListFormatedWithAdressOIB>
  <DomainObject.Predmet.ProtuStrankaListNazivFormated>
    <izvorni_sadrzaj>
      <item>NOVI ORION PUB d.o.o. za proizvodnju, trgovinu i usluge</item>
    </izvorni_sadrzaj>
    <derivirana_varijabla naziv="DomainObject.Predmet.ProtuStrankaListNazivFormated_1">
      <item>NOVI ORION PUB d.o.o. za proizvodnju, trgovinu i usluge</item>
    </derivirana_varijabla>
  </DomainObject.Predmet.ProtuStrankaListNazivFormated>
  <DomainObject.Predmet.ProtuStrankaListNazivFormatedOIB>
    <izvorni_sadrzaj>
      <item>NOVI ORION PUB d.o.o. za proizvodnju, trgovinu i usluge, OIB 11153534221</item>
    </izvorni_sadrzaj>
    <derivirana_varijabla naziv="DomainObject.Predmet.ProtuStrankaListNazivFormatedOIB_1">
      <item>NOVI ORION PUB d.o.o. za proizvodnju, trgovinu i usluge, OIB 11153534221</item>
    </derivirana_varijabla>
  </DomainObject.Predmet.ProtuStrankaListNazivFormatedOIB>
  <DomainObject.Predmet.OstaliListFormated>
    <izvorni_sadrzaj>
      <item>Ivan Kalenić</item>
    </izvorni_sadrzaj>
    <derivirana_varijabla naziv="DomainObject.Predmet.OstaliListFormated_1">
      <item>Ivan Kalenić</item>
    </derivirana_varijabla>
  </DomainObject.Predmet.OstaliListFormated>
  <DomainObject.Predmet.OstaliListFormatedOIB>
    <izvorni_sadrzaj>
      <item>Ivan Kalenić, OIB 33773964406</item>
    </izvorni_sadrzaj>
    <derivirana_varijabla naziv="DomainObject.Predmet.OstaliListFormatedOIB_1">
      <item>Ivan Kalenić, OIB 33773964406</item>
    </derivirana_varijabla>
  </DomainObject.Predmet.OstaliListFormatedOIB>
  <DomainObject.Predmet.OstaliListFormatedWithAdress>
    <izvorni_sadrzaj>
      <item>Ivan Kalenić, Jurja Dalmatinca 21, 32100 Vinkovci</item>
    </izvorni_sadrzaj>
    <derivirana_varijabla naziv="DomainObject.Predmet.OstaliListFormatedWithAdress_1">
      <item>Ivan Kalenić, Jurja Dalmatinca 21, 32100 Vinkovci</item>
    </derivirana_varijabla>
  </DomainObject.Predmet.OstaliListFormatedWithAdress>
  <DomainObject.Predmet.OstaliListFormatedWithAdressOIB>
    <izvorni_sadrzaj>
      <item>Ivan Kalenić, OIB 33773964406, Jurja Dalmatinca 21, 32100 Vinkovci</item>
    </izvorni_sadrzaj>
    <derivirana_varijabla naziv="DomainObject.Predmet.OstaliListFormatedWithAdressOIB_1">
      <item>Ivan Kalenić, OIB 33773964406, Jurja Dalmatinca 21, 32100 Vinkovci</item>
    </derivirana_varijabla>
  </DomainObject.Predmet.OstaliListFormatedWithAdressOIB>
  <DomainObject.Predmet.OstaliListNazivFormated>
    <izvorni_sadrzaj>
      <item>Ivan Kalenić</item>
    </izvorni_sadrzaj>
    <derivirana_varijabla naziv="DomainObject.Predmet.OstaliListNazivFormated_1">
      <item>Ivan Kalenić</item>
    </derivirana_varijabla>
  </DomainObject.Predmet.OstaliListNazivFormated>
  <DomainObject.Predmet.OstaliListNazivFormatedOIB>
    <izvorni_sadrzaj>
      <item>Ivan Kalenić, OIB 33773964406</item>
    </izvorni_sadrzaj>
    <derivirana_varijabla naziv="DomainObject.Predmet.OstaliListNazivFormatedOIB_1">
      <item>Ivan Kalenić, OIB 33773964406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NOVI ORION PUB d.o.o. za proizvodnju, trgovinu i usluge</izvorni_sadrzaj>
    <derivirana_varijabla naziv="DomainObject.Predmet.ProtustrankaIDrugi_1">NOVI ORION PUB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NOVI ORION PUB d.o.o. za proizvodnju, trgovinu i usluge, OIB 11153534221, Kralja Zvonimira 6, 32100 Vinkovci</izvorni_sadrzaj>
    <derivirana_varijabla naziv="DomainObject.Predmet.ProtustrankaIDrugiAdressOIB_1">NOVI ORION PUB d.o.o. za proizvodnju, trgovinu i usluge, OIB 11153534221, Kralja Zvonimira 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ORION PUB d.o.o. za proizvodnju, trgovinu i usluge</item>
      <item>RH MF POREZNA UPRAVA</item>
      <item>Ivan Kalenić</item>
    </izvorni_sadrzaj>
    <derivirana_varijabla naziv="DomainObject.Predmet.SudioniciListNaziv_1">
      <item>NOVI ORION PUB d.o.o. za proizvodnju, trgovinu i usluge</item>
      <item>RH MF POREZNA UPRAVA</item>
      <item>Ivan Kalenić</item>
    </derivirana_varijabla>
  </DomainObject.Predmet.SudioniciListNaziv>
  <DomainObject.Predmet.SudioniciListAdressOIB>
    <izvorni_sadrzaj>
      <item>NOVI ORION PUB d.o.o. za proizvodnju, trgovinu i usluge, OIB 11153534221, Kralja Zvonimira 6,32100 Vinkovci</item>
      <item>RH MF POREZNA UPRAVA, OIB 18683136487</item>
      <item>Ivan Kalenić, OIB 33773964406, Jurja Dalmatinca 21,32100 Vinkovci</item>
    </izvorni_sadrzaj>
    <derivirana_varijabla naziv="DomainObject.Predmet.SudioniciListAdressOIB_1">
      <item>NOVI ORION PUB d.o.o. za proizvodnju, trgovinu i usluge, OIB 11153534221, Kralja Zvonimira 6,32100 Vinkovci</item>
      <item>RH MF POREZNA UPRAVA, OIB 18683136487</item>
      <item>Ivan Kalenić, OIB 33773964406, Jurja Dalmatinca 21,32100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11153534221</item>
      <item>, OIB 18683136487</item>
      <item>, OIB 33773964406</item>
    </izvorni_sadrzaj>
    <derivirana_varijabla naziv="DomainObject.Predmet.SudioniciListNazivOIB_1">
      <item>, OIB 11153534221</item>
      <item>, OIB 18683136487</item>
      <item>, OIB 33773964406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St-2132/2018-4</izvorni_sadrzaj>
    <derivirana_varijabla naziv="DomainObject.PredzadnjaOdlukaIzPredmeta.Oznaka_1">St-2132/2018-4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EFCC3-936E-411D-930D-7BDA186F2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3188</properties:Characters>
  <properties:Lines>90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2019-01-02T07:03:00Z</dcterms:created>
  <dc:creator>tkovacevic</dc:creator>
  <cp:lastModifiedBy>Elizabeta Đeke</cp:lastModifiedBy>
  <cp:lastPrinted>2018-01-29T08:12:00Z</cp:lastPrinted>
  <dcterms:modified xmlns:xsi="http://www.w3.org/2001/XMLSchema-instance" xsi:type="dcterms:W3CDTF">2019-01-14T12:44:00Z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