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2ab7" w14:paraId="1af2ab7" w:rsidRDefault="00A623C3" w:rsidP="004D4404" w:rsidR="00E768E9">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E768E9" w:rsidP="004D4404" w:rsidR="00E768E9">
      <w:pPr>
        <w:jc w:val="both"/>
      </w:pPr>
      <w:r>
        <w:t>REPUBLIKA HRVATSKA</w:t>
      </w:r>
    </w:p>
    <w:p w:rsidRDefault="00E768E9" w:rsidP="004D4404" w:rsidR="0091268C">
      <w:pPr>
        <w:jc w:val="both"/>
      </w:pPr>
      <w:r>
        <w:t>TRGOVAČKI SUD U ZAGREBU                                                                18. St-</w:t>
      </w:r>
      <w:r w:rsidR="004D4404">
        <w:t>423</w:t>
      </w:r>
      <w:r w:rsidR="004A3859">
        <w:t>/2019</w:t>
      </w:r>
    </w:p>
    <w:p w:rsidRDefault="00E768E9" w:rsidP="004D4404" w:rsidR="00E768E9">
      <w:pPr>
        <w:jc w:val="both"/>
      </w:pPr>
      <w:r>
        <w:t>Amruševa 2/II</w:t>
      </w:r>
    </w:p>
    <w:p w:rsidRDefault="0091268C" w:rsidP="004D4404" w:rsidR="0091268C">
      <w:pPr>
        <w:jc w:val="both"/>
      </w:pPr>
    </w:p>
    <w:p w:rsidRDefault="00E768E9" w:rsidP="004D4404" w:rsidR="00E768E9">
      <w:pPr>
        <w:jc w:val="both"/>
      </w:pPr>
    </w:p>
    <w:p w:rsidRDefault="0091268C" w:rsidP="0091268C" w:rsidR="00E768E9">
      <w:pPr>
        <w:ind w:left="2124"/>
        <w:jc w:val="both"/>
      </w:pPr>
      <w:r>
        <w:t xml:space="preserve">    </w:t>
      </w:r>
      <w:r w:rsidR="00E768E9">
        <w:t>U   I M E   R E P U B L I K E   H R V A T S K E</w:t>
      </w:r>
    </w:p>
    <w:p w:rsidRDefault="00E768E9" w:rsidP="004D4404" w:rsidR="00E768E9">
      <w:pPr>
        <w:jc w:val="both"/>
      </w:pPr>
    </w:p>
    <w:p w:rsidRDefault="0091268C" w:rsidP="004D4404" w:rsidR="00E768E9">
      <w:pPr>
        <w:jc w:val="both"/>
      </w:pPr>
      <w:r>
        <w:tab/>
      </w:r>
      <w:r>
        <w:tab/>
      </w:r>
      <w:r>
        <w:tab/>
      </w:r>
      <w:r>
        <w:tab/>
      </w:r>
      <w:r>
        <w:tab/>
        <w:t xml:space="preserve">    </w:t>
      </w:r>
      <w:r w:rsidR="00E768E9">
        <w:t xml:space="preserve">  R J E Š E NJ E</w:t>
      </w:r>
    </w:p>
    <w:p w:rsidRDefault="00E768E9" w:rsidP="004D4404" w:rsidR="00E768E9">
      <w:pPr>
        <w:jc w:val="both"/>
      </w:pPr>
    </w:p>
    <w:p w:rsidRDefault="00E768E9" w:rsidP="004A3859" w:rsidR="00E768E9">
      <w:pPr>
        <w:ind w:firstLine="708"/>
        <w:jc w:val="both"/>
      </w:pPr>
      <w:r>
        <w:t xml:space="preserve">Trgovački sud u Zagrebu, sudac Danijela Uzelac, u stečajnom postupku u povodu prijedloga REPUBLIKE HRVATSKE, Ministarstva financija, </w:t>
      </w:r>
      <w:r w:rsidR="00796EE1">
        <w:t>Porezne</w:t>
      </w:r>
      <w:r>
        <w:t xml:space="preserve"> uprave, OIB 18683136487, koju zastupa Županijsko državno odvjetništvo u Zagrebu, za otvaranje stečajnog postupka nad dužnikom </w:t>
      </w:r>
      <w:r w:rsidR="004D4404" w:rsidRPr="004D4404">
        <w:t xml:space="preserve">AGRO SAT d.o.o., OIB 30850938048, Zagreb, Tratinska ulica 13, </w:t>
      </w:r>
      <w:r w:rsidR="004D4404">
        <w:t>10. srpnja</w:t>
      </w:r>
      <w:r>
        <w:t xml:space="preserve"> 2019.</w:t>
      </w:r>
    </w:p>
    <w:p w:rsidRDefault="00E768E9" w:rsidP="004D4404" w:rsidR="00E768E9">
      <w:pPr>
        <w:jc w:val="both"/>
      </w:pPr>
      <w:r>
        <w:tab/>
      </w:r>
      <w:r>
        <w:tab/>
      </w:r>
      <w:r>
        <w:tab/>
      </w:r>
      <w:r>
        <w:tab/>
      </w:r>
      <w:r>
        <w:tab/>
        <w:t xml:space="preserve">    r i j e š i o     j e</w:t>
      </w:r>
    </w:p>
    <w:p w:rsidRDefault="0091268C" w:rsidP="004D4404" w:rsidR="0091268C">
      <w:pPr>
        <w:jc w:val="both"/>
      </w:pPr>
    </w:p>
    <w:p w:rsidRDefault="00E768E9" w:rsidP="004D4404" w:rsidR="00E768E9">
      <w:pPr>
        <w:ind w:firstLine="708"/>
        <w:jc w:val="both"/>
      </w:pPr>
      <w:r>
        <w:t>I. Otvara se s</w:t>
      </w:r>
      <w:r w:rsidR="004D4404">
        <w:t xml:space="preserve">tečajni postupak nad dužnikom </w:t>
      </w:r>
      <w:r w:rsidR="004D4404" w:rsidRPr="004D4404">
        <w:t>AGRO SAT d.o.o., OIB 308509380</w:t>
      </w:r>
      <w:r w:rsidR="004D4404">
        <w:t>48, Zagreb, Tratinska ulica 13.</w:t>
      </w:r>
      <w:r>
        <w:t xml:space="preserve"> Rješenje o otvaranju stečajnog postupka nad dužnikom objav</w:t>
      </w:r>
      <w:r w:rsidR="0019515E">
        <w:t>ljeno je na mrežnoj stranici e-O</w:t>
      </w:r>
      <w:r>
        <w:t xml:space="preserve">glasna ploča Trgovačkog suda u Zagrebu, </w:t>
      </w:r>
      <w:r w:rsidR="004D4404">
        <w:t>10. srpnja 2019. u 14,</w:t>
      </w:r>
      <w:r w:rsidR="00593AF0">
        <w:t>45</w:t>
      </w:r>
      <w:r w:rsidR="004D4404">
        <w:t xml:space="preserve"> sati.</w:t>
      </w:r>
    </w:p>
    <w:p w:rsidRDefault="00E768E9" w:rsidP="004D4404" w:rsidR="00E768E9">
      <w:pPr>
        <w:jc w:val="both"/>
      </w:pPr>
    </w:p>
    <w:p w:rsidRDefault="00E768E9" w:rsidP="004D4404" w:rsidR="00E768E9">
      <w:pPr>
        <w:ind w:firstLine="708"/>
        <w:jc w:val="both"/>
      </w:pPr>
      <w:r>
        <w:t xml:space="preserve">II. </w:t>
      </w:r>
      <w:r w:rsidR="0024088E">
        <w:t xml:space="preserve"> </w:t>
      </w:r>
      <w:r>
        <w:t xml:space="preserve">Za stečajnog upravitelja imenuje se </w:t>
      </w:r>
      <w:r w:rsidR="00DC4756">
        <w:t>Margareta Herceg iz Zagreba, Žerjavićeva 9 (prizemlje), OIB 78232678424.</w:t>
      </w:r>
    </w:p>
    <w:p w:rsidRDefault="00E768E9" w:rsidP="004D4404" w:rsidR="00E768E9">
      <w:pPr>
        <w:jc w:val="both"/>
      </w:pPr>
    </w:p>
    <w:p w:rsidRDefault="00E768E9" w:rsidP="004D4404" w:rsidR="00E768E9" w:rsidRPr="004D4404">
      <w:pPr>
        <w:ind w:firstLine="708"/>
        <w:jc w:val="both"/>
      </w:pPr>
      <w:r>
        <w:t xml:space="preserve">III. Zaključuje se stečajni postupak nad dužnikom </w:t>
      </w:r>
      <w:r w:rsidR="004D4404" w:rsidRPr="004D4404">
        <w:t>AGRO SAT d.o.o., OIB 30850938</w:t>
      </w:r>
      <w:r w:rsidR="004D4404">
        <w:t>048, Zagreb, Tratinska ulica 13.</w:t>
      </w:r>
    </w:p>
    <w:p w:rsidRDefault="00E768E9" w:rsidP="004D4404" w:rsidR="00E768E9">
      <w:pPr>
        <w:jc w:val="both"/>
      </w:pPr>
    </w:p>
    <w:p w:rsidRDefault="00E768E9" w:rsidP="004A3859" w:rsidR="00E768E9">
      <w:pPr>
        <w:ind w:firstLine="708"/>
        <w:jc w:val="both"/>
      </w:pPr>
      <w:r>
        <w:t>IV. Ovo rješenje dostavit će se sudskom registru ovog suda radi brisanja dužnika iz sudskog registra.</w:t>
      </w:r>
    </w:p>
    <w:p w:rsidRDefault="00E768E9" w:rsidP="004D4404" w:rsidR="00E768E9">
      <w:pPr>
        <w:jc w:val="both"/>
      </w:pPr>
      <w:r>
        <w:tab/>
      </w:r>
      <w:r>
        <w:tab/>
      </w:r>
      <w:r>
        <w:tab/>
      </w:r>
      <w:r>
        <w:tab/>
      </w:r>
      <w:r>
        <w:tab/>
        <w:t xml:space="preserve">   Obrazloženje</w:t>
      </w:r>
    </w:p>
    <w:p w:rsidRDefault="0091268C" w:rsidP="004D4404" w:rsidR="0091268C">
      <w:pPr>
        <w:jc w:val="both"/>
      </w:pPr>
    </w:p>
    <w:p w:rsidRDefault="00E768E9" w:rsidP="004D4404" w:rsidR="00E768E9">
      <w:pPr>
        <w:ind w:firstLine="708"/>
        <w:jc w:val="both"/>
      </w:pPr>
      <w:r>
        <w:t xml:space="preserve">Financijska agencija podnijela je na temelju odredbe čl. 429. st. 1. Stečajnog zakona (“Narodne novine” broj: 71/15. i 104/17., dalje: SZ) zahtjev za provedbu skraćenog stečajnog postupka nad dužnikom </w:t>
      </w:r>
      <w:r w:rsidR="004D4404" w:rsidRPr="004D4404">
        <w:t>AGRO SAT d.o.o., OIB 308509380</w:t>
      </w:r>
      <w:r w:rsidR="004D4404">
        <w:t xml:space="preserve">48, Zagreb, Tratinska ulica 13. </w:t>
      </w:r>
      <w:r>
        <w:t xml:space="preserve">Nakon pokretanja postupka Republika Hrvatska, Ministarstvo financija, </w:t>
      </w:r>
      <w:r w:rsidR="00796EE1">
        <w:t>Porezn</w:t>
      </w:r>
      <w:r>
        <w:t>a uprava,  dostavila je obrazac kojim je kao vjerovnica predložila nad dužnikom otvoriti stečajni postupak. Republika Hrvatska, Ministarstvo financija, Porezna uprava, kao vjerovnica je oslobođena plaćanja predujma za namirenje troškova stečajnog postupka iz čl. 114. st. 1. SZ-a.</w:t>
      </w:r>
    </w:p>
    <w:p w:rsidRDefault="00E768E9" w:rsidP="004D4404" w:rsidR="00E768E9">
      <w:pPr>
        <w:jc w:val="both"/>
      </w:pPr>
    </w:p>
    <w:p w:rsidRDefault="00E768E9" w:rsidP="00796EE1" w:rsidR="00E768E9">
      <w:pPr>
        <w:ind w:firstLine="708"/>
        <w:jc w:val="both"/>
      </w:pPr>
      <w:r>
        <w:t xml:space="preserve">Imajući u vidu navedeno, kao i da je vjerovnica u roku 45 dana od dana objave oglasa, predložila otvoriti stečaj nad dužnikom, ovaj sud je na temelju odredbe čl. 433. SZ-a rješenjem obustavio skraćeni stečajni postupak, a potom je, odgovarajućom primjenom općih odredbi stečajnoga postupka u smislu čl. 115. SZ-a donio rješenje o pokretanju prethodnoga postupka, a zaključkom od istoga dana pozvao je zastupnika po zakonu dužnika dostaviti </w:t>
      </w:r>
      <w:r>
        <w:lastRenderedPageBreak/>
        <w:t xml:space="preserve">pisano izvješće o financijsko-gospodarskom stanju dužnika te ga je pozvao na ročište radi očitovanja o prijedlogu za otvaranje stečajnog postupka. Iako su rješenje i zaključak od </w:t>
      </w:r>
      <w:r w:rsidR="0024088E">
        <w:t>19. veljače 2019</w:t>
      </w:r>
      <w:r>
        <w:t xml:space="preserve">. dostavljeni dužniku i zastupniku po zakonu dužnika u skladu s odredbom čl.12. st.1. SZ-a, zastupnik po zakonu dužnika nije pristupio na ročište niti je dostavio podatke o imovini dužnika.  </w:t>
      </w:r>
      <w:r w:rsidR="00A47EFF">
        <w:t>Međutim,</w:t>
      </w:r>
      <w:r w:rsidR="009A5F35">
        <w:t xml:space="preserve"> na ročištu </w:t>
      </w:r>
      <w:r w:rsidR="00A47EFF">
        <w:t>5. lipnja 2019.</w:t>
      </w:r>
      <w:r w:rsidR="00A5699B">
        <w:t xml:space="preserve"> zastupnik po zakonu dužnika Sla</w:t>
      </w:r>
      <w:r w:rsidR="00A47EFF">
        <w:t xml:space="preserve">ven Sikirić izjavio je da </w:t>
      </w:r>
      <w:r w:rsidR="00A5699B">
        <w:t>je dužnik prodao vozilo marke Audi</w:t>
      </w:r>
      <w:r w:rsidR="00FF7414">
        <w:t xml:space="preserve"> prije </w:t>
      </w:r>
      <w:r w:rsidR="00346F32">
        <w:t xml:space="preserve">2 godine, </w:t>
      </w:r>
      <w:r w:rsidR="00FF7414">
        <w:t>da u trenutku prodaje</w:t>
      </w:r>
      <w:r w:rsidR="005E37E6">
        <w:t xml:space="preserve"> vozila</w:t>
      </w:r>
      <w:r w:rsidR="00FF7414">
        <w:t xml:space="preserve"> dužnik nije bio u blokadi</w:t>
      </w:r>
      <w:r w:rsidR="00346F32">
        <w:t>, da je ono prodano za oko 25.000,00 kn</w:t>
      </w:r>
      <w:r w:rsidR="005A7C40">
        <w:t xml:space="preserve"> jer je </w:t>
      </w:r>
      <w:r w:rsidR="00346F32">
        <w:t>bilo oštećeno zbog prometne nezgode</w:t>
      </w:r>
      <w:r w:rsidR="00FF7414">
        <w:t>.</w:t>
      </w:r>
      <w:r w:rsidR="00346F32">
        <w:t xml:space="preserve"> Izjavio </w:t>
      </w:r>
      <w:r w:rsidR="0019515E">
        <w:t>je da nakon prodaje vozila d</w:t>
      </w:r>
      <w:r w:rsidR="0024088E">
        <w:t>užnik više nema nikakve imovine</w:t>
      </w:r>
      <w:r w:rsidR="00F43B33">
        <w:t>.</w:t>
      </w:r>
    </w:p>
    <w:p w:rsidRDefault="00E768E9" w:rsidP="004D4404" w:rsidR="00E768E9">
      <w:pPr>
        <w:jc w:val="both"/>
      </w:pPr>
    </w:p>
    <w:p w:rsidRDefault="0091268C" w:rsidP="00FF7414" w:rsidR="00E768E9" w:rsidRPr="00FF7414">
      <w:pPr>
        <w:ind w:firstLine="708"/>
        <w:jc w:val="both"/>
      </w:pPr>
      <w:r>
        <w:t>Pored navedenog, sud je</w:t>
      </w:r>
      <w:r w:rsidR="00672527">
        <w:t xml:space="preserve"> t</w:t>
      </w:r>
      <w:r w:rsidR="00E768E9">
        <w:t>emelju čl. 11. st. 3. SZ-a</w:t>
      </w:r>
      <w:r w:rsidR="00672527">
        <w:t xml:space="preserve"> </w:t>
      </w:r>
      <w:r w:rsidR="00DA2A10">
        <w:t>t</w:t>
      </w:r>
      <w:r w:rsidR="00E768E9">
        <w:t xml:space="preserve">ijekom prethodnog postupka </w:t>
      </w:r>
      <w:r w:rsidR="00DA2A10">
        <w:t>po službenoj dužnosti</w:t>
      </w:r>
      <w:r w:rsidR="00E768E9">
        <w:t xml:space="preserve"> na temelju </w:t>
      </w:r>
      <w:r w:rsidR="00FF7414">
        <w:t xml:space="preserve">uvida u </w:t>
      </w:r>
      <w:r w:rsidR="00E768E9">
        <w:t xml:space="preserve">Uvjerenja Stanice za tehnički pregled vozila od </w:t>
      </w:r>
      <w:r w:rsidR="000B2C27">
        <w:t>19. ožujka 2019. i 8. travnja</w:t>
      </w:r>
      <w:r w:rsidR="00E768E9">
        <w:t xml:space="preserve"> 2019.  (list</w:t>
      </w:r>
      <w:r w:rsidR="005E37E6">
        <w:t>ovi</w:t>
      </w:r>
      <w:r w:rsidR="00E768E9">
        <w:t xml:space="preserve"> </w:t>
      </w:r>
      <w:r w:rsidR="000B2C27">
        <w:t xml:space="preserve">30. i </w:t>
      </w:r>
      <w:r w:rsidR="00E768E9">
        <w:t>33. spisa) utvrdio da na dan izdavanja uvjerenja dužnik</w:t>
      </w:r>
      <w:r w:rsidR="005E37E6">
        <w:t xml:space="preserve"> više</w:t>
      </w:r>
      <w:r w:rsidR="00E768E9">
        <w:t xml:space="preserve"> nije evidentiran kao vlasnik vozila.</w:t>
      </w:r>
      <w:r w:rsidR="00FF7414">
        <w:t xml:space="preserve"> Nadalje, na</w:t>
      </w:r>
      <w:r w:rsidR="00FF7414" w:rsidRPr="00FF7414">
        <w:t xml:space="preserve"> temelju uvida u Zajednički informacijski sustav zemljišnih knjiga i katastra (ZIS) utvr</w:t>
      </w:r>
      <w:r w:rsidR="0085672A">
        <w:t>đeno</w:t>
      </w:r>
      <w:r w:rsidR="00FF7414" w:rsidRPr="00FF7414">
        <w:t xml:space="preserve"> </w:t>
      </w:r>
      <w:r w:rsidR="00FF7414">
        <w:t xml:space="preserve">je </w:t>
      </w:r>
      <w:r w:rsidR="00FF7414" w:rsidRPr="00FF7414">
        <w:t>da dužnik nije evidentiran kao vlasni</w:t>
      </w:r>
      <w:r w:rsidR="0019515E">
        <w:t>k nekretnina</w:t>
      </w:r>
      <w:r w:rsidR="00FF7414">
        <w:t xml:space="preserve"> (list 43. spisa).</w:t>
      </w:r>
      <w:r w:rsidR="0017269D" w:rsidRPr="0017269D">
        <w:t xml:space="preserve"> Imajući u vidu </w:t>
      </w:r>
      <w:r w:rsidR="0017269D">
        <w:t xml:space="preserve">sve </w:t>
      </w:r>
      <w:r w:rsidR="0017269D" w:rsidRPr="0017269D">
        <w:t xml:space="preserve">navedeno predlagatelj je </w:t>
      </w:r>
      <w:r w:rsidR="0017269D">
        <w:t xml:space="preserve">na ročištu 5. lipnja 2019. </w:t>
      </w:r>
      <w:r w:rsidR="0017269D" w:rsidRPr="0017269D">
        <w:t>predložio pozvati zainteresirane osobe na uplatu predujma.</w:t>
      </w:r>
    </w:p>
    <w:p w:rsidRDefault="00E768E9" w:rsidP="004D4404" w:rsidR="00E768E9">
      <w:pPr>
        <w:jc w:val="both"/>
      </w:pPr>
    </w:p>
    <w:p w:rsidRDefault="00E768E9" w:rsidP="004D4404" w:rsidR="00E768E9">
      <w:pPr>
        <w:jc w:val="both"/>
      </w:pPr>
      <w:r>
        <w:tab/>
        <w:t xml:space="preserve">Iako iz potvrde FINA-e od </w:t>
      </w:r>
      <w:r w:rsidR="00672527">
        <w:t>22. svibnja</w:t>
      </w:r>
      <w:r>
        <w:t xml:space="preserve"> 2019. (list </w:t>
      </w:r>
      <w:r w:rsidR="00672527">
        <w:t>39.</w:t>
      </w:r>
      <w:r>
        <w:t xml:space="preserve"> spisa) proizlazi da je dužnik na dan izdavanja potvrde imao evidentirane neizvršene osnove za plaćanje u neprekinutom razdoblju od </w:t>
      </w:r>
      <w:r w:rsidR="002A36E7">
        <w:t>576</w:t>
      </w:r>
      <w:r>
        <w:t xml:space="preserve"> dana u iznosu od </w:t>
      </w:r>
      <w:r w:rsidR="002A36E7">
        <w:t>234.227,30</w:t>
      </w:r>
      <w:r>
        <w:t xml:space="preserve"> kn, sud je po službenoj dužnosti na dan donošenja ovog rješenja izvršio uvid u elektronički sustav e-Blokade te je utvrdio kako u Očevidniku neizvršenih osnova za plaćanje na dan </w:t>
      </w:r>
      <w:r w:rsidR="002A36E7">
        <w:t>10. srpnja</w:t>
      </w:r>
      <w:r>
        <w:t xml:space="preserve"> 2019. postoje neizvršene osnove za plaćanje u odnosu na dužnika u iznosu od </w:t>
      </w:r>
      <w:r w:rsidR="002A36E7">
        <w:t>236.044,12</w:t>
      </w:r>
      <w:r>
        <w:t xml:space="preserve"> kn i to u razdoblju dužem od 60 dana.</w:t>
      </w:r>
    </w:p>
    <w:p w:rsidRDefault="00E768E9" w:rsidP="004D4404" w:rsidR="00E768E9">
      <w:pPr>
        <w:jc w:val="both"/>
      </w:pPr>
    </w:p>
    <w:p w:rsidRDefault="0017269D" w:rsidP="002A36E7" w:rsidR="00E768E9">
      <w:pPr>
        <w:ind w:firstLine="708"/>
        <w:jc w:val="both"/>
      </w:pPr>
      <w:r>
        <w:t>U</w:t>
      </w:r>
      <w:r w:rsidR="00E768E9">
        <w:t xml:space="preserve"> konkretnom slučaju dužnik u očevidniku o redoslijedu plaćanja ima evidentirane neizvršene osnove za plaćanje u razdoblju dužem od 60 dana, zbog čega se u skladu s odredbom čl. 6. st. 2. podstav</w:t>
      </w:r>
      <w:r w:rsidR="00593AF0">
        <w:t xml:space="preserve">ka </w:t>
      </w:r>
      <w:r w:rsidR="00E768E9">
        <w:t>1. SZ-a smatra da je dužnik nesposoban za plaćanje. Slijedom navedenog, sud je na temelju odredbe čl. 5. st. 1. SZ-a, utvrdio postojanje stečajnog razloga nesposobnosti za plaćanje u smislu odredaba čl. 6. SZ-a.</w:t>
      </w:r>
    </w:p>
    <w:p w:rsidRDefault="00E768E9" w:rsidP="004D4404" w:rsidR="00E768E9">
      <w:pPr>
        <w:jc w:val="both"/>
      </w:pPr>
    </w:p>
    <w:p w:rsidRDefault="00E768E9" w:rsidP="002A36E7" w:rsidR="00E768E9">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E768E9" w:rsidP="004D4404" w:rsidR="00E768E9">
      <w:pPr>
        <w:jc w:val="both"/>
      </w:pPr>
    </w:p>
    <w:p w:rsidRDefault="00E768E9" w:rsidP="002A36E7" w:rsidR="00E768E9">
      <w:pPr>
        <w:ind w:firstLine="708"/>
        <w:jc w:val="both"/>
      </w:pPr>
      <w:r>
        <w:t>Zbog toga su u skladu s odredbom čl. 132. st. 1. SZ-a, (pravomoćnim) rješenjem ovoga suda od 5. lipnja 2019.,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w:t>
      </w:r>
      <w:r w:rsidR="00A623C3">
        <w:t xml:space="preserve">asna ploča ovoga suda 5. lipnja </w:t>
      </w:r>
      <w:r>
        <w:t xml:space="preserve">2019. Međutim, osobe koje imaju pravni interes za provedbom stečajnoga postupka nad dužnikom nisu u određenom roku od 15 dana računajući od isteka osmoga dana od dana objave tog rješenja na mrežnoj stranici e-Oglasna ploča Trgovačkog suda u Zagrebu predujmile zahtijevani iznos predujam za pokriće </w:t>
      </w:r>
      <w:r>
        <w:lastRenderedPageBreak/>
        <w:t>troškova prethodnoga i otvorenoga stečajnog postupka u skladu s navedenim rješenjem, a što je utvrđeno provjerom u računovodstvu suda.</w:t>
      </w:r>
    </w:p>
    <w:p w:rsidRDefault="00E768E9" w:rsidP="004D4404" w:rsidR="00E768E9">
      <w:pPr>
        <w:jc w:val="both"/>
      </w:pPr>
    </w:p>
    <w:p w:rsidRDefault="00E768E9" w:rsidP="002A36E7" w:rsidR="00E768E9">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E768E9" w:rsidP="004D4404" w:rsidR="00E768E9">
      <w:pPr>
        <w:jc w:val="both"/>
      </w:pPr>
    </w:p>
    <w:p w:rsidRDefault="00E768E9" w:rsidP="002A36E7" w:rsidR="00E768E9">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E768E9" w:rsidP="004D4404" w:rsidR="00E768E9">
      <w:pPr>
        <w:jc w:val="both"/>
      </w:pPr>
    </w:p>
    <w:p w:rsidRDefault="00E768E9" w:rsidP="002A36E7" w:rsidR="00E768E9">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w:t>
      </w:r>
      <w:r w:rsidR="00B30FAC">
        <w:t>ražbine (čl. 133. st. 5. SZ-a).</w:t>
      </w:r>
    </w:p>
    <w:p w:rsidRDefault="00E768E9" w:rsidP="004D4404" w:rsidR="00E768E9">
      <w:pPr>
        <w:jc w:val="both"/>
      </w:pPr>
    </w:p>
    <w:p w:rsidRDefault="0091268C" w:rsidP="004D4404" w:rsidR="00E768E9">
      <w:pPr>
        <w:jc w:val="both"/>
      </w:pPr>
      <w:r>
        <w:tab/>
      </w:r>
      <w:r>
        <w:tab/>
      </w:r>
      <w:r>
        <w:tab/>
      </w:r>
      <w:r>
        <w:tab/>
        <w:t xml:space="preserve">     </w:t>
      </w:r>
      <w:r w:rsidR="00E768E9">
        <w:t>U Zagrebu 10. srpnja</w:t>
      </w:r>
      <w:r>
        <w:t xml:space="preserve"> 2019.</w:t>
      </w:r>
    </w:p>
    <w:p w:rsidRDefault="00E768E9" w:rsidP="002A36E7" w:rsidR="00E768E9">
      <w:pPr>
        <w:ind w:firstLine="708" w:left="6372"/>
        <w:jc w:val="both"/>
      </w:pPr>
      <w:r>
        <w:t xml:space="preserve">Sudac </w:t>
      </w:r>
    </w:p>
    <w:p w:rsidRDefault="00E768E9" w:rsidP="004D4404" w:rsidR="00E768E9">
      <w:pPr>
        <w:jc w:val="both"/>
      </w:pPr>
      <w:r>
        <w:tab/>
      </w:r>
      <w:r>
        <w:tab/>
      </w:r>
      <w:r>
        <w:tab/>
      </w:r>
      <w:r>
        <w:tab/>
      </w:r>
      <w:r>
        <w:tab/>
      </w:r>
      <w:r>
        <w:tab/>
      </w:r>
      <w:r>
        <w:tab/>
      </w:r>
      <w:r>
        <w:tab/>
      </w:r>
      <w:r>
        <w:tab/>
        <w:t>Danijela Uzelac, v.r.</w:t>
      </w:r>
    </w:p>
    <w:p w:rsidRDefault="00E768E9" w:rsidP="004D4404" w:rsidR="00E768E9">
      <w:pPr>
        <w:jc w:val="both"/>
      </w:pPr>
    </w:p>
    <w:p w:rsidRDefault="00E768E9" w:rsidP="004D4404" w:rsidR="00E768E9">
      <w:pPr>
        <w:jc w:val="both"/>
      </w:pPr>
      <w:r>
        <w:t xml:space="preserve">Uputa o pravnom lijeku: Protiv ovog rješenja može se izjaviti žalba u roku od 8 dana od dana dostave rješenja s time da se dostava smatra obavljenom istekom osmoga dana od dana objave ovog rješenja na mrežnoj stranici e-oglasna ploča (čl. 12. st. 1. SZ).  Žalba se podnosi ovom sudu u 2 </w:t>
      </w:r>
      <w:r w:rsidR="00736F23">
        <w:t>primjerka, a o žalbi odlučuje</w:t>
      </w:r>
      <w:r>
        <w:t xml:space="preserve"> Visoki trgovački sud Republike Hrvatske.</w:t>
      </w:r>
    </w:p>
    <w:p w:rsidRDefault="00E768E9" w:rsidP="004D4404" w:rsidR="00E768E9">
      <w:pPr>
        <w:jc w:val="both"/>
      </w:pPr>
    </w:p>
    <w:p w:rsidRDefault="00E768E9" w:rsidP="004D4404" w:rsidR="00E768E9">
      <w:pPr>
        <w:jc w:val="both"/>
      </w:pPr>
      <w:r>
        <w:tab/>
      </w:r>
      <w:r>
        <w:tab/>
      </w:r>
      <w:r>
        <w:tab/>
      </w:r>
      <w:r>
        <w:tab/>
      </w:r>
      <w:r>
        <w:tab/>
      </w:r>
      <w:r>
        <w:tab/>
      </w:r>
      <w:r>
        <w:tab/>
      </w:r>
      <w:r>
        <w:tab/>
      </w:r>
      <w:r>
        <w:tab/>
        <w:t xml:space="preserve">      Za točnost otpravka:</w:t>
      </w:r>
    </w:p>
    <w:p w:rsidRDefault="00E768E9" w:rsidP="002A36E7" w:rsidR="00E768E9">
      <w:pPr>
        <w:ind w:firstLine="708" w:left="6372"/>
        <w:jc w:val="both"/>
      </w:pPr>
      <w:r>
        <w:t>Katarina Franjić</w:t>
      </w:r>
    </w:p>
    <w:p w:rsidRDefault="00E768E9" w:rsidP="004D4404" w:rsidR="00E768E9">
      <w:pPr>
        <w:jc w:val="both"/>
      </w:pPr>
    </w:p>
    <w:p w:rsidRDefault="00E768E9" w:rsidP="004D4404" w:rsidR="00E768E9">
      <w:pPr>
        <w:jc w:val="both"/>
      </w:pPr>
    </w:p>
    <w:p w:rsidRDefault="00E768E9" w:rsidP="004D4404" w:rsidR="00E768E9">
      <w:pPr>
        <w:jc w:val="both"/>
      </w:pPr>
    </w:p>
    <w:p w:rsidRDefault="003F10A3" w:rsidP="004D4404" w:rsidR="003F10A3">
      <w:pPr>
        <w:jc w:val="both"/>
      </w:pPr>
    </w:p>
    <w:sectPr w:rsidR="003F10A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C4A"/>
    <w:rsid w:val="00097C4A"/>
    <w:rsid w:val="000B2C27"/>
    <w:rsid w:val="0017269D"/>
    <w:rsid w:val="0019515E"/>
    <w:rsid w:val="0024088E"/>
    <w:rsid w:val="002A36E7"/>
    <w:rsid w:val="00346F32"/>
    <w:rsid w:val="003F10A3"/>
    <w:rsid w:val="004A3859"/>
    <w:rsid w:val="004D4404"/>
    <w:rsid w:val="00593AF0"/>
    <w:rsid w:val="005A7C40"/>
    <w:rsid w:val="005E37E6"/>
    <w:rsid w:val="00632E57"/>
    <w:rsid w:val="00672527"/>
    <w:rsid w:val="00736F23"/>
    <w:rsid w:val="00796EE1"/>
    <w:rsid w:val="0085672A"/>
    <w:rsid w:val="0091268C"/>
    <w:rsid w:val="009A5F35"/>
    <w:rsid w:val="00A47EFF"/>
    <w:rsid w:val="00A5699B"/>
    <w:rsid w:val="00A623C3"/>
    <w:rsid w:val="00B30FAC"/>
    <w:rsid w:val="00DA2A10"/>
    <w:rsid w:val="00DC4756"/>
    <w:rsid w:val="00E768E9"/>
    <w:rsid w:val="00F43B33"/>
    <w:rsid w:val="00FF74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38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3859"/>
    <w:rPr>
      <w:rFonts w:cs="Tahoma" w:hAnsi="Tahoma" w:ascii="Tahoma"/>
      <w:sz w:val="16"/>
      <w:szCs w:val="16"/>
    </w:rPr>
  </w:style>
  <w:style w:styleId="Tekstrezerviranogmjesta" w:type="character">
    <w:name w:val="Placeholder Text"/>
    <w:basedOn w:val="Zadanifontodlomka"/>
    <w:uiPriority w:val="99"/>
    <w:semiHidden/>
    <w:rsid w:val="00632E57"/>
    <w:rPr>
      <w:color w:val="808080"/>
      <w:bdr w:space="0" w:sz="0" w:color="auto" w:val="none"/>
      <w:shd w:fill="auto" w:color="auto" w:val="clear"/>
    </w:rPr>
  </w:style>
  <w:style w:customStyle="true" w:styleId="eSPISCCParagraphDefaultFont" w:type="character">
    <w:name w:val="eSPIS_CC_Paragraph Default Font"/>
    <w:basedOn w:val="Zadanifontodlomka"/>
    <w:rsid w:val="00632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2E57"/>
    <w:rPr>
      <w:bdr w:space="0" w:sz="0" w:color="auto" w:val="none"/>
      <w:shd w:fill="FFFFCC" w:color="auto" w:val="clear"/>
      <w:lang w:val="hr-HR"/>
    </w:rPr>
  </w:style>
  <w:style w:customStyle="true" w:styleId="PozadinaSvijetloCrvena" w:type="character">
    <w:name w:val="Pozadina_SvijetloCrvena"/>
    <w:basedOn w:val="eSPISCCParagraphDefaultFont"/>
    <w:rsid w:val="00632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2E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3859"/>
    <w:rPr>
      <w:rFonts w:ascii="Tahoma" w:cs="Tahoma" w:hAnsi="Tahoma"/>
      <w:sz w:val="16"/>
      <w:szCs w:val="16"/>
    </w:rPr>
  </w:style>
  <w:style w:customStyle="1" w:styleId="TekstbaloniaChar" w:type="character">
    <w:name w:val="Tekst balončića Char"/>
    <w:basedOn w:val="Zadanifontodlomka"/>
    <w:link w:val="Tekstbalonia"/>
    <w:uiPriority w:val="99"/>
    <w:semiHidden/>
    <w:rsid w:val="004A3859"/>
    <w:rPr>
      <w:rFonts w:ascii="Tahoma" w:cs="Tahoma" w:hAnsi="Tahoma"/>
      <w:sz w:val="16"/>
      <w:szCs w:val="16"/>
    </w:rPr>
  </w:style>
  <w:style w:styleId="Tekstrezerviranogmjesta" w:type="character">
    <w:name w:val="Placeholder Text"/>
    <w:basedOn w:val="Zadanifontodlomka"/>
    <w:uiPriority w:val="99"/>
    <w:semiHidden/>
    <w:rsid w:val="00632E57"/>
    <w:rPr>
      <w:color w:val="808080"/>
      <w:bdr w:color="auto" w:space="0" w:sz="0" w:val="none"/>
      <w:shd w:color="auto" w:fill="auto" w:val="clear"/>
    </w:rPr>
  </w:style>
  <w:style w:customStyle="1" w:styleId="eSPISCCParagraphDefaultFont" w:type="character">
    <w:name w:val="eSPIS_CC_Paragraph Default Font"/>
    <w:basedOn w:val="Zadanifontodlomka"/>
    <w:rsid w:val="00632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2E57"/>
    <w:rPr>
      <w:bdr w:color="auto" w:space="0" w:sz="0" w:val="none"/>
      <w:shd w:color="auto" w:fill="FFFFCC" w:val="clear"/>
      <w:lang w:val="hr-HR"/>
    </w:rPr>
  </w:style>
  <w:style w:customStyle="1" w:styleId="PozadinaSvijetloCrvena" w:type="character">
    <w:name w:val="Pozadina_SvijetloCrvena"/>
    <w:basedOn w:val="eSPISCCParagraphDefaultFont"/>
    <w:rsid w:val="00632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2E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St-423/2019</izvorni_sadrzaj>
    <derivirana_varijabla naziv="DomainObject.Predmet.OznakaBroj_1">St-423/2019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SAT d.o.o. zastupanog po punomoćniku Slaven Sikirić</izvorni_sadrzaj>
    <derivirana_varijabla naziv="DomainObject.Predmet.ProtustrankaFormated_1">  AGRO SAT d.o.o. zastupanog po punomoćniku Slaven Sikirić</derivirana_varijabla>
  </DomainObject.Predmet.ProtustrankaFormated>
  <DomainObject.Predmet.ProtustrankaFormatedOIB>
    <izvorni_sadrzaj>  AGRO SAT d.o.o., OIB 30850938048 zastupanog po punomoćniku Slaven Sikirić</izvorni_sadrzaj>
    <derivirana_varijabla naziv="DomainObject.Predmet.ProtustrankaFormatedOIB_1">  AGRO SAT d.o.o., OIB 30850938048 zastupanog po punomoćniku Slaven Sikirić</derivirana_varijabla>
  </DomainObject.Predmet.ProtustrankaFormatedOIB>
  <DomainObject.Predmet.ProtustrankaFormatedWithAdress>
    <izvorni_sadrzaj> AGRO SAT d.o.o., Tratinska ulica 13, 10000 Zagreb zastupanog po punomoćniku Slaven Sikirić</izvorni_sadrzaj>
    <derivirana_varijabla naziv="DomainObject.Predmet.ProtustrankaFormatedWithAdress_1"> AGRO SAT d.o.o., Tratinska ulica 13, 10000 Zagreb zastupanog po punomoćniku Slaven Sikirić</derivirana_varijabla>
  </DomainObject.Predmet.ProtustrankaFormatedWithAdress>
  <DomainObject.Predmet.ProtustrankaFormatedWithAdressOIB>
    <izvorni_sadrzaj> AGRO SAT d.o.o., OIB 30850938048, Tratinska ulica 13, 10000 Zagreb zastupanog po punomoćniku Slaven Sikirić</izvorni_sadrzaj>
    <derivirana_varijabla naziv="DomainObject.Predmet.ProtustrankaFormatedWithAdressOIB_1"> AGRO SAT d.o.o., OIB 30850938048, Tratinska ulica 13, 10000 Zagreb zastupanog po punomoćniku Slaven Sikirić</derivirana_varijabla>
  </DomainObject.Predmet.ProtustrankaFormatedWithAdressOIB>
  <DomainObject.Predmet.ProtustrankaWithAdress>
    <izvorni_sadrzaj>AGRO SAT d.o.o. Tratinska ulica 13, 10000 Zagreb</izvorni_sadrzaj>
    <derivirana_varijabla naziv="DomainObject.Predmet.ProtustrankaWithAdress_1">AGRO SAT d.o.o. Tratinska ulica 13, 10000 Zagreb</derivirana_varijabla>
  </DomainObject.Predmet.ProtustrankaWithAdress>
  <DomainObject.Predmet.ProtustrankaWithAdressOIB>
    <izvorni_sadrzaj>AGRO SAT d.o.o., OIB 30850938048, Tratinska ulica 13, 10000 Zagreb</izvorni_sadrzaj>
    <derivirana_varijabla naziv="DomainObject.Predmet.ProtustrankaWithAdressOIB_1">AGRO SAT d.o.o., OIB 30850938048, Tratinska ulica 13, 10000 Zagreb</derivirana_varijabla>
  </DomainObject.Predmet.ProtustrankaWithAdressOIB>
  <DomainObject.Predmet.ProtustrankaNazivFormated>
    <izvorni_sadrzaj>AGRO SAT d.o.o.</izvorni_sadrzaj>
    <derivirana_varijabla naziv="DomainObject.Predmet.ProtustrankaNazivFormated_1">AGRO SAT d.o.o.</derivirana_varijabla>
  </DomainObject.Predmet.ProtustrankaNazivFormated>
  <DomainObject.Predmet.ProtustrankaNazivFormatedOIB>
    <izvorni_sadrzaj>AGRO SAT d.o.o., OIB 30850938048</izvorni_sadrzaj>
    <derivirana_varijabla naziv="DomainObject.Predmet.ProtustrankaNazivFormatedOIB_1">AGRO SAT d.o.o., OIB 30850938048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SAT d.o.o. zastupanog po punomoćniku Slaven Sikirić</item>
    </izvorni_sadrzaj>
    <derivirana_varijabla naziv="DomainObject.Predmet.ProtuStrankaListFormated_1">
      <item>AGRO SAT d.o.o. zastupanog po punomoćniku Slaven Sikirić</item>
    </derivirana_varijabla>
  </DomainObject.Predmet.ProtuStrankaListFormated>
  <DomainObject.Predmet.ProtuStrankaListFormatedOIB>
    <izvorni_sadrzaj>
      <item>AGRO SAT d.o.o., OIB 30850938048 zastupanog po punomoćniku Slaven Sikirić</item>
    </izvorni_sadrzaj>
    <derivirana_varijabla naziv="DomainObject.Predmet.ProtuStrankaListFormatedOIB_1">
      <item>AGRO SAT d.o.o., OIB 30850938048 zastupanog po punomoćniku Slaven Sikirić</item>
    </derivirana_varijabla>
  </DomainObject.Predmet.ProtuStrankaListFormatedOIB>
  <DomainObject.Predmet.ProtuStrankaListFormatedWithAdress>
    <izvorni_sadrzaj>
      <item>AGRO SAT d.o.o., Tratinska ulica 13, 10000 Zagreb zastupanog po punomoćniku Slaven Sikirić</item>
    </izvorni_sadrzaj>
    <derivirana_varijabla naziv="DomainObject.Predmet.ProtuStrankaListFormatedWithAdress_1">
      <item>AGRO SAT d.o.o., Tratinska ulica 13, 10000 Zagreb zastupanog po punomoćniku Slaven Sikirić</item>
    </derivirana_varijabla>
  </DomainObject.Predmet.ProtuStrankaListFormatedWithAdress>
  <DomainObject.Predmet.ProtuStrankaListFormatedWithAdressOIB>
    <izvorni_sadrzaj>
      <item>AGRO SAT d.o.o., OIB 30850938048, Tratinska ulica 13, 10000 Zagreb zastupanog po punomoćniku Slaven Sikirić</item>
    </izvorni_sadrzaj>
    <derivirana_varijabla naziv="DomainObject.Predmet.ProtuStrankaListFormatedWithAdressOIB_1">
      <item>AGRO SAT d.o.o., OIB 30850938048, Tratinska ulica 13, 10000 Zagreb zastupanog po punomoćniku Slaven Sikirić</item>
    </derivirana_varijabla>
  </DomainObject.Predmet.ProtuStrankaListFormatedWithAdressOIB>
  <DomainObject.Predmet.ProtuStrankaListNazivFormated>
    <izvorni_sadrzaj>
      <item>AGRO SAT d.o.o.</item>
    </izvorni_sadrzaj>
    <derivirana_varijabla naziv="DomainObject.Predmet.ProtuStrankaListNazivFormated_1">
      <item>AGRO SAT d.o.o.</item>
    </derivirana_varijabla>
  </DomainObject.Predmet.ProtuStrankaListNazivFormated>
  <DomainObject.Predmet.ProtuStrankaListNazivFormatedOIB>
    <izvorni_sadrzaj>
      <item>AGRO SAT d.o.o., OIB 30850938048</item>
    </izvorni_sadrzaj>
    <derivirana_varijabla naziv="DomainObject.Predmet.ProtuStrankaListNazivFormatedOIB_1">
      <item>AGRO SAT d.o.o., OIB 30850938048</item>
    </derivirana_varijabla>
  </DomainObject.Predmet.ProtuStrankaListNazivFormatedOIB>
  <DomainObject.Predmet.OstaliListFormated>
    <izvorni_sadrzaj>
      <item>Županijsko Državno odvjetništvo Zagreb</item>
      <item>Croatia banka d.d. Zagreb</item>
      <item>Addiko Bank d.d. Zagreb</item>
      <item>Erste i Steirmarkische bank d.d. Rijeka</item>
      <item>Slaven Sikirić punomoćnik sudionika u postupku AGRO SAT d.o.o.</item>
    </izvorni_sadrzaj>
    <derivirana_varijabla naziv="DomainObject.Predmet.OstaliListFormated_1">
      <item>Županijsko Državno odvjetništvo Zagreb</item>
      <item>Croatia banka d.d. Zagreb</item>
      <item>Addiko Bank d.d. Zagreb</item>
      <item>Erste i Steirmarkische bank d.d. Rijeka</item>
      <item>Slaven Sikirić punomoćnik sudionika u postupku AGRO SAT d.o.o.</item>
    </derivirana_varijabla>
  </DomainObject.Predmet.OstaliListFormated>
  <DomainObject.Predmet.OstaliListFormatedOIB>
    <izvorni_sadrzaj>
      <item>Županijsko Državno odvjetništvo Zagreb</item>
      <item>Croatia banka d.d. Zagreb</item>
      <item>Addiko Bank d.d. Zagreb</item>
      <item>Erste i Steirmarkische bank d.d. Rijeka</item>
      <item>Slaven Sikirić punomoćnik sudionika u postupku AGRO SAT d.o.o.</item>
    </izvorni_sadrzaj>
    <derivirana_varijabla naziv="DomainObject.Predmet.OstaliListFormatedOIB_1">
      <item>Županijsko Državno odvjetništvo Zagreb</item>
      <item>Croatia banka d.d. Zagreb</item>
      <item>Addiko Bank d.d. Zagreb</item>
      <item>Erste i Steirmarkische bank d.d. Rijeka</item>
      <item>Slaven Sikirić punomoćnik sudionika u postupku AGRO SAT d.o.o.</item>
    </derivirana_varijabla>
  </DomainObject.Predmet.OstaliListFormatedOIB>
  <DomainObject.Predmet.OstaliListFormatedWithAdress>
    <izvorni_sadrzaj>
      <item>Županijsko Državno odvjetništvo Zagreb, Savska 41/4, 10000 Zagreb</item>
      <item>Croatia banka d.d. Zagreb, Roberta Frangeša Mihanovića 9, 10000 Zagreb</item>
      <item>Addiko Bank d.d. Zagreb, Slavonska avenija 6, 10000 Zagreb</item>
      <item>Erste i Steirmarkische bank d.d. Rijeka, Jadranski trg 3a, 51000 Rijeka</item>
      <item>Slaven Sikirić, Pelađije 1, 23205 Bibinje punomoćnik sudionika u postupku AGRO SAT d.o.o.</item>
    </izvorni_sadrzaj>
    <derivirana_varijabla naziv="DomainObject.Predmet.OstaliListFormatedWithAdress_1">
      <item>Županijsko Državno odvjetništvo Zagreb, Savska 41/4, 10000 Zagreb</item>
      <item>Croatia banka d.d. Zagreb, Roberta Frangeša Mihanovića 9, 10000 Zagreb</item>
      <item>Addiko Bank d.d. Zagreb, Slavonska avenija 6, 10000 Zagreb</item>
      <item>Erste i Steirmarkische bank d.d. Rijeka, Jadranski trg 3a, 51000 Rijeka</item>
      <item>Slaven Sikirić, Pelađije 1, 23205 Bibinje punomoćnik sudionika u postupku AGRO SAT d.o.o.</item>
    </derivirana_varijabla>
  </DomainObject.Predmet.OstaliListFormatedWithAdress>
  <DomainObject.Predmet.OstaliListFormatedWithAdressOIB>
    <izvorni_sadrzaj>
      <item>Županijsko Državno odvjetništvo Zagreb, Savska 41/4, 10000 Zagreb</item>
      <item>Croatia banka d.d. Zagreb, Roberta Frangeša Mihanovića 9, 10000 Zagreb</item>
      <item>Addiko Bank d.d. Zagreb, Slavonska avenija 6, 10000 Zagreb</item>
      <item>Erste i Steirmarkische bank d.d. Rijeka, Jadranski trg 3a, 51000 Rijeka</item>
      <item>Slaven Sikirić, Pelađije 1, 23205 Bibinje punomoćnik sudionika u postupku AGRO SAT d.o.o.</item>
    </izvorni_sadrzaj>
    <derivirana_varijabla naziv="DomainObject.Predmet.OstaliListFormatedWithAdressOIB_1">
      <item>Županijsko Državno odvjetništvo Zagreb, Savska 41/4, 10000 Zagreb</item>
      <item>Croatia banka d.d. Zagreb, Roberta Frangeša Mihanovića 9, 10000 Zagreb</item>
      <item>Addiko Bank d.d. Zagreb, Slavonska avenija 6, 10000 Zagreb</item>
      <item>Erste i Steirmarkische bank d.d. Rijeka, Jadranski trg 3a, 51000 Rijeka</item>
      <item>Slaven Sikirić, Pelađije 1, 23205 Bibinje punomoćnik sudionika u postupku AGRO SAT d.o.o.</item>
    </derivirana_varijabla>
  </DomainObject.Predmet.OstaliListFormatedWithAdressOIB>
  <DomainObject.Predmet.OstaliListNazivFormated>
    <izvorni_sadrzaj>
      <item>Županijsko Državno odvjetništvo Zagreb</item>
      <item>Croatia banka d.d. Zagreb</item>
      <item>Addiko Bank d.d. Zagreb</item>
      <item>Erste i Steirmarkische bank d.d. Rijeka</item>
      <item>Slaven Sikirić</item>
    </izvorni_sadrzaj>
    <derivirana_varijabla naziv="DomainObject.Predmet.OstaliListNazivFormated_1">
      <item>Županijsko Državno odvjetništvo Zagreb</item>
      <item>Croatia banka d.d. Zagreb</item>
      <item>Addiko Bank d.d. Zagreb</item>
      <item>Erste i Steirmarkische bank d.d. Rijeka</item>
      <item>Slaven Sikirić</item>
    </derivirana_varijabla>
  </DomainObject.Predmet.OstaliListNazivFormated>
  <DomainObject.Predmet.OstaliListNazivFormatedOIB>
    <izvorni_sadrzaj>
      <item>Županijsko Državno odvjetništvo Zagreb</item>
      <item>Croatia banka d.d. Zagreb</item>
      <item>Addiko Bank d.d. Zagreb</item>
      <item>Erste i Steirmarkische bank d.d. Rijeka</item>
      <item>Slaven Sikirić</item>
    </izvorni_sadrzaj>
    <derivirana_varijabla naziv="DomainObject.Predmet.OstaliListNazivFormatedOIB_1">
      <item>Županijsko Državno odvjetništvo Zagreb</item>
      <item>Croatia banka d.d. Zagreb</item>
      <item>Addiko Bank d.d. Zagreb</item>
      <item>Erste i Steirmarkische bank d.d. Rijeka</item>
      <item>Slaven Sikirić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SAT d.o.o.</izvorni_sadrzaj>
    <derivirana_varijabla naziv="DomainObject.Predmet.ProtustrankaIDrugi_1">AGRO SAT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SAT d.o.o., OIB 30850938048, Tratinska ulica 13, 10000 Zagreb</izvorni_sadrzaj>
    <derivirana_varijabla naziv="DomainObject.Predmet.ProtustrankaIDrugiAdressOIB_1">AGRO SAT d.o.o., OIB 30850938048, Tratinska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SAT d.o.o.</item>
      <item>Županijsko Državno odvjetništvo Zagreb</item>
      <item>FINA Regionalni centar Zagreb</item>
      <item>Croatia banka d.d. Zagreb</item>
      <item>Addiko Bank d.d. Zagreb</item>
      <item>Erste i Steirmarkische bank d.d. Rijeka</item>
      <item>Slaven Sikirić</item>
    </izvorni_sadrzaj>
    <derivirana_varijabla naziv="DomainObject.Predmet.SudioniciListNaziv_1">
      <item>AGRO SAT d.o.o.</item>
      <item>Županijsko Državno odvjetništvo Zagreb</item>
      <item>FINA Regionalni centar Zagreb</item>
      <item>Croatia banka d.d. Zagreb</item>
      <item>Addiko Bank d.d. Zagreb</item>
      <item>Erste i Steirmarkische bank d.d. Rijeka</item>
      <item>Slaven Sikirić</item>
    </derivirana_varijabla>
  </DomainObject.Predmet.SudioniciListNaziv>
  <DomainObject.Predmet.SudioniciListAdressOIB>
    <izvorni_sadrzaj>
      <item>AGRO SAT d.o.o., OIB 30850938048, Tratinska ulica 13,10000 Zagreb</item>
      <item>Županijsko Državno odvjetništvo Zagreb, Savska 41/4,10000 Zagreb</item>
      <item>FINA Regionalni centar Zagreb, OIB 85821130368, Trg svibanjskih žrtava 1995. 1,10000 Zagreb</item>
      <item>Croatia banka d.d. Zagreb, Roberta Frangeša Mihanovića 9,10000 Zagreb</item>
      <item>Addiko Bank d.d. Zagreb, Slavonska avenija 6,10000 Zagreb</item>
      <item>Erste i Steirmarkische bank d.d. Rijeka, Jadranski trg 3a,51000 Rijeka</item>
      <item>Slaven Sikirić, Pelađije 1,23205 Bibinje</item>
    </izvorni_sadrzaj>
    <derivirana_varijabla naziv="DomainObject.Predmet.SudioniciListAdressOIB_1">
      <item>AGRO SAT d.o.o., OIB 30850938048, Tratinska ulica 13,10000 Zagreb</item>
      <item>Županijsko Državno odvjetništvo Zagreb, Savska 41/4,10000 Zagreb</item>
      <item>FINA Regionalni centar Zagreb, OIB 85821130368, Trg svibanjskih žrtava 1995. 1,10000 Zagreb</item>
      <item>Croatia banka d.d. Zagreb, Roberta Frangeša Mihanovića 9,10000 Zagreb</item>
      <item>Addiko Bank d.d. Zagreb, Slavonska avenija 6,10000 Zagreb</item>
      <item>Erste i Steirmarkische bank d.d. Rijeka, Jadranski trg 3a,51000 Rijeka</item>
      <item>Slaven Sikirić, Pelađije 1,23205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30850938048</item>
      <item>, OIB null</item>
      <item>, OIB 85821130368</item>
      <item>, OIB null</item>
      <item>, OIB null</item>
      <item>, OIB null</item>
      <item>, OIB null</item>
    </izvorni_sadrzaj>
    <derivirana_varijabla naziv="DomainObject.Predmet.SudioniciListNazivOIB_1">
      <item>, OIB 30850938048</item>
      <item>, OIB null</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Herceg, OIB 78232678424, Žerjavićeva 9., prizemlje, 10000 Zagreb</item>
    </izvorni_sadrzaj>
    <derivirana_varijabla naziv="DomainObject.Predmet.StecajniUpraviteljiListAddressOIB_1">
      <item>Margareta Herceg, OIB 78232678424, Žerjavićeva 9., prizemlje,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2019.</izvorni_sadrzaj>
    <derivirana_varijabla naziv="DomainObject.Predmet.DatumZadnjeOdrzaneSudskeRadnje_1">5. lipnja 2019.</derivirana_varijabla>
  </DomainObject.Predmet.DatumZadnjeOdrzaneSudskeRadnje>
  <DomainObject.PredzadnjaOdlukaIzPredmeta.DatumDonosenjaOdluke>
    <izvorni_sadrzaj>17. svibnja 2019.</izvorni_sadrzaj>
    <derivirana_varijabla naziv="DomainObject.PredzadnjaOdlukaIzPredmeta.DatumDonosenjaOdluke_1">17. svibnja 2019.</derivirana_varijabla>
  </DomainObject.PredzadnjaOdlukaIzPredmeta.DatumDonosenjaOdluke>
  <DomainObject.PredzadnjaOdlukaIzPredmeta.Oznaka>
    <izvorni_sadrzaj>St-423/2019-20</izvorni_sadrzaj>
    <derivirana_varijabla naziv="DomainObject.PredzadnjaOdlukaIzPredmeta.Oznaka_1">St-423/2019-20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1265</properties:Words>
  <properties:Characters>6750</properties:Characters>
  <properties:Lines>134</properties:Lines>
  <properties:Paragraphs>28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2019-07-10T09:21:00Z</dcterms:created>
  <dc:creator>Danijela Uzelac</dc:creator>
  <dc:description/>
  <cp:keywords/>
  <cp:lastModifiedBy>Katarina Franjić</cp:lastModifiedBy>
  <dcterms:modified xmlns:xsi="http://www.w3.org/2001/XMLSchema-instance" xsi:type="dcterms:W3CDTF">2019-07-10T11:35:00Z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(st-423-19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