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61c0" w14:paraId="44461c0" w:rsidRDefault="006E46F1" w:rsidP="006E46F1" w:rsidR="006E46F1">
      <w:pPr>
        <w:jc w:val="right"/>
        <w15:collapsed w:val="false"/>
      </w:pPr>
      <w:r>
        <w:t>Broj: St-</w:t>
      </w:r>
      <w:r w:rsidR="003A74E6">
        <w:t>995/</w:t>
      </w:r>
      <w:r w:rsidR="00216402">
        <w:t>16-</w:t>
      </w:r>
      <w:r w:rsidR="00AD7BCE">
        <w:t>11</w:t>
      </w:r>
      <w:bookmarkStart w:name="_GoBack" w:id="0"/>
      <w:bookmarkEnd w:id="0"/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9C24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D00478">
      <w:pPr>
        <w:jc w:val="center"/>
      </w:pPr>
      <w:r w:rsidRPr="00D00478">
        <w:t>R E P U B L I K A  H R V A T S K A</w:t>
      </w:r>
    </w:p>
    <w:p w:rsidRDefault="00451DD6" w:rsidP="00451DD6" w:rsidR="00451DD6" w:rsidRPr="00D00478">
      <w:pPr>
        <w:jc w:val="center"/>
      </w:pPr>
    </w:p>
    <w:p w:rsidRDefault="005E5D90" w:rsidP="005371C4" w:rsidR="00451DD6" w:rsidRPr="00D00478">
      <w:pPr>
        <w:jc w:val="center"/>
      </w:pPr>
      <w:r w:rsidRPr="00D00478">
        <w:t>Z A K L J U Č A K</w:t>
      </w:r>
    </w:p>
    <w:p w:rsidRDefault="00451DD6" w:rsidP="004B741D" w:rsidR="00451DD6">
      <w:pPr>
        <w:rPr>
          <w:b/>
        </w:rPr>
      </w:pPr>
    </w:p>
    <w:p w:rsidRDefault="00857D02" w:rsidP="006E46F1" w:rsidR="006E46F1">
      <w:pPr>
        <w:jc w:val="both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9D0DCF" w:rsidRPr="009D0DCF">
        <w:t xml:space="preserve"> </w:t>
      </w:r>
      <w:r w:rsidR="000F7B06">
        <w:t xml:space="preserve">FINA RC OSIJEK, Podružnica Osijek, Osijek, L. </w:t>
      </w:r>
      <w:proofErr w:type="spellStart"/>
      <w:r w:rsidR="000F7B06">
        <w:t>Jagera</w:t>
      </w:r>
      <w:proofErr w:type="spellEnd"/>
      <w:r w:rsidR="000F7B06">
        <w:t xml:space="preserve"> 3, OIB: 85821130368</w:t>
      </w:r>
      <w:r w:rsidR="003A4216" w:rsidRPr="003A4216">
        <w:t xml:space="preserve">, za otvaranje stečajnog postupka nad dužnikom </w:t>
      </w:r>
      <w:r w:rsidR="00216402" w:rsidRPr="00216402">
        <w:rPr>
          <w:b/>
        </w:rPr>
        <w:t xml:space="preserve"> </w:t>
      </w:r>
      <w:r w:rsidR="000F7B06">
        <w:rPr>
          <w:color w:val="000000"/>
        </w:rPr>
        <w:t xml:space="preserve">KIČ d.o.o., Osijek, Bele </w:t>
      </w:r>
      <w:proofErr w:type="spellStart"/>
      <w:r w:rsidR="000F7B06">
        <w:rPr>
          <w:color w:val="000000"/>
        </w:rPr>
        <w:t>Bartoka</w:t>
      </w:r>
      <w:proofErr w:type="spellEnd"/>
      <w:r w:rsidR="000F7B06">
        <w:rPr>
          <w:color w:val="000000"/>
        </w:rPr>
        <w:t xml:space="preserve"> 65, OIB: 01163386824, MBS: 030115598</w:t>
      </w:r>
      <w:r w:rsidR="006E46F1">
        <w:rPr>
          <w:b/>
        </w:rPr>
        <w:t xml:space="preserve">, </w:t>
      </w:r>
      <w:r w:rsidR="006E46F1">
        <w:t xml:space="preserve">dana </w:t>
      </w:r>
      <w:r w:rsidR="00D00478">
        <w:t>7</w:t>
      </w:r>
      <w:r w:rsidR="00216402">
        <w:t xml:space="preserve">. </w:t>
      </w:r>
      <w:r w:rsidR="00D00478">
        <w:t>ožujka</w:t>
      </w:r>
      <w:r w:rsidR="006E46F1">
        <w:t xml:space="preserve"> 201</w:t>
      </w:r>
      <w:r w:rsidR="00D00478">
        <w:t>7</w:t>
      </w:r>
      <w:r w:rsidR="006E46F1">
        <w:t>. g.,</w:t>
      </w:r>
    </w:p>
    <w:p w:rsidRDefault="00667C76" w:rsidP="00667C76" w:rsidR="00857D02">
      <w:pPr>
        <w:pStyle w:val="Tijeloteksta"/>
        <w:tabs>
          <w:tab w:pos="3750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00478">
      <w:pPr>
        <w:jc w:val="center"/>
      </w:pPr>
      <w:r w:rsidRPr="00D00478">
        <w:t>z a k l j u č i o  j e :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3A74E6" w:rsidR="00A55821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proofErr w:type="spellStart"/>
      <w:r w:rsidR="000F7B06">
        <w:rPr>
          <w:color w:val="000000"/>
        </w:rPr>
        <w:t>se</w:t>
      </w:r>
      <w:proofErr w:type="spellEnd"/>
      <w:r w:rsidR="000F7B06">
        <w:rPr>
          <w:color w:val="000000"/>
        </w:rPr>
        <w:t xml:space="preserve"> zakonski zastupnik dužnika Karmela </w:t>
      </w:r>
      <w:proofErr w:type="spellStart"/>
      <w:r w:rsidR="000F7B06">
        <w:rPr>
          <w:color w:val="000000"/>
        </w:rPr>
        <w:t>Žuro</w:t>
      </w:r>
      <w:proofErr w:type="spellEnd"/>
      <w:r w:rsidR="000F7B06">
        <w:rPr>
          <w:color w:val="000000"/>
        </w:rPr>
        <w:t xml:space="preserve">, OIB: 16289872863, Osijek, Bele </w:t>
      </w:r>
      <w:proofErr w:type="spellStart"/>
      <w:r w:rsidR="000F7B06">
        <w:rPr>
          <w:color w:val="000000"/>
        </w:rPr>
        <w:t>Bartoka</w:t>
      </w:r>
      <w:proofErr w:type="spellEnd"/>
      <w:r w:rsidR="000F7B06">
        <w:rPr>
          <w:color w:val="000000"/>
        </w:rPr>
        <w:t xml:space="preserve"> 65</w:t>
      </w:r>
      <w:r w:rsidR="0057697C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D00478">
        <w:t>1.000,00 kn</w:t>
      </w:r>
      <w:r w:rsidR="00A55821">
        <w:t xml:space="preserve"> predujma za namirenje troškova stečajnog postupka u </w:t>
      </w:r>
      <w:r w:rsidR="00A55821" w:rsidRPr="000F7B06">
        <w:t>Fond</w:t>
      </w:r>
      <w:r w:rsidR="00A55821" w:rsidRPr="00A80863">
        <w:rPr>
          <w:b/>
        </w:rPr>
        <w:t xml:space="preserve">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0F7B06">
        <w:t xml:space="preserve">8500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</w:t>
      </w:r>
      <w:r w:rsidR="000F7B06">
        <w:rPr>
          <w:color w:val="000000"/>
        </w:rPr>
        <w:t xml:space="preserve">KIČ d.o.o., Osijek, Bele </w:t>
      </w:r>
      <w:proofErr w:type="spellStart"/>
      <w:r w:rsidR="000F7B06">
        <w:rPr>
          <w:color w:val="000000"/>
        </w:rPr>
        <w:t>Bartoka</w:t>
      </w:r>
      <w:proofErr w:type="spellEnd"/>
      <w:r w:rsidR="000F7B06">
        <w:rPr>
          <w:color w:val="000000"/>
        </w:rPr>
        <w:t xml:space="preserve"> 65, OIB: 01163386824, MBS: 030115598</w:t>
      </w:r>
      <w:r w:rsidR="003A74E6">
        <w:rPr>
          <w:b/>
        </w:rPr>
        <w:t xml:space="preserve"> </w:t>
      </w:r>
      <w:r w:rsidR="00A80863">
        <w:t xml:space="preserve">te dodatni iznos predujma u iznosu od </w:t>
      </w:r>
      <w:r w:rsidR="009C756A" w:rsidRPr="00D00478">
        <w:t>3</w:t>
      </w:r>
      <w:r w:rsidR="00A80863" w:rsidRPr="00D00478"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0A3E20">
        <w:t>471</w:t>
      </w:r>
      <w:r w:rsidR="001A1EFE" w:rsidRPr="00D00478"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8002CF" w:rsidR="00686ACA">
      <w:pPr>
        <w:numPr>
          <w:ilvl w:val="0"/>
          <w:numId w:val="8"/>
        </w:numPr>
        <w:ind w:firstLine="709" w:left="142"/>
        <w:jc w:val="both"/>
      </w:pPr>
      <w:r>
        <w:t xml:space="preserve">Ako </w:t>
      </w:r>
      <w:r w:rsidR="000F7B06">
        <w:rPr>
          <w:color w:val="000000"/>
        </w:rPr>
        <w:t xml:space="preserve">zakonski zastupnik dužnika Karmela </w:t>
      </w:r>
      <w:proofErr w:type="spellStart"/>
      <w:r w:rsidR="000F7B06">
        <w:rPr>
          <w:color w:val="000000"/>
        </w:rPr>
        <w:t>Žuro</w:t>
      </w:r>
      <w:proofErr w:type="spellEnd"/>
      <w:r w:rsidR="000F7B06">
        <w:rPr>
          <w:color w:val="000000"/>
        </w:rPr>
        <w:t xml:space="preserve">, OIB: 16289872863, Osijek, Bele </w:t>
      </w:r>
      <w:proofErr w:type="spellStart"/>
      <w:r w:rsidR="000F7B06">
        <w:rPr>
          <w:color w:val="000000"/>
        </w:rPr>
        <w:t>Bartoka</w:t>
      </w:r>
      <w:proofErr w:type="spellEnd"/>
      <w:r w:rsidR="000F7B06">
        <w:rPr>
          <w:color w:val="000000"/>
        </w:rPr>
        <w:t xml:space="preserve"> 65</w:t>
      </w:r>
      <w:r w:rsidR="003A74E6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00478">
        <w:t>7</w:t>
      </w:r>
      <w:r w:rsidR="00216402">
        <w:t xml:space="preserve">. </w:t>
      </w:r>
      <w:r w:rsidR="00D00478">
        <w:t>ožujka</w:t>
      </w:r>
      <w:r w:rsidR="00CE4C97">
        <w:t xml:space="preserve"> 201</w:t>
      </w:r>
      <w:r w:rsidR="00D00478">
        <w:t>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D00478">
        <w:t>Vesna Štajduhar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0F7B06" w:rsidP="008002CF" w:rsidR="000F7B06" w:rsidRPr="000F7B06">
      <w:pPr>
        <w:numPr>
          <w:ilvl w:val="0"/>
          <w:numId w:val="6"/>
        </w:numPr>
        <w:jc w:val="both"/>
      </w:pPr>
      <w:proofErr w:type="spellStart"/>
      <w:r>
        <w:rPr>
          <w:color w:val="000000"/>
        </w:rPr>
        <w:t>Zz</w:t>
      </w:r>
      <w:proofErr w:type="spellEnd"/>
      <w:r>
        <w:rPr>
          <w:color w:val="000000"/>
        </w:rPr>
        <w:t xml:space="preserve"> dužnika Karmela </w:t>
      </w:r>
      <w:proofErr w:type="spellStart"/>
      <w:r>
        <w:rPr>
          <w:color w:val="000000"/>
        </w:rPr>
        <w:t>Žuro</w:t>
      </w:r>
      <w:proofErr w:type="spellEnd"/>
      <w:r>
        <w:rPr>
          <w:color w:val="000000"/>
        </w:rPr>
        <w:t xml:space="preserve">, OIB: 16289872863, Osijek, Bele </w:t>
      </w:r>
      <w:proofErr w:type="spellStart"/>
      <w:r>
        <w:rPr>
          <w:color w:val="000000"/>
        </w:rPr>
        <w:t>Bartoka</w:t>
      </w:r>
      <w:proofErr w:type="spellEnd"/>
      <w:r>
        <w:rPr>
          <w:color w:val="000000"/>
        </w:rPr>
        <w:t xml:space="preserve"> 65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D00478" w:rsidP="00721E52" w:rsidR="00E9392A">
      <w:pPr>
        <w:numPr>
          <w:ilvl w:val="0"/>
          <w:numId w:val="6"/>
        </w:numPr>
        <w:jc w:val="both"/>
      </w:pPr>
      <w:r>
        <w:t>K</w:t>
      </w:r>
      <w:r w:rsidR="00721E52">
        <w:t xml:space="preserve"> 7/4</w:t>
      </w:r>
      <w:r w:rsidR="00451DD6" w:rsidRPr="00F92416">
        <w:tab/>
      </w:r>
      <w:r w:rsidR="00451DD6" w:rsidRPr="00F92416">
        <w:tab/>
      </w:r>
      <w:r w:rsidR="00451DD6" w:rsidRPr="00F92416">
        <w:tab/>
      </w:r>
      <w:r w:rsidR="00451DD6"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="00451DD6" w:rsidRPr="00F92416">
        <w:tab/>
      </w:r>
      <w:r w:rsidR="00960C63">
        <w:t xml:space="preserve">             </w:t>
      </w:r>
      <w:r w:rsidR="00721E52">
        <w:t xml:space="preserve">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D67" w:rsidR="00F90D67">
      <w:r>
        <w:separator/>
      </w:r>
    </w:p>
  </w:endnote>
  <w:endnote w:id="0" w:type="continuationSeparator">
    <w:p w:rsidRDefault="00F90D67" w:rsidR="00F90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D67" w:rsidR="00F90D67">
      <w:r>
        <w:separator/>
      </w:r>
    </w:p>
  </w:footnote>
  <w:footnote w:id="0" w:type="continuationSeparator">
    <w:p w:rsidRDefault="00F90D67" w:rsidR="00F90D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7BC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A3E20"/>
    <w:rsid w:val="000C20F1"/>
    <w:rsid w:val="000C66AE"/>
    <w:rsid w:val="000C7F37"/>
    <w:rsid w:val="000E414B"/>
    <w:rsid w:val="000F22FF"/>
    <w:rsid w:val="000F7B06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E57E2"/>
    <w:rsid w:val="001E75FC"/>
    <w:rsid w:val="002142C7"/>
    <w:rsid w:val="0021564C"/>
    <w:rsid w:val="00215870"/>
    <w:rsid w:val="00216402"/>
    <w:rsid w:val="00223C8E"/>
    <w:rsid w:val="00252B7C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4039B7"/>
    <w:rsid w:val="00405B85"/>
    <w:rsid w:val="00424F59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60450"/>
    <w:rsid w:val="0057697C"/>
    <w:rsid w:val="005B403D"/>
    <w:rsid w:val="005B4386"/>
    <w:rsid w:val="005C6350"/>
    <w:rsid w:val="005E5D90"/>
    <w:rsid w:val="005E6BB7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1E52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24C4"/>
    <w:rsid w:val="009C4FE6"/>
    <w:rsid w:val="009C756A"/>
    <w:rsid w:val="009D0DCF"/>
    <w:rsid w:val="00A025E8"/>
    <w:rsid w:val="00A07AC6"/>
    <w:rsid w:val="00A14779"/>
    <w:rsid w:val="00A27295"/>
    <w:rsid w:val="00A402F9"/>
    <w:rsid w:val="00A45AC5"/>
    <w:rsid w:val="00A55821"/>
    <w:rsid w:val="00A722B6"/>
    <w:rsid w:val="00A731F1"/>
    <w:rsid w:val="00A80863"/>
    <w:rsid w:val="00A91ED3"/>
    <w:rsid w:val="00A9341B"/>
    <w:rsid w:val="00A96A2B"/>
    <w:rsid w:val="00AB56F9"/>
    <w:rsid w:val="00AB732E"/>
    <w:rsid w:val="00AD24AA"/>
    <w:rsid w:val="00AD76C3"/>
    <w:rsid w:val="00AD7BCE"/>
    <w:rsid w:val="00AE35EA"/>
    <w:rsid w:val="00AF2B0E"/>
    <w:rsid w:val="00B11D59"/>
    <w:rsid w:val="00B41F79"/>
    <w:rsid w:val="00B61CAE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5EA9"/>
    <w:rsid w:val="00CA7139"/>
    <w:rsid w:val="00CB0F92"/>
    <w:rsid w:val="00CC5360"/>
    <w:rsid w:val="00CD5C2C"/>
    <w:rsid w:val="00CE19FA"/>
    <w:rsid w:val="00CE4C97"/>
    <w:rsid w:val="00CF4431"/>
    <w:rsid w:val="00D00478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72C0"/>
    <w:rsid w:val="00F23FA1"/>
    <w:rsid w:val="00F306C1"/>
    <w:rsid w:val="00F435F7"/>
    <w:rsid w:val="00F4731D"/>
    <w:rsid w:val="00F55EB2"/>
    <w:rsid w:val="00F618C3"/>
    <w:rsid w:val="00F65741"/>
    <w:rsid w:val="00F76EF7"/>
    <w:rsid w:val="00F80660"/>
    <w:rsid w:val="00F81165"/>
    <w:rsid w:val="00F81190"/>
    <w:rsid w:val="00F81931"/>
    <w:rsid w:val="00F8686C"/>
    <w:rsid w:val="00F90D67"/>
    <w:rsid w:val="00FA3A71"/>
    <w:rsid w:val="00FA7686"/>
    <w:rsid w:val="00FB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1C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1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1C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1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St-471/2016-11</izvorni_sadrzaj>
    <derivirana_varijabla naziv="DomainObject.Oznaka_1">St-471/2016-11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KIČ d.o.o. za trgovinu</izvorni_sadrzaj>
    <derivirana_varijabla naziv="DomainObject.Predmet.ProtustrankaFormated_1">  KIČ d.o.o. za trgovinu</derivirana_varijabla>
  </DomainObject.Predmet.ProtustrankaFormated>
  <DomainObject.Predmet.ProtustrankaFormatedOIB>
    <izvorni_sadrzaj>  KIČ d.o.o. za trgovinu, OIB 01163386824</izvorni_sadrzaj>
    <derivirana_varijabla naziv="DomainObject.Predmet.ProtustrankaFormatedOIB_1">  KIČ d.o.o. za trgovinu, OIB 01163386824</derivirana_varijabla>
  </DomainObject.Predmet.ProtustrankaFormatedOIB>
  <DomainObject.Predmet.ProtustrankaFormatedWithAdress>
    <izvorni_sadrzaj> KIČ d.o.o. za trgovinu, Bele Bartoka 65, 31000 Osijek</izvorni_sadrzaj>
    <derivirana_varijabla naziv="DomainObject.Predmet.ProtustrankaFormatedWithAdress_1"> KIČ d.o.o. za trgovinu, Bele Bartoka 65, 31000 Osijek</derivirana_varijabla>
  </DomainObject.Predmet.ProtustrankaFormatedWithAdress>
  <DomainObject.Predmet.ProtustrankaFormatedWithAdressOIB>
    <izvorni_sadrzaj> KIČ d.o.o. za trgovinu, OIB 01163386824, Bele Bartoka 65, 31000 Osijek</izvorni_sadrzaj>
    <derivirana_varijabla naziv="DomainObject.Predmet.ProtustrankaFormatedWithAdressOIB_1"> KIČ d.o.o. za trgovinu, OIB 01163386824, Bele Bartoka 65, 31000 Osijek</derivirana_varijabla>
  </DomainObject.Predmet.ProtustrankaFormatedWithAdressOIB>
  <DomainObject.Predmet.ProtustrankaWithAdress>
    <izvorni_sadrzaj>KIČ d.o.o. za trgovinu Bele Bartoka 65, 31000 Osijek</izvorni_sadrzaj>
    <derivirana_varijabla naziv="DomainObject.Predmet.ProtustrankaWithAdress_1">KIČ d.o.o. za trgovinu Bele Bartoka 65, 31000 Osijek</derivirana_varijabla>
  </DomainObject.Predmet.ProtustrankaWithAdress>
  <DomainObject.Predmet.ProtustrankaWithAdressOIB>
    <izvorni_sadrzaj>KIČ d.o.o. za trgovinu, OIB 01163386824, Bele Bartoka 65, 31000 Osijek</izvorni_sadrzaj>
    <derivirana_varijabla naziv="DomainObject.Predmet.ProtustrankaWithAdressOIB_1">KIČ d.o.o. za trgovinu, OIB 01163386824, Bele Bartoka 65, 31000 Osijek</derivirana_varijabla>
  </DomainObject.Predmet.ProtustrankaWithAdressOIB>
  <DomainObject.Predmet.ProtustrankaNazivFormated>
    <izvorni_sadrzaj>KIČ d.o.o. za trgovinu</izvorni_sadrzaj>
    <derivirana_varijabla naziv="DomainObject.Predmet.ProtustrankaNazivFormated_1">KIČ d.o.o. za trgovinu</derivirana_varijabla>
  </DomainObject.Predmet.ProtustrankaNazivFormated>
  <DomainObject.Predmet.ProtustrankaNazivFormatedOIB>
    <izvorni_sadrzaj>KIČ d.o.o. za trgovinu, OIB 01163386824</izvorni_sadrzaj>
    <derivirana_varijabla naziv="DomainObject.Predmet.ProtustrankaNazivFormatedOIB_1">KIČ d.o.o. za trgovinu, OIB 01163386824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Jegera, 31000 Osijek</izvorni_sadrzaj>
    <derivirana_varijabla naziv="DomainObject.Predmet.StrankaFormatedWithAdress_1"> FINA RC OSIJEK, L. Jegera, 31000 Osijek</derivirana_varijabla>
  </DomainObject.Predmet.StrankaFormatedWithAdress>
  <DomainObject.Predmet.StrankaFormatedWithAdressOIB>
    <izvorni_sadrzaj> FINA RC OSIJEK, OIB 85821130368, L. Jegera, 31000 Osijek</izvorni_sadrzaj>
    <derivirana_varijabla naziv="DomainObject.Predmet.StrankaFormatedWithAdressOIB_1"> FINA RC OSIJEK, OIB 85821130368, L. Jegera, 31000 Osijek</derivirana_varijabla>
  </DomainObject.Predmet.StrankaFormatedWithAdressOIB>
  <DomainObject.Predmet.StrankaWithAdress>
    <izvorni_sadrzaj>FINA RC OSIJEK L. Jegera,31000 Osijek</izvorni_sadrzaj>
    <derivirana_varijabla naziv="DomainObject.Predmet.StrankaWithAdress_1">FINA RC OSIJEK L. Jegera,31000 Osijek</derivirana_varijabla>
  </DomainObject.Predmet.StrankaWithAdress>
  <DomainObject.Predmet.StrankaWithAdressOIB>
    <izvorni_sadrzaj>FINA RC OSIJEK, OIB 85821130368, L. Jegera,31000 Osijek</izvorni_sadrzaj>
    <derivirana_varijabla naziv="DomainObject.Predmet.StrankaWithAdressOIB_1">FINA RC OSIJEK, OIB 85821130368, L. Jegera,31000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Jegera, 31000 Osijek</item>
    </izvorni_sadrzaj>
    <derivirana_varijabla naziv="DomainObject.Predmet.StrankaListFormatedWithAdress_1">
      <item>FINA RC OSIJEK, L. Jegera, 31000 Osijek</item>
    </derivirana_varijabla>
  </DomainObject.Predmet.StrankaListFormatedWithAdress>
  <DomainObject.Predmet.StrankaListFormatedWithAdressOIB>
    <izvorni_sadrzaj>
      <item>FINA RC OSIJEK, OIB 85821130368, L. Jegera, 31000 Osijek</item>
    </izvorni_sadrzaj>
    <derivirana_varijabla naziv="DomainObject.Predmet.StrankaListFormatedWithAdressOIB_1">
      <item>FINA RC OSIJEK, OIB 85821130368, L. Jegera,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KIČ d.o.o. za trgovinu</item>
    </izvorni_sadrzaj>
    <derivirana_varijabla naziv="DomainObject.Predmet.ProtuStrankaListFormated_1">
      <item>KIČ d.o.o. za trgovinu</item>
    </derivirana_varijabla>
  </DomainObject.Predmet.ProtuStrankaListFormated>
  <DomainObject.Predmet.ProtuStrankaListFormatedOIB>
    <izvorni_sadrzaj>
      <item>KIČ d.o.o. za trgovinu, OIB 01163386824</item>
    </izvorni_sadrzaj>
    <derivirana_varijabla naziv="DomainObject.Predmet.ProtuStrankaListFormatedOIB_1">
      <item>KIČ d.o.o. za trgovinu, OIB 01163386824</item>
    </derivirana_varijabla>
  </DomainObject.Predmet.ProtuStrankaListFormatedOIB>
  <DomainObject.Predmet.ProtuStrankaListFormatedWithAdress>
    <izvorni_sadrzaj>
      <item>KIČ d.o.o. za trgovinu, Bele Bartoka 65, 31000 Osijek</item>
    </izvorni_sadrzaj>
    <derivirana_varijabla naziv="DomainObject.Predmet.ProtuStrankaListFormatedWithAdress_1">
      <item>KIČ d.o.o. za trgovinu, Bele Bartoka 65, 31000 Osijek</item>
    </derivirana_varijabla>
  </DomainObject.Predmet.ProtuStrankaListFormatedWithAdress>
  <DomainObject.Predmet.ProtuStrankaListFormatedWithAdressOIB>
    <izvorni_sadrzaj>
      <item>KIČ d.o.o. za trgovinu, OIB 01163386824, Bele Bartoka 65, 31000 Osijek</item>
    </izvorni_sadrzaj>
    <derivirana_varijabla naziv="DomainObject.Predmet.ProtuStrankaListFormatedWithAdressOIB_1">
      <item>KIČ d.o.o. za trgovinu, OIB 01163386824, Bele Bartoka 65, 31000 Osijek</item>
    </derivirana_varijabla>
  </DomainObject.Predmet.ProtuStrankaListFormatedWithAdressOIB>
  <DomainObject.Predmet.ProtuStrankaListNazivFormated>
    <izvorni_sadrzaj>
      <item>KIČ d.o.o. za trgovinu</item>
    </izvorni_sadrzaj>
    <derivirana_varijabla naziv="DomainObject.Predmet.ProtuStrankaListNazivFormated_1">
      <item>KIČ d.o.o. za trgovinu</item>
    </derivirana_varijabla>
  </DomainObject.Predmet.ProtuStrankaListNazivFormated>
  <DomainObject.Predmet.ProtuStrankaListNazivFormatedOIB>
    <izvorni_sadrzaj>
      <item>KIČ d.o.o. za trgovinu, OIB 01163386824</item>
    </izvorni_sadrzaj>
    <derivirana_varijabla naziv="DomainObject.Predmet.ProtuStrankaListNazivFormatedOIB_1">
      <item>KIČ d.o.o. za trgovinu, OIB 01163386824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St-471/2016-11</izvorni_sadrzaj>
    <derivirana_varijabla naziv="DomainObject.PoslovniBrojDokumenta_1">St-471/2016-11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KIČ d.o.o. za trgovinu</izvorni_sadrzaj>
    <derivirana_varijabla naziv="DomainObject.Predmet.ProtustrankaIDrugi_1">KIČ d.o.o. za trgovinu</derivirana_varijabla>
  </DomainObject.Predmet.ProtustrankaIDrugi>
  <DomainObject.Predmet.StrankaIDrugiAdressOIB>
    <izvorni_sadrzaj>FINA RC OSIJEK, OIB 85821130368, L. Jegera, 31000 Osijek</izvorni_sadrzaj>
    <derivirana_varijabla naziv="DomainObject.Predmet.StrankaIDrugiAdressOIB_1">FINA RC OSIJEK, OIB 85821130368, L. Jegera, 31000 Osijek</derivirana_varijabla>
  </DomainObject.Predmet.StrankaIDrugiAdressOIB>
  <DomainObject.Predmet.ProtustrankaIDrugiAdressOIB>
    <izvorni_sadrzaj>KIČ d.o.o. za trgovinu, OIB 01163386824, Bele Bartoka 65, 31000 Osijek</izvorni_sadrzaj>
    <derivirana_varijabla naziv="DomainObject.Predmet.ProtustrankaIDrugiAdressOIB_1">KIČ d.o.o. za trgovinu, OIB 01163386824, Bele Bartoka 65,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KIČ d.o.o. za trgovinu</item>
    </izvorni_sadrzaj>
    <derivirana_varijabla naziv="DomainObject.Predmet.SudioniciListNaziv_1">
      <item>FINA RC OSIJEK</item>
      <item>KIČ d.o.o. za trgovinu</item>
    </derivirana_varijabla>
  </DomainObject.Predmet.SudioniciListNaziv>
  <DomainObject.Predmet.SudioniciListAdressOIB>
    <izvorni_sadrzaj>
      <item>FINA RC OSIJEK, OIB 85821130368, L. Jegera,31000 Osijek</item>
      <item>KIČ d.o.o. za trgovinu, OIB 01163386824, Bele Bartoka 65,31000 Osijek</item>
    </izvorni_sadrzaj>
    <derivirana_varijabla naziv="DomainObject.Predmet.SudioniciListAdressOIB_1">
      <item>FINA RC OSIJEK, OIB 85821130368, L. Jegera,31000 Osijek</item>
      <item>KIČ d.o.o. za trgovinu, OIB 01163386824, Bele Bartoka 65,31000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01163386824</item>
    </izvorni_sadrzaj>
    <derivirana_varijabla naziv="DomainObject.Predmet.SudioniciListNazivOIB_1">
      <item>, OIB 85821130368</item>
      <item>, OIB 01163386824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E2A36-C6A4-47FA-9B96-0E6F56527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1444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2017-03-07T08:11:00Z</dcterms:created>
  <dc:creator>hermanj</dc:creator>
  <cp:keywords/>
  <cp:lastModifiedBy>Vesna Štajduhar</cp:lastModifiedBy>
  <cp:lastPrinted>2017-03-07T08:10:00Z</cp:lastPrinted>
  <dcterms:modified xmlns:xsi="http://www.w3.org/2001/XMLSchema-instance" xsi:type="dcterms:W3CDTF">2017-03-07T08:15:00Z</dcterms:modified>
  <cp:revision>4</cp:revision>
  <dc:subject/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St-471/2016-11 / Odluka - Zaključak za plaćanje predujma za pokriće troškova prethodnog postupka/stečajnog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