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7de9" w14:paraId="8cb7de9" w:rsidRDefault="001726D7" w:rsidP="001726D7" w:rsidR="001726D7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B20F4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57CD" w:rsidP="00033E82" w:rsidR="00A157CD" w:rsidRPr="00F60AC7"/>
    <w:p w:rsidRDefault="000B2B4C" w:rsidP="00033E82" w:rsidR="00033E82">
      <w:pPr>
        <w:jc w:val="center"/>
      </w:pPr>
      <w:r w:rsidRPr="00A03860">
        <w:t>REPUBLIKA HRVATSKA</w:t>
      </w:r>
    </w:p>
    <w:p w:rsidRDefault="00945A96" w:rsidP="00033E82" w:rsidR="00945A96" w:rsidRPr="00A03860">
      <w:pPr>
        <w:jc w:val="center"/>
      </w:pPr>
    </w:p>
    <w:p w:rsidRDefault="00033E82" w:rsidP="00033E82" w:rsidR="00033E82" w:rsidRPr="00A03860">
      <w:pPr>
        <w:jc w:val="center"/>
      </w:pPr>
      <w:r w:rsidRPr="00A03860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A12982">
        <w:t>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0B2B4C">
        <w:rPr>
          <w:b/>
        </w:rPr>
        <w:t>,</w:t>
      </w:r>
      <w:r w:rsidR="00D94E25" w:rsidRPr="00F60AC7">
        <w:t xml:space="preserve"> dana </w:t>
      </w:r>
      <w:r w:rsidR="001E777A">
        <w:t>6. srpnja</w:t>
      </w:r>
      <w:r w:rsidR="00945A96">
        <w:t xml:space="preserve"> 2017. g.,</w:t>
      </w:r>
    </w:p>
    <w:p w:rsidRDefault="00240C76" w:rsidP="00240C76" w:rsidR="00B20F47">
      <w:pPr>
        <w:tabs>
          <w:tab w:pos="6540" w:val="left"/>
        </w:tabs>
        <w:ind w:firstLine="708"/>
      </w:pPr>
      <w:r>
        <w:tab/>
      </w:r>
    </w:p>
    <w:p w:rsidRDefault="00945A96" w:rsidP="00240C76" w:rsidR="00945A96" w:rsidRPr="00F60AC7">
      <w:pPr>
        <w:tabs>
          <w:tab w:pos="6540" w:val="left"/>
        </w:tabs>
        <w:ind w:firstLine="708"/>
      </w:pPr>
    </w:p>
    <w:p w:rsidRDefault="00033E82" w:rsidP="00033E82" w:rsidR="00033E82" w:rsidRPr="00A03860">
      <w:pPr>
        <w:ind w:firstLine="708"/>
        <w:jc w:val="center"/>
      </w:pPr>
      <w:r w:rsidRPr="00A03860">
        <w:t>z a k l</w:t>
      </w:r>
      <w:r w:rsidR="00A03860">
        <w:t xml:space="preserve"> </w:t>
      </w:r>
      <w:r w:rsidRPr="00A03860">
        <w:t>j u č i o  j e</w:t>
      </w:r>
    </w:p>
    <w:p w:rsidRDefault="00033E82" w:rsidP="00033E82" w:rsidR="00033E82"/>
    <w:p w:rsidRDefault="00945A96" w:rsidP="00033E82" w:rsidR="00945A96" w:rsidRPr="00F60AC7"/>
    <w:p w:rsidRDefault="001E777A" w:rsidP="001E777A" w:rsidR="001E777A" w:rsidRPr="00321226">
      <w:pPr>
        <w:ind w:firstLine="360"/>
      </w:pPr>
      <w:r w:rsidRPr="00321226">
        <w:t xml:space="preserve">I  Određuje se  dvanaesta  prodaja u stečajnom postupku nekretnina stečajnog dužnika A-G DINAS d.o.o. za obradu drveta , usluge i trgovinu  </w:t>
      </w:r>
      <w:r w:rsidRPr="00321226">
        <w:rPr>
          <w:b/>
        </w:rPr>
        <w:t xml:space="preserve">„ u stečaju“ , </w:t>
      </w:r>
      <w:proofErr w:type="spellStart"/>
      <w:r w:rsidRPr="00321226">
        <w:rPr>
          <w:b/>
        </w:rPr>
        <w:t>Beljevina</w:t>
      </w:r>
      <w:proofErr w:type="spellEnd"/>
      <w:r w:rsidRPr="00321226">
        <w:rPr>
          <w:b/>
        </w:rPr>
        <w:t xml:space="preserve"> </w:t>
      </w:r>
      <w:proofErr w:type="spellStart"/>
      <w:r w:rsidRPr="00321226">
        <w:rPr>
          <w:b/>
        </w:rPr>
        <w:t>L.j</w:t>
      </w:r>
      <w:proofErr w:type="spellEnd"/>
      <w:r w:rsidRPr="00321226">
        <w:rPr>
          <w:b/>
        </w:rPr>
        <w:t>. Gaja 27 OIB : 80794569722 , MBS : 050026145</w:t>
      </w:r>
      <w:r w:rsidRPr="00321226">
        <w:t xml:space="preserve"> , uz odgovarajuću primjenu pravila o ovrsi na nekretninama i to : </w:t>
      </w:r>
    </w:p>
    <w:p w:rsidRDefault="001E777A" w:rsidP="001E777A" w:rsidR="001E777A">
      <w:pPr>
        <w:numPr>
          <w:ilvl w:val="0"/>
          <w:numId w:val="12"/>
        </w:num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upisana u zk.ul.1047 </w:t>
      </w:r>
      <w:proofErr w:type="spellStart"/>
      <w:r w:rsidRPr="00321226">
        <w:rPr>
          <w:rFonts w:eastAsia="Times New Roman"/>
          <w:kern w:val="1"/>
          <w:lang w:eastAsia="ar-SA"/>
        </w:rPr>
        <w:t>k.o</w:t>
      </w:r>
      <w:proofErr w:type="spellEnd"/>
      <w:r w:rsidRPr="00321226">
        <w:rPr>
          <w:rFonts w:eastAsia="Times New Roman"/>
          <w:kern w:val="1"/>
          <w:lang w:eastAsia="ar-SA"/>
        </w:rPr>
        <w:t xml:space="preserve"> Đurđenovac    Općinski sud u Osijeku  Zemljišnoknjižni odjel Našice        </w:t>
      </w:r>
      <w:r>
        <w:rPr>
          <w:rFonts w:eastAsia="Times New Roman"/>
          <w:kern w:val="1"/>
          <w:lang w:eastAsia="ar-SA"/>
        </w:rPr>
        <w:t xml:space="preserve">          </w:t>
      </w:r>
    </w:p>
    <w:p w:rsidRDefault="001E777A" w:rsidP="001E777A" w:rsidR="001E777A" w:rsidRPr="00321226">
      <w:pPr>
        <w:suppressAutoHyphens/>
        <w:spacing w:lineRule="atLeast" w:line="100"/>
        <w:ind w:left="72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- kč.br.1175/18 voćnjak i rezervoar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>. Zrinskog 5759 m2</w:t>
      </w:r>
    </w:p>
    <w:p w:rsidRDefault="001E777A" w:rsidP="001E777A" w:rsidR="001E777A" w:rsidRPr="00321226">
      <w:pPr>
        <w:suppressAutoHyphens/>
        <w:spacing w:lineRule="atLeast" w:line="100"/>
        <w:ind w:left="72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- kč.br.1175/19 voćnjak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>. Zrinskog 4486 m2</w:t>
      </w:r>
    </w:p>
    <w:p w:rsidRDefault="001E777A" w:rsidP="001E777A" w:rsidR="001E777A" w:rsidRPr="00321226">
      <w:pPr>
        <w:suppressAutoHyphens/>
        <w:spacing w:lineRule="atLeast" w:line="100"/>
        <w:ind w:left="72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- kč.br.1175/21 put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>. Zrinskog 2802 m2</w:t>
      </w:r>
    </w:p>
    <w:p w:rsidRDefault="001E777A" w:rsidP="001E777A" w:rsidR="001E777A" w:rsidRPr="00321226">
      <w:pPr>
        <w:suppressAutoHyphens/>
        <w:spacing w:lineRule="atLeast" w:line="100"/>
        <w:ind w:hanging="709" w:left="709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 xml:space="preserve">           Prodaja nekretnina pod br. 1 kao cjelina po početnoj cijeni od 48.663,57 kn</w:t>
      </w:r>
    </w:p>
    <w:p w:rsidRDefault="001E777A" w:rsidP="001E777A" w:rsidR="001E777A" w:rsidRPr="00321226">
      <w:pPr>
        <w:numPr>
          <w:ilvl w:val="0"/>
          <w:numId w:val="12"/>
        </w:num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upisana u zk.ul.1047 </w:t>
      </w:r>
      <w:proofErr w:type="spellStart"/>
      <w:r w:rsidRPr="00321226">
        <w:rPr>
          <w:rFonts w:eastAsia="Times New Roman"/>
          <w:kern w:val="1"/>
          <w:lang w:eastAsia="ar-SA"/>
        </w:rPr>
        <w:t>k.o</w:t>
      </w:r>
      <w:proofErr w:type="spellEnd"/>
      <w:r w:rsidRPr="00321226">
        <w:rPr>
          <w:rFonts w:eastAsia="Times New Roman"/>
          <w:kern w:val="1"/>
          <w:lang w:eastAsia="ar-SA"/>
        </w:rPr>
        <w:t xml:space="preserve"> Đurđenovac  Općinski sud u Osijeku  Zemljišnoknjižni odjel Našice  kč.br. 1175/22 put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 xml:space="preserve">. Zrinskog   2165 m2                                                                         </w:t>
      </w:r>
    </w:p>
    <w:p w:rsidRDefault="001E777A" w:rsidP="001E777A" w:rsidR="001E777A" w:rsidRPr="00321226">
      <w:pPr>
        <w:numPr>
          <w:ilvl w:val="0"/>
          <w:numId w:val="12"/>
        </w:num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upisana u zk.ul.1181 </w:t>
      </w:r>
      <w:proofErr w:type="spellStart"/>
      <w:r w:rsidRPr="00321226">
        <w:rPr>
          <w:rFonts w:eastAsia="Times New Roman"/>
          <w:kern w:val="1"/>
          <w:lang w:eastAsia="ar-SA"/>
        </w:rPr>
        <w:t>k.o</w:t>
      </w:r>
      <w:proofErr w:type="spellEnd"/>
      <w:r w:rsidRPr="00321226">
        <w:rPr>
          <w:rFonts w:eastAsia="Times New Roman"/>
          <w:kern w:val="1"/>
          <w:lang w:eastAsia="ar-SA"/>
        </w:rPr>
        <w:t xml:space="preserve"> Đurđenovac Općinski sud u Osijeku  Zemljišnoknjižni odjel Našice  kč.br.1175/14  2  zgrade,</w:t>
      </w:r>
      <w:proofErr w:type="spellStart"/>
      <w:r w:rsidRPr="00321226">
        <w:rPr>
          <w:rFonts w:eastAsia="Times New Roman"/>
          <w:kern w:val="1"/>
          <w:lang w:eastAsia="ar-SA"/>
        </w:rPr>
        <w:t>ekon.dvorište</w:t>
      </w:r>
      <w:proofErr w:type="spellEnd"/>
      <w:r w:rsidRPr="00321226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>. Zrinskog 5400 m2</w:t>
      </w:r>
    </w:p>
    <w:p w:rsidRDefault="001E777A" w:rsidP="001E777A" w:rsidR="001E777A" w:rsidRPr="00321226">
      <w:pPr>
        <w:numPr>
          <w:ilvl w:val="0"/>
          <w:numId w:val="12"/>
        </w:num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upisana u zk.ul.1181 </w:t>
      </w:r>
      <w:proofErr w:type="spellStart"/>
      <w:r w:rsidRPr="00321226">
        <w:rPr>
          <w:rFonts w:eastAsia="Times New Roman"/>
          <w:kern w:val="1"/>
          <w:lang w:eastAsia="ar-SA"/>
        </w:rPr>
        <w:t>k.o</w:t>
      </w:r>
      <w:proofErr w:type="spellEnd"/>
      <w:r w:rsidRPr="00321226">
        <w:rPr>
          <w:rFonts w:eastAsia="Times New Roman"/>
          <w:kern w:val="1"/>
          <w:lang w:eastAsia="ar-SA"/>
        </w:rPr>
        <w:t xml:space="preserve"> Đurđenovac  Općinski sud u Osijeku  Zemljišnoknjižni odjel Našice    kč.br.1175/15  2  zgrade,</w:t>
      </w:r>
      <w:proofErr w:type="spellStart"/>
      <w:r w:rsidRPr="00321226">
        <w:rPr>
          <w:rFonts w:eastAsia="Times New Roman"/>
          <w:kern w:val="1"/>
          <w:lang w:eastAsia="ar-SA"/>
        </w:rPr>
        <w:t>ekon.dvorište</w:t>
      </w:r>
      <w:proofErr w:type="spellEnd"/>
      <w:r w:rsidRPr="00321226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 xml:space="preserve">. Zrinskog 15379 m2                                                     </w:t>
      </w:r>
    </w:p>
    <w:p w:rsidRDefault="001E777A" w:rsidP="001E777A" w:rsidR="001E777A" w:rsidRPr="00321226">
      <w:pPr>
        <w:suppressAutoHyphens/>
        <w:spacing w:lineRule="atLeast" w:line="100"/>
        <w:ind w:hanging="349" w:left="709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 xml:space="preserve">      Prodaja nekretnina pod br. 2, 3 i 4 kao cjelina po početnoj cijeni od 242.921,30 kn</w:t>
      </w:r>
    </w:p>
    <w:p w:rsidRDefault="001E777A" w:rsidP="001E777A" w:rsidR="001E777A" w:rsidRPr="00321226">
      <w:pPr>
        <w:numPr>
          <w:ilvl w:val="0"/>
          <w:numId w:val="12"/>
        </w:numPr>
        <w:suppressAutoHyphens/>
        <w:spacing w:lineRule="atLeast" w:line="100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upisana u zk.ul.1047 </w:t>
      </w:r>
      <w:proofErr w:type="spellStart"/>
      <w:r w:rsidRPr="00321226">
        <w:rPr>
          <w:rFonts w:eastAsia="Times New Roman"/>
          <w:kern w:val="1"/>
          <w:lang w:eastAsia="ar-SA"/>
        </w:rPr>
        <w:t>k.o</w:t>
      </w:r>
      <w:proofErr w:type="spellEnd"/>
      <w:r w:rsidRPr="00321226">
        <w:rPr>
          <w:rFonts w:eastAsia="Times New Roman"/>
          <w:kern w:val="1"/>
          <w:lang w:eastAsia="ar-SA"/>
        </w:rPr>
        <w:t xml:space="preserve"> Đurđenovac  Općinski sud u Osijeku  Zemljišnoknjižni odjel Našice  kč.br.1175/24  put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 xml:space="preserve">. Zrinskog 334 m2  </w:t>
      </w:r>
      <w:r w:rsidRPr="00321226">
        <w:rPr>
          <w:rFonts w:eastAsia="Times New Roman"/>
          <w:b/>
          <w:kern w:val="1"/>
          <w:lang w:eastAsia="ar-SA"/>
        </w:rPr>
        <w:t>početna cijena : 10.899,80 kn</w:t>
      </w:r>
    </w:p>
    <w:p w:rsidRDefault="001E777A" w:rsidP="001E777A" w:rsidR="001E777A" w:rsidRPr="00321226">
      <w:pPr>
        <w:numPr>
          <w:ilvl w:val="0"/>
          <w:numId w:val="12"/>
        </w:numPr>
        <w:suppressAutoHyphens/>
        <w:spacing w:lineRule="atLeast" w:line="100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upisana u zk.ul.1326 </w:t>
      </w:r>
      <w:proofErr w:type="spellStart"/>
      <w:r w:rsidRPr="00321226">
        <w:rPr>
          <w:rFonts w:eastAsia="Times New Roman"/>
          <w:kern w:val="1"/>
          <w:lang w:eastAsia="ar-SA"/>
        </w:rPr>
        <w:t>k.o</w:t>
      </w:r>
      <w:proofErr w:type="spellEnd"/>
      <w:r w:rsidRPr="00321226">
        <w:rPr>
          <w:rFonts w:eastAsia="Times New Roman"/>
          <w:kern w:val="1"/>
          <w:lang w:eastAsia="ar-SA"/>
        </w:rPr>
        <w:t xml:space="preserve"> Đurđenovac  Općinski sud u Osijeku  Zemljišnoknjižni odjel Našice  kč.br.1177/4    zgrada, </w:t>
      </w:r>
      <w:proofErr w:type="spellStart"/>
      <w:r w:rsidRPr="00321226">
        <w:rPr>
          <w:rFonts w:eastAsia="Times New Roman"/>
          <w:kern w:val="1"/>
          <w:lang w:eastAsia="ar-SA"/>
        </w:rPr>
        <w:t>ekon.dvorište</w:t>
      </w:r>
      <w:proofErr w:type="spellEnd"/>
      <w:r w:rsidRPr="00321226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 xml:space="preserve">. Zrinskog 5115 m2 </w:t>
      </w:r>
      <w:proofErr w:type="spellStart"/>
      <w:r w:rsidRPr="00321226">
        <w:rPr>
          <w:rFonts w:eastAsia="Times New Roman"/>
          <w:kern w:val="1"/>
          <w:lang w:eastAsia="ar-SA"/>
        </w:rPr>
        <w:t>pripis</w:t>
      </w:r>
      <w:proofErr w:type="spellEnd"/>
      <w:r w:rsidRPr="00321226">
        <w:rPr>
          <w:rFonts w:eastAsia="Times New Roman"/>
          <w:kern w:val="1"/>
          <w:lang w:eastAsia="ar-SA"/>
        </w:rPr>
        <w:t xml:space="preserve"> iz uloška 1181 </w:t>
      </w:r>
      <w:r w:rsidRPr="00321226">
        <w:rPr>
          <w:rFonts w:eastAsia="Times New Roman"/>
          <w:b/>
          <w:kern w:val="1"/>
          <w:lang w:eastAsia="ar-SA"/>
        </w:rPr>
        <w:t>početna cijena 609.275,07 kn</w:t>
      </w:r>
    </w:p>
    <w:p w:rsidRDefault="001E777A" w:rsidP="001E777A" w:rsidR="001E777A" w:rsidRPr="00321226">
      <w:pPr>
        <w:numPr>
          <w:ilvl w:val="0"/>
          <w:numId w:val="12"/>
        </w:numPr>
        <w:suppressAutoHyphens/>
        <w:spacing w:lineRule="atLeast" w:line="100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upisana u zk.ul.1326 </w:t>
      </w:r>
      <w:proofErr w:type="spellStart"/>
      <w:r w:rsidRPr="00321226">
        <w:rPr>
          <w:rFonts w:eastAsia="Times New Roman"/>
          <w:kern w:val="1"/>
          <w:lang w:eastAsia="ar-SA"/>
        </w:rPr>
        <w:t>k.o</w:t>
      </w:r>
      <w:proofErr w:type="spellEnd"/>
      <w:r w:rsidRPr="00321226">
        <w:rPr>
          <w:rFonts w:eastAsia="Times New Roman"/>
          <w:kern w:val="1"/>
          <w:lang w:eastAsia="ar-SA"/>
        </w:rPr>
        <w:t xml:space="preserve"> Đurđenovac Općinski sud u Osijeku  Zemljišnoknjižni odjel Našice    kč.br.1177/18    </w:t>
      </w:r>
      <w:proofErr w:type="spellStart"/>
      <w:r w:rsidRPr="00321226">
        <w:rPr>
          <w:rFonts w:eastAsia="Times New Roman"/>
          <w:kern w:val="1"/>
          <w:lang w:eastAsia="ar-SA"/>
        </w:rPr>
        <w:t>ekon.dvorište</w:t>
      </w:r>
      <w:proofErr w:type="spellEnd"/>
      <w:r w:rsidRPr="00321226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 xml:space="preserve">. Zrinskog 4631 m2 , </w:t>
      </w:r>
      <w:proofErr w:type="spellStart"/>
      <w:r w:rsidRPr="00321226">
        <w:rPr>
          <w:rFonts w:eastAsia="Times New Roman"/>
          <w:kern w:val="1"/>
          <w:lang w:eastAsia="ar-SA"/>
        </w:rPr>
        <w:t>pripis</w:t>
      </w:r>
      <w:proofErr w:type="spellEnd"/>
      <w:r w:rsidRPr="00321226">
        <w:rPr>
          <w:rFonts w:eastAsia="Times New Roman"/>
          <w:kern w:val="1"/>
          <w:lang w:eastAsia="ar-SA"/>
        </w:rPr>
        <w:t xml:space="preserve"> iz uloška 1181 </w:t>
      </w:r>
      <w:r w:rsidRPr="00321226">
        <w:rPr>
          <w:rFonts w:eastAsia="Times New Roman"/>
          <w:b/>
          <w:kern w:val="1"/>
          <w:lang w:eastAsia="ar-SA"/>
        </w:rPr>
        <w:t>početna cijena 71.301,51 kn</w:t>
      </w:r>
    </w:p>
    <w:p w:rsidRDefault="001E777A" w:rsidP="001E777A" w:rsidR="001E777A" w:rsidRPr="00321226">
      <w:pPr>
        <w:numPr>
          <w:ilvl w:val="0"/>
          <w:numId w:val="12"/>
        </w:numPr>
        <w:suppressAutoHyphens/>
        <w:spacing w:lineRule="atLeast" w:line="100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upisana u zk.ul.1326 </w:t>
      </w:r>
      <w:proofErr w:type="spellStart"/>
      <w:r w:rsidRPr="00321226">
        <w:rPr>
          <w:rFonts w:eastAsia="Times New Roman"/>
          <w:kern w:val="1"/>
          <w:lang w:eastAsia="ar-SA"/>
        </w:rPr>
        <w:t>k.o</w:t>
      </w:r>
      <w:proofErr w:type="spellEnd"/>
      <w:r w:rsidRPr="00321226">
        <w:rPr>
          <w:rFonts w:eastAsia="Times New Roman"/>
          <w:kern w:val="1"/>
          <w:lang w:eastAsia="ar-SA"/>
        </w:rPr>
        <w:t xml:space="preserve"> Đurđenovac  Općinski sud u Osijeku  Zemljišnoknjižni odjel Našice  kč.br.1177/19   </w:t>
      </w:r>
      <w:proofErr w:type="spellStart"/>
      <w:r w:rsidRPr="00321226">
        <w:rPr>
          <w:rFonts w:eastAsia="Times New Roman"/>
          <w:kern w:val="1"/>
          <w:lang w:eastAsia="ar-SA"/>
        </w:rPr>
        <w:t>ekon.dvorište</w:t>
      </w:r>
      <w:proofErr w:type="spellEnd"/>
      <w:r w:rsidRPr="00321226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 xml:space="preserve">. Zrinskog 4055 m2 </w:t>
      </w:r>
      <w:proofErr w:type="spellStart"/>
      <w:r w:rsidRPr="00321226">
        <w:rPr>
          <w:rFonts w:eastAsia="Times New Roman"/>
          <w:kern w:val="1"/>
          <w:lang w:eastAsia="ar-SA"/>
        </w:rPr>
        <w:t>pripis</w:t>
      </w:r>
      <w:proofErr w:type="spellEnd"/>
      <w:r w:rsidRPr="00321226">
        <w:rPr>
          <w:rFonts w:eastAsia="Times New Roman"/>
          <w:kern w:val="1"/>
          <w:lang w:eastAsia="ar-SA"/>
        </w:rPr>
        <w:t xml:space="preserve"> iz uloška 1181 </w:t>
      </w:r>
      <w:r w:rsidRPr="00321226">
        <w:rPr>
          <w:rFonts w:eastAsia="Times New Roman"/>
          <w:b/>
          <w:kern w:val="1"/>
          <w:lang w:eastAsia="ar-SA"/>
        </w:rPr>
        <w:t>početna cijena 62.755,59 kn</w:t>
      </w:r>
    </w:p>
    <w:p w:rsidRDefault="001E777A" w:rsidP="001E777A" w:rsidR="001E777A" w:rsidRPr="00321226">
      <w:pPr>
        <w:numPr>
          <w:ilvl w:val="0"/>
          <w:numId w:val="12"/>
        </w:numPr>
        <w:suppressAutoHyphens/>
        <w:spacing w:lineRule="atLeast" w:line="100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lastRenderedPageBreak/>
        <w:t xml:space="preserve">upisana u zk.ul.1326 </w:t>
      </w:r>
      <w:proofErr w:type="spellStart"/>
      <w:r w:rsidRPr="00321226">
        <w:rPr>
          <w:rFonts w:eastAsia="Times New Roman"/>
          <w:kern w:val="1"/>
          <w:lang w:eastAsia="ar-SA"/>
        </w:rPr>
        <w:t>k.o</w:t>
      </w:r>
      <w:proofErr w:type="spellEnd"/>
      <w:r w:rsidRPr="00321226">
        <w:rPr>
          <w:rFonts w:eastAsia="Times New Roman"/>
          <w:kern w:val="1"/>
          <w:lang w:eastAsia="ar-SA"/>
        </w:rPr>
        <w:t xml:space="preserve"> Đurđenovac Općinski sud u Osijeku  Zemljišnoknjižni odjel Našice  kč.br.1177/20    </w:t>
      </w:r>
      <w:proofErr w:type="spellStart"/>
      <w:r w:rsidRPr="00321226">
        <w:rPr>
          <w:rFonts w:eastAsia="Times New Roman"/>
          <w:kern w:val="1"/>
          <w:lang w:eastAsia="ar-SA"/>
        </w:rPr>
        <w:t>ekon.dvorište</w:t>
      </w:r>
      <w:proofErr w:type="spellEnd"/>
      <w:r w:rsidRPr="00321226">
        <w:rPr>
          <w:rFonts w:eastAsia="Times New Roman"/>
          <w:kern w:val="1"/>
          <w:lang w:eastAsia="ar-SA"/>
        </w:rPr>
        <w:t xml:space="preserve">  Trg </w:t>
      </w:r>
      <w:proofErr w:type="spellStart"/>
      <w:r w:rsidRPr="00321226">
        <w:rPr>
          <w:rFonts w:eastAsia="Times New Roman"/>
          <w:kern w:val="1"/>
          <w:lang w:eastAsia="ar-SA"/>
        </w:rPr>
        <w:t>N.Š</w:t>
      </w:r>
      <w:proofErr w:type="spellEnd"/>
      <w:r w:rsidRPr="00321226">
        <w:rPr>
          <w:rFonts w:eastAsia="Times New Roman"/>
          <w:kern w:val="1"/>
          <w:lang w:eastAsia="ar-SA"/>
        </w:rPr>
        <w:t xml:space="preserve">. Zrinskog 3164 m2 </w:t>
      </w:r>
      <w:proofErr w:type="spellStart"/>
      <w:r w:rsidRPr="00321226">
        <w:rPr>
          <w:rFonts w:eastAsia="Times New Roman"/>
          <w:kern w:val="1"/>
          <w:lang w:eastAsia="ar-SA"/>
        </w:rPr>
        <w:t>pripis</w:t>
      </w:r>
      <w:proofErr w:type="spellEnd"/>
      <w:r w:rsidRPr="00321226">
        <w:rPr>
          <w:rFonts w:eastAsia="Times New Roman"/>
          <w:kern w:val="1"/>
          <w:lang w:eastAsia="ar-SA"/>
        </w:rPr>
        <w:t xml:space="preserve"> iz uloška 1181 </w:t>
      </w:r>
      <w:r w:rsidRPr="00321226">
        <w:rPr>
          <w:rFonts w:eastAsia="Times New Roman"/>
          <w:b/>
          <w:kern w:val="1"/>
          <w:lang w:eastAsia="ar-SA"/>
        </w:rPr>
        <w:t>početna cijena 49.161,96 kn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 w:val="en-GB"/>
        </w:rPr>
      </w:pP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Nekretnine upisane u </w:t>
      </w:r>
      <w:proofErr w:type="spellStart"/>
      <w:r w:rsidRPr="00321226">
        <w:rPr>
          <w:rFonts w:eastAsia="Times New Roman"/>
          <w:kern w:val="1"/>
          <w:lang w:eastAsia="ar-SA"/>
        </w:rPr>
        <w:t>zk.ul</w:t>
      </w:r>
      <w:proofErr w:type="spellEnd"/>
      <w:r w:rsidRPr="00321226">
        <w:rPr>
          <w:rFonts w:eastAsia="Times New Roman"/>
          <w:kern w:val="1"/>
          <w:lang w:eastAsia="ar-SA"/>
        </w:rPr>
        <w:t>. br. 1326 k.o. Đurđenovac imaju svojstvo kulturnog dobra od interesa za Republiku Hrvatsku u skladu sa Zakonom o zaštiti i očuvanju kulturnih dobara ( NN br.157/13)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Na nekretninama upisanim u  zk.ul.1047 , zk.ul.1326, zk.ul.1181  k.o. Đurđenovac  upisano je založno pravo </w:t>
      </w:r>
      <w:proofErr w:type="spellStart"/>
      <w:r w:rsidRPr="00321226">
        <w:rPr>
          <w:rFonts w:eastAsia="Times New Roman"/>
          <w:kern w:val="1"/>
          <w:lang w:eastAsia="ar-SA"/>
        </w:rPr>
        <w:t>razlučnih</w:t>
      </w:r>
      <w:proofErr w:type="spellEnd"/>
      <w:r w:rsidRPr="00321226">
        <w:rPr>
          <w:rFonts w:eastAsia="Times New Roman"/>
          <w:kern w:val="1"/>
          <w:lang w:eastAsia="ar-SA"/>
        </w:rPr>
        <w:t xml:space="preserve"> vjerovnika :</w:t>
      </w:r>
    </w:p>
    <w:p w:rsidRDefault="001E777A" w:rsidP="001E777A" w:rsidR="001E777A" w:rsidRPr="00321226">
      <w:pPr>
        <w:numPr>
          <w:ilvl w:val="0"/>
          <w:numId w:val="16"/>
        </w:num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Fond za razvoj i zapošljavanje , Zagreb, </w:t>
      </w:r>
      <w:proofErr w:type="spellStart"/>
      <w:r w:rsidRPr="00321226">
        <w:rPr>
          <w:rFonts w:eastAsia="Times New Roman"/>
          <w:kern w:val="1"/>
          <w:lang w:eastAsia="ar-SA"/>
        </w:rPr>
        <w:t>Preobraženska</w:t>
      </w:r>
      <w:proofErr w:type="spellEnd"/>
      <w:r w:rsidRPr="00321226">
        <w:rPr>
          <w:rFonts w:eastAsia="Times New Roman"/>
          <w:kern w:val="1"/>
          <w:lang w:eastAsia="ar-SA"/>
        </w:rPr>
        <w:t xml:space="preserve"> 4</w:t>
      </w:r>
    </w:p>
    <w:p w:rsidRDefault="001E777A" w:rsidP="001E777A" w:rsidR="001E777A" w:rsidRPr="00321226">
      <w:pPr>
        <w:numPr>
          <w:ilvl w:val="0"/>
          <w:numId w:val="16"/>
        </w:num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>Podravska banka d.d. Koprivnica , Opatička 3</w:t>
      </w:r>
    </w:p>
    <w:p w:rsidRDefault="001E777A" w:rsidP="001E777A" w:rsidR="001E777A" w:rsidRPr="00321226">
      <w:pPr>
        <w:numPr>
          <w:ilvl w:val="0"/>
          <w:numId w:val="16"/>
        </w:num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>RH –Ministarstvo financija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ind w:firstLine="36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II  Navedene nekretnine prodavat će se usmenom javnom dražbom , a ročište za prodaju održat će se 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jc w:val="center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 xml:space="preserve">dana </w:t>
      </w:r>
      <w:r>
        <w:rPr>
          <w:rFonts w:eastAsia="Times New Roman"/>
          <w:b/>
          <w:kern w:val="1"/>
          <w:lang w:eastAsia="ar-SA"/>
        </w:rPr>
        <w:t xml:space="preserve">19. rujna </w:t>
      </w:r>
      <w:r w:rsidRPr="00321226">
        <w:rPr>
          <w:rFonts w:eastAsia="Times New Roman"/>
          <w:b/>
          <w:kern w:val="1"/>
          <w:lang w:eastAsia="ar-SA"/>
        </w:rPr>
        <w:t xml:space="preserve">2017. god. u </w:t>
      </w:r>
      <w:r>
        <w:rPr>
          <w:rFonts w:eastAsia="Times New Roman"/>
          <w:b/>
          <w:kern w:val="1"/>
          <w:lang w:eastAsia="ar-SA"/>
        </w:rPr>
        <w:t>10,45</w:t>
      </w:r>
      <w:r w:rsidRPr="00321226">
        <w:rPr>
          <w:rFonts w:eastAsia="Times New Roman"/>
          <w:b/>
          <w:kern w:val="1"/>
          <w:lang w:eastAsia="ar-SA"/>
        </w:rPr>
        <w:t xml:space="preserve"> sati</w:t>
      </w:r>
    </w:p>
    <w:p w:rsidRDefault="001E777A" w:rsidP="001E777A" w:rsidR="001E777A" w:rsidRPr="00321226">
      <w:pPr>
        <w:suppressAutoHyphens/>
        <w:spacing w:lineRule="atLeast" w:line="100"/>
        <w:jc w:val="center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>u prostorijama Trgovačkog suda u Osijeku</w:t>
      </w:r>
    </w:p>
    <w:p w:rsidRDefault="001E777A" w:rsidP="001E777A" w:rsidR="001E777A" w:rsidRPr="00321226">
      <w:pPr>
        <w:suppressAutoHyphens/>
        <w:spacing w:lineRule="atLeast" w:line="100"/>
        <w:jc w:val="center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 xml:space="preserve">Zagrebačka broj 2 , soba broj </w:t>
      </w:r>
      <w:r>
        <w:rPr>
          <w:rFonts w:eastAsia="Times New Roman"/>
          <w:b/>
          <w:kern w:val="1"/>
          <w:lang w:eastAsia="ar-SA"/>
        </w:rPr>
        <w:t>36</w:t>
      </w:r>
      <w:r w:rsidRPr="00321226">
        <w:rPr>
          <w:rFonts w:eastAsia="Times New Roman"/>
          <w:b/>
          <w:kern w:val="1"/>
          <w:lang w:eastAsia="ar-SA"/>
        </w:rPr>
        <w:t>/2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rFonts w:eastAsia="Times New Roman"/>
          <w:kern w:val="1"/>
          <w:lang w:eastAsia="ar-SA"/>
        </w:rPr>
        <w:t xml:space="preserve">III  </w:t>
      </w:r>
      <w:r w:rsidRPr="00321226">
        <w:rPr>
          <w:lang w:eastAsia="hr-HR"/>
        </w:rPr>
        <w:t xml:space="preserve">Kao kupci na javnoj dražbi  mogu sudjelovati samo osobe koje su najkasnije </w:t>
      </w:r>
      <w:r w:rsidRPr="001E777A">
        <w:rPr>
          <w:b/>
          <w:lang w:eastAsia="hr-HR"/>
        </w:rPr>
        <w:t>dva dana</w:t>
      </w:r>
      <w:r w:rsidRPr="00321226">
        <w:rPr>
          <w:lang w:eastAsia="hr-HR"/>
        </w:rPr>
        <w:t xml:space="preserve">   prije održavanja ročišta  uplatile jamčevinu   u iznosu od 10% utvrđene vrijednosti nekretnine na žiro račun Trgovačkog suda u Osijeku broj  HR31 2390 0011 30000020 0  s uplatnim  pozivom na broj HR05  272- 13- 15  kod Hrvatske poštanske banke d.d. i dokaz o tome predoče stečajnom sucu prije početka dražbe.  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 xml:space="preserve">Jamčevinu nisu dužni položiti </w:t>
      </w:r>
      <w:proofErr w:type="spellStart"/>
      <w:r w:rsidRPr="00321226">
        <w:rPr>
          <w:lang w:eastAsia="hr-HR"/>
        </w:rPr>
        <w:t>razlučni</w:t>
      </w:r>
      <w:proofErr w:type="spellEnd"/>
      <w:r w:rsidRPr="00321226">
        <w:rPr>
          <w:lang w:eastAsia="hr-HR"/>
        </w:rPr>
        <w:t xml:space="preserve"> vjerovnici kojima je to pravo upisano u zemljišnim knjigama.                                                                                                                                    IV  Sudionicima dražbe koji ne uspiju u javnoj dražbi  jamčevina   će se vratiti odmah nakon zaključenja javne dražbe. 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 xml:space="preserve">V  Ponuditelji čija ponuda bude prihvaćena dužni su u  roku od </w:t>
      </w:r>
      <w:r w:rsidRPr="001E777A">
        <w:rPr>
          <w:b/>
          <w:lang w:eastAsia="hr-HR"/>
        </w:rPr>
        <w:t>45 dana</w:t>
      </w:r>
      <w:r w:rsidRPr="00321226">
        <w:rPr>
          <w:lang w:eastAsia="hr-HR"/>
        </w:rPr>
        <w:t xml:space="preserve"> od dana pravomoćnosti rješenja o dosudi uplatiti  razliku između jamčevine   i postignute kupoprodajne cijene na račun sudskog </w:t>
      </w:r>
      <w:proofErr w:type="spellStart"/>
      <w:r w:rsidRPr="00321226">
        <w:rPr>
          <w:lang w:eastAsia="hr-HR"/>
        </w:rPr>
        <w:t>depoziita</w:t>
      </w:r>
      <w:proofErr w:type="spellEnd"/>
      <w:r w:rsidRPr="00321226">
        <w:rPr>
          <w:lang w:eastAsia="hr-HR"/>
        </w:rPr>
        <w:t xml:space="preserve">  iz točke III izreke ovog zaključka.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 xml:space="preserve">VI  Nekretnine će se  dosuditi i kupcima koji su ponudili nižu cijenu ( ali ne i nižu od početne na ovom ročištu za prodaju) ako kupci koji su ponudili veću cijenu ne polože </w:t>
      </w:r>
      <w:proofErr w:type="spellStart"/>
      <w:r w:rsidRPr="00321226">
        <w:rPr>
          <w:lang w:eastAsia="hr-HR"/>
        </w:rPr>
        <w:t>kupovninu</w:t>
      </w:r>
      <w:proofErr w:type="spellEnd"/>
      <w:r w:rsidRPr="00321226">
        <w:rPr>
          <w:lang w:eastAsia="hr-HR"/>
        </w:rPr>
        <w:t xml:space="preserve"> u određenom roku.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rFonts w:eastAsia="Times New Roman"/>
          <w:kern w:val="1"/>
          <w:lang w:eastAsia="ar-SA"/>
        </w:rPr>
        <w:t xml:space="preserve">VII  </w:t>
      </w:r>
      <w:r w:rsidRPr="00321226">
        <w:rPr>
          <w:lang w:eastAsia="hr-HR"/>
        </w:rPr>
        <w:t xml:space="preserve">Poreze i pristojbe te sve ostale troškove u  </w:t>
      </w:r>
      <w:proofErr w:type="spellStart"/>
      <w:r w:rsidRPr="00321226">
        <w:rPr>
          <w:lang w:eastAsia="hr-HR"/>
        </w:rPr>
        <w:t>u</w:t>
      </w:r>
      <w:proofErr w:type="spellEnd"/>
      <w:r w:rsidRPr="00321226">
        <w:rPr>
          <w:lang w:eastAsia="hr-HR"/>
        </w:rPr>
        <w:t xml:space="preserve"> svezi sa prodajom i prijenosom vlasništva dužan je platiti kupac 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>VIII Prodaja se obavlja po načelu viđeno-kupljeno što isključuje sve naknadne prigovore</w:t>
      </w:r>
    </w:p>
    <w:p w:rsidRDefault="001E777A" w:rsidP="001E777A" w:rsidR="001E777A" w:rsidRPr="00321226">
      <w:r w:rsidRPr="00321226">
        <w:t xml:space="preserve">IX Nekretnine koje su predmet prodaje opterećene su založnim pravima koje će se brisati nakon pravomoćnosti rješenja o dosudi i uplati cjelokupne </w:t>
      </w:r>
      <w:proofErr w:type="spellStart"/>
      <w:r w:rsidRPr="00321226">
        <w:t>kupovnine</w:t>
      </w:r>
      <w:proofErr w:type="spellEnd"/>
    </w:p>
    <w:p w:rsidRDefault="001E777A" w:rsidP="001E777A" w:rsidR="001E777A" w:rsidRPr="00321226">
      <w:r w:rsidRPr="00321226">
        <w:t xml:space="preserve">X Dodatne </w:t>
      </w:r>
      <w:proofErr w:type="spellStart"/>
      <w:r w:rsidRPr="00321226">
        <w:t>obavjesti</w:t>
      </w:r>
      <w:proofErr w:type="spellEnd"/>
      <w:r w:rsidRPr="00321226">
        <w:t xml:space="preserve"> o nekretninama mogu se dobiti od stečajnog upravitelja na broj telefona 098 163 99 25 svaki radni dan od 9,00-14.00 h</w:t>
      </w:r>
    </w:p>
    <w:p w:rsidRDefault="001E777A" w:rsidP="001E777A" w:rsidR="001E777A" w:rsidRPr="00321226">
      <w:r w:rsidRPr="00321226">
        <w:t xml:space="preserve">Više podataka o prodaji nekretnina </w:t>
      </w:r>
      <w:proofErr w:type="spellStart"/>
      <w:r w:rsidRPr="00321226">
        <w:t>stečajnbog</w:t>
      </w:r>
      <w:proofErr w:type="spellEnd"/>
      <w:r w:rsidRPr="00321226">
        <w:t xml:space="preserve"> dužnika mogu se naći i na </w:t>
      </w:r>
      <w:hyperlink r:id="rId11" w:history="true">
        <w:r w:rsidRPr="00321226">
          <w:rPr>
            <w:rStyle w:val="Hiperveza"/>
          </w:rPr>
          <w:t>www.sudacka-mreza.hr/stecaj</w:t>
        </w:r>
      </w:hyperlink>
      <w:r w:rsidRPr="00321226">
        <w:t xml:space="preserve"> ili </w:t>
      </w:r>
      <w:hyperlink r:id="rId12" w:history="true">
        <w:r w:rsidRPr="00321226">
          <w:rPr>
            <w:rStyle w:val="Hiperveza"/>
          </w:rPr>
          <w:t>www.vts.hr</w:t>
        </w:r>
      </w:hyperlink>
      <w:r w:rsidRPr="00321226">
        <w:t xml:space="preserve"> u rubrici „web stečaj“</w:t>
      </w:r>
    </w:p>
    <w:p w:rsidRDefault="001E777A" w:rsidP="001E777A" w:rsidR="001E777A" w:rsidRPr="00321226">
      <w:pPr>
        <w:rPr>
          <w:b/>
        </w:rPr>
      </w:pPr>
      <w:r w:rsidRPr="00321226">
        <w:t xml:space="preserve">XI Ovaj zaključak o prodaji objavit će se na mrežnoj stranici e-Oglasna ploča Trgovačkog suda u Osijeku , na web stranici Visokog trgovačkog suda RH , u očevidniku nekretnina Hrvatske gospodarske komore, </w:t>
      </w:r>
      <w:r w:rsidRPr="00321226">
        <w:rPr>
          <w:b/>
        </w:rPr>
        <w:t xml:space="preserve">a </w:t>
      </w:r>
      <w:proofErr w:type="spellStart"/>
      <w:r w:rsidRPr="00321226">
        <w:rPr>
          <w:b/>
        </w:rPr>
        <w:t>razlučni</w:t>
      </w:r>
      <w:proofErr w:type="spellEnd"/>
      <w:r w:rsidRPr="00321226">
        <w:rPr>
          <w:b/>
        </w:rPr>
        <w:t xml:space="preserve"> vjerovnik može ga objaviti i u jednom od javnih glasila</w:t>
      </w:r>
    </w:p>
    <w:p w:rsidRDefault="001E777A" w:rsidP="001E777A" w:rsidR="001E777A" w:rsidRPr="00321226"/>
    <w:p w:rsidRDefault="001E777A" w:rsidP="001E777A" w:rsidR="001E777A">
      <w:pPr>
        <w:jc w:val="center"/>
      </w:pPr>
      <w:r w:rsidRPr="00321226">
        <w:t>O b r a z l o ž e nj e</w:t>
      </w:r>
    </w:p>
    <w:p w:rsidRDefault="001E777A" w:rsidP="001E777A" w:rsidR="001E777A" w:rsidRPr="00321226">
      <w:pPr>
        <w:jc w:val="center"/>
      </w:pPr>
    </w:p>
    <w:p w:rsidRDefault="001E777A" w:rsidP="001E777A" w:rsidR="001E777A">
      <w:pPr>
        <w:ind w:firstLine="708"/>
      </w:pPr>
      <w:r w:rsidRPr="00321226">
        <w:t xml:space="preserve">Pravomoćnim rješenjem Trgovačkog suda u Osijeku poslovni broj St-13/15 od 7. srpnja 2015. god. određena je prodaja imovine koja ulazi u stečajnu masu  </w:t>
      </w:r>
      <w:r w:rsidRPr="00321226">
        <w:rPr>
          <w:b/>
        </w:rPr>
        <w:t xml:space="preserve">A-G DINAS d.o.o. za obradu drveta, usluge i trgovinu „ u stečaju“ , </w:t>
      </w:r>
      <w:proofErr w:type="spellStart"/>
      <w:r w:rsidRPr="00321226">
        <w:rPr>
          <w:b/>
        </w:rPr>
        <w:t>Beljevina</w:t>
      </w:r>
      <w:proofErr w:type="spellEnd"/>
      <w:r w:rsidRPr="00321226">
        <w:rPr>
          <w:b/>
        </w:rPr>
        <w:t xml:space="preserve"> </w:t>
      </w:r>
      <w:proofErr w:type="spellStart"/>
      <w:r w:rsidRPr="00321226">
        <w:rPr>
          <w:b/>
        </w:rPr>
        <w:t>L.j</w:t>
      </w:r>
      <w:proofErr w:type="spellEnd"/>
      <w:r w:rsidRPr="00321226">
        <w:rPr>
          <w:b/>
        </w:rPr>
        <w:t>. Gaja 27 OIB : 80794569722 , MBS : 050026145</w:t>
      </w:r>
      <w:r w:rsidRPr="00321226">
        <w:t xml:space="preserve"> , uz odgovarajuću primjenu  pravila  o ovrsi na nekretninama  navedenim u izreci ovog zaključka. Na navedenim nekretninama upisano je pravo zaloga za korist </w:t>
      </w:r>
      <w:proofErr w:type="spellStart"/>
      <w:r w:rsidRPr="00321226">
        <w:t>razlučnih</w:t>
      </w:r>
      <w:proofErr w:type="spellEnd"/>
      <w:r w:rsidRPr="00321226">
        <w:t xml:space="preserve"> vjerovnika  navedenih u izreci zaključka.</w:t>
      </w:r>
    </w:p>
    <w:p w:rsidRDefault="001E777A" w:rsidP="001E777A" w:rsidR="001E777A" w:rsidRPr="00321226">
      <w:pPr>
        <w:ind w:firstLine="708"/>
      </w:pPr>
    </w:p>
    <w:p w:rsidRDefault="001E777A" w:rsidP="001E777A" w:rsidR="001E777A">
      <w:pPr>
        <w:ind w:firstLine="708"/>
      </w:pPr>
      <w:r w:rsidRPr="00321226">
        <w:t>Slijedom navedenog sud je odlučio kao u izreci zaključka , a sve u skladu s čl. 97 i 99 st.3 Ovršnog zakona i čl. 164 Stečajnog zakona.</w:t>
      </w:r>
    </w:p>
    <w:p w:rsidRDefault="001E777A" w:rsidP="001E777A" w:rsidR="001E777A">
      <w:pPr>
        <w:ind w:firstLine="708"/>
      </w:pPr>
    </w:p>
    <w:p w:rsidRDefault="001E777A" w:rsidP="001E777A" w:rsidR="001E777A" w:rsidRPr="00321226">
      <w:pPr>
        <w:ind w:firstLine="708"/>
      </w:pPr>
    </w:p>
    <w:p w:rsidRDefault="00E35550" w:rsidP="00DE6FCB" w:rsidR="00E35550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1E777A">
        <w:rPr>
          <w:b/>
        </w:rPr>
        <w:t>6. srpnja</w:t>
      </w:r>
      <w:r w:rsidR="00945A96">
        <w:rPr>
          <w:b/>
        </w:rPr>
        <w:t xml:space="preserve"> 2017. g.</w:t>
      </w:r>
    </w:p>
    <w:p w:rsidRDefault="001E777A" w:rsidP="000B2B4C" w:rsidR="001E777A">
      <w:pPr>
        <w:ind w:firstLine="708"/>
        <w:jc w:val="center"/>
        <w:rPr>
          <w:b/>
        </w:rPr>
      </w:pPr>
    </w:p>
    <w:p w:rsidRDefault="00C54666" w:rsidP="00994737" w:rsidR="00C54666">
      <w:pPr>
        <w:rPr>
          <w:b/>
        </w:rPr>
      </w:pPr>
    </w:p>
    <w:p w:rsidRDefault="00C54666" w:rsidP="00C54666" w:rsidR="00C54666">
      <w:pPr>
        <w:pStyle w:val="Bezproreda"/>
      </w:pPr>
      <w:r>
        <w:t>Zapisničar: Danijela Sekulić                                                                 STEČAJNA SUTKINJA</w:t>
      </w:r>
    </w:p>
    <w:p w:rsidRDefault="00C54666" w:rsidP="00C54666" w:rsidR="00C546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E777A" w:rsidP="00C54666" w:rsidR="001E777A">
      <w:pPr>
        <w:pStyle w:val="Bezproreda"/>
      </w:pPr>
    </w:p>
    <w:p w:rsidRDefault="00C54666" w:rsidP="00C54666" w:rsidR="00C54666" w:rsidRPr="0007611D">
      <w:pPr>
        <w:pStyle w:val="Bezproreda"/>
      </w:pPr>
      <w:r w:rsidRPr="0007611D">
        <w:t>UPUTA O PRAVNOM LIJEKU:</w:t>
      </w:r>
    </w:p>
    <w:p w:rsidRDefault="00C54666" w:rsidP="00C54666" w:rsidR="00C5466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C54666" w:rsidP="00C54666" w:rsidR="00C54666">
      <w:pPr>
        <w:pStyle w:val="Bezproreda"/>
      </w:pPr>
    </w:p>
    <w:p w:rsidRDefault="001E777A" w:rsidP="00C54666" w:rsidR="001E777A" w:rsidRPr="0007611D">
      <w:pPr>
        <w:pStyle w:val="Bezproreda"/>
      </w:pPr>
    </w:p>
    <w:p w:rsidRDefault="00C54666" w:rsidP="00C54666" w:rsidR="00C54666">
      <w:pPr>
        <w:pStyle w:val="Bezproreda"/>
      </w:pPr>
      <w:r w:rsidRPr="00E45D39">
        <w:t xml:space="preserve">DNA: 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st. uprav. Boja Stanković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ŽDO Osijek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 xml:space="preserve">za OTP banku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Osijeka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RH Ministarstvo gospodarstva Zagreb (prije Fond za razvoj i zapošljavanje)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Podravska banka d.d. Koprivnica, Opatička 3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predsjedništvo + oglas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54666" w:rsidP="00C54666" w:rsidR="00C54666" w:rsidRPr="00E45D39">
      <w:pPr>
        <w:pStyle w:val="Bezproreda"/>
        <w:numPr>
          <w:ilvl w:val="0"/>
          <w:numId w:val="14"/>
        </w:numPr>
      </w:pPr>
      <w:r>
        <w:t>R-</w:t>
      </w:r>
      <w:r w:rsidR="001E777A">
        <w:t>19.9.</w:t>
      </w:r>
    </w:p>
    <w:p w:rsidRDefault="000B2B4C" w:rsidP="000B2B4C" w:rsidR="000B2B4C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E35550" w:rsidP="000B2B4C" w:rsidR="00E35550">
      <w:pPr>
        <w:pStyle w:val="Tijeloteksta"/>
      </w:pPr>
    </w:p>
    <w:p w:rsidRDefault="000B2B4C" w:rsidP="00634EC0" w:rsidR="000B2B4C" w:rsidRPr="00EF33B5">
      <w:pPr>
        <w:pStyle w:val="Bezproreda"/>
        <w:tabs>
          <w:tab w:pos="9072" w:val="right"/>
        </w:tabs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32B" w:rsidP="000B2B4C" w:rsidR="00B2632B">
      <w:r>
        <w:separator/>
      </w:r>
    </w:p>
  </w:endnote>
  <w:endnote w:id="0" w:type="continuationSeparator">
    <w:p w:rsidRDefault="00B2632B" w:rsidP="000B2B4C" w:rsidR="00B26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32B" w:rsidP="000B2B4C" w:rsidR="00B2632B">
      <w:r>
        <w:separator/>
      </w:r>
    </w:p>
  </w:footnote>
  <w:footnote w:id="0" w:type="continuationSeparator">
    <w:p w:rsidRDefault="00B2632B" w:rsidP="000B2B4C" w:rsidR="00B26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9561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EC0">
          <w:rPr>
            <w:noProof/>
          </w:rPr>
          <w:t>4</w:t>
        </w:r>
        <w:r>
          <w:fldChar w:fldCharType="end"/>
        </w:r>
      </w:p>
      <w:p w:rsidRDefault="0095617C" w:rsidP="0095617C" w:rsidR="000B2B4C">
        <w:pPr>
          <w:jc w:val="right"/>
        </w:pPr>
        <w:r w:rsidRPr="00611CA8">
          <w:t>Broj: 6 St-</w:t>
        </w:r>
        <w:r w:rsidR="001E777A">
          <w:t>13/15-133</w:t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2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Arial" w:hAnsi="Arial" w:ascii="Arial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DC0AF0"/>
    <w:multiLevelType w:val="hybridMultilevel"/>
    <w:tmpl w:val="21062572"/>
    <w:lvl w:tplc="ECA4CE34" w:ilvl="0">
      <w:start w:val="2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3"/>
  </w:num>
  <w:num w:numId="11">
    <w:abstractNumId w:val="2"/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1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0E2116"/>
    <w:rsid w:val="000F66FE"/>
    <w:rsid w:val="00105BE6"/>
    <w:rsid w:val="001368A7"/>
    <w:rsid w:val="00144E83"/>
    <w:rsid w:val="00145E22"/>
    <w:rsid w:val="00160BFA"/>
    <w:rsid w:val="001726D7"/>
    <w:rsid w:val="00182207"/>
    <w:rsid w:val="00191ADF"/>
    <w:rsid w:val="001D1274"/>
    <w:rsid w:val="001E222A"/>
    <w:rsid w:val="001E777A"/>
    <w:rsid w:val="001F7A08"/>
    <w:rsid w:val="00203014"/>
    <w:rsid w:val="00222DFC"/>
    <w:rsid w:val="00240C76"/>
    <w:rsid w:val="002736F2"/>
    <w:rsid w:val="002C1B8A"/>
    <w:rsid w:val="002F69F8"/>
    <w:rsid w:val="003400DC"/>
    <w:rsid w:val="00352BA1"/>
    <w:rsid w:val="00360085"/>
    <w:rsid w:val="00360BD3"/>
    <w:rsid w:val="003A4DFF"/>
    <w:rsid w:val="003D45F7"/>
    <w:rsid w:val="003F7A77"/>
    <w:rsid w:val="00406D3D"/>
    <w:rsid w:val="00410252"/>
    <w:rsid w:val="00491F3B"/>
    <w:rsid w:val="00495894"/>
    <w:rsid w:val="005214F8"/>
    <w:rsid w:val="005840AC"/>
    <w:rsid w:val="005C7984"/>
    <w:rsid w:val="00632A0A"/>
    <w:rsid w:val="00634EC0"/>
    <w:rsid w:val="00715EB1"/>
    <w:rsid w:val="007B05C9"/>
    <w:rsid w:val="007C34A7"/>
    <w:rsid w:val="007E5FB8"/>
    <w:rsid w:val="00825398"/>
    <w:rsid w:val="00847ED2"/>
    <w:rsid w:val="008946D0"/>
    <w:rsid w:val="008F57C8"/>
    <w:rsid w:val="009014E8"/>
    <w:rsid w:val="00915D9B"/>
    <w:rsid w:val="0092408C"/>
    <w:rsid w:val="00931584"/>
    <w:rsid w:val="00945A96"/>
    <w:rsid w:val="0095617C"/>
    <w:rsid w:val="0096699F"/>
    <w:rsid w:val="009852D4"/>
    <w:rsid w:val="00994737"/>
    <w:rsid w:val="009C140D"/>
    <w:rsid w:val="009C17D8"/>
    <w:rsid w:val="009C1D7F"/>
    <w:rsid w:val="009E56A6"/>
    <w:rsid w:val="00A03860"/>
    <w:rsid w:val="00A12982"/>
    <w:rsid w:val="00A157CD"/>
    <w:rsid w:val="00A15BB7"/>
    <w:rsid w:val="00A32BCD"/>
    <w:rsid w:val="00AD5F90"/>
    <w:rsid w:val="00B070EF"/>
    <w:rsid w:val="00B20F47"/>
    <w:rsid w:val="00B2632B"/>
    <w:rsid w:val="00B434B7"/>
    <w:rsid w:val="00B75470"/>
    <w:rsid w:val="00BA614D"/>
    <w:rsid w:val="00BD3936"/>
    <w:rsid w:val="00BF0D07"/>
    <w:rsid w:val="00C54666"/>
    <w:rsid w:val="00C67DA2"/>
    <w:rsid w:val="00C90D37"/>
    <w:rsid w:val="00CA3524"/>
    <w:rsid w:val="00D0646F"/>
    <w:rsid w:val="00D403E1"/>
    <w:rsid w:val="00D457B5"/>
    <w:rsid w:val="00D80EE2"/>
    <w:rsid w:val="00D9154B"/>
    <w:rsid w:val="00D94E25"/>
    <w:rsid w:val="00DE6FCB"/>
    <w:rsid w:val="00E35550"/>
    <w:rsid w:val="00EB36F7"/>
    <w:rsid w:val="00ED7B19"/>
    <w:rsid w:val="00F107A2"/>
    <w:rsid w:val="00F25C9C"/>
    <w:rsid w:val="00F36856"/>
    <w:rsid w:val="00F60AC7"/>
    <w:rsid w:val="00F91705"/>
    <w:rsid w:val="00FC1B2B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E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34E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4EC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EC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EC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E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34E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4EC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EC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EC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1FA55-8AB9-411A-B1CE-17C230295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990</properties:Words>
  <properties:Characters>5158</properties:Characters>
  <properties:Lines>160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6715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2017-07-06T08:42:00Z</dcterms:created>
  <dc:creator>XXYY</dc:creator>
  <cp:lastModifiedBy>Danijela Sekulić</cp:lastModifiedBy>
  <cp:lastPrinted>2017-07-06T08:41:00Z</cp:lastPrinted>
  <dcterms:modified xmlns:xsi="http://www.w3.org/2001/XMLSchema-instance" xsi:type="dcterms:W3CDTF">2017-07-06T08:43:00Z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