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9064" w14:paraId="d879064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296400">
        <w:rPr>
          <w:rFonts w:eastAsia="Times New Roman" w:hAnsi="Times New Roman" w:ascii="Times New Roman"/>
        </w:rPr>
        <w:t xml:space="preserve"> </w:t>
      </w:r>
      <w:r w:rsidR="0082175E">
        <w:rPr>
          <w:rFonts w:hAnsi="Times New Roman" w:ascii="Times New Roman"/>
        </w:rPr>
        <w:t>MIDREN d.o.o., Zagreb, Durmitorska 29 b, OIB: 70923038949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82175E">
        <w:rPr>
          <w:rFonts w:hAnsi="Times New Roman" w:ascii="Times New Roman"/>
        </w:rPr>
        <w:t>22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82175E">
        <w:rPr>
          <w:rFonts w:hAnsi="Times New Roman" w:ascii="Times New Roman"/>
        </w:rPr>
        <w:t>MIDREN d.o.o., Zagreb, Durmitorska 29 b, OIB: 70923038949</w:t>
      </w:r>
      <w:r w:rsidR="0029640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51294F">
        <w:rPr>
          <w:rFonts w:hAnsi="Times New Roman" w:ascii="Times New Roman"/>
        </w:rPr>
        <w:t>22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82175E" w:rsidR="00FB5D74" w:rsidRPr="005C02B2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82175E">
        <w:rPr>
          <w:rFonts w:hAnsi="Times New Roman" w:ascii="Times New Roman"/>
        </w:rPr>
        <w:t>Ana Maria Međimurec iz Zagreba, Ilica 104, OIB: 86890331310</w:t>
      </w:r>
      <w:r w:rsidR="00FB5D74">
        <w:rPr>
          <w:rFonts w:hAnsi="Times New Roman" w:ascii="Times New Roman"/>
        </w:rPr>
        <w:t>.</w:t>
      </w:r>
    </w:p>
    <w:p w:rsidRDefault="00DF75C4" w:rsidP="00FB5D74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82175E">
        <w:rPr>
          <w:rFonts w:hAnsi="Times New Roman" w:ascii="Times New Roman"/>
        </w:rPr>
        <w:t>MIDREN d.o.o., Zagreb, Durmitorska 29 b, OIB: 70923038949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82175E">
        <w:rPr>
          <w:rFonts w:hAnsi="Times New Roman" w:ascii="Times New Roman"/>
        </w:rPr>
        <w:t xml:space="preserve">MIDREN d.o.o., Zagreb, Durmitorska 29 b, OIB: 70923038949, MBS: </w:t>
      </w:r>
      <w:r w:rsidR="0082175E" w:rsidRPr="0082175E">
        <w:rPr>
          <w:rFonts w:hAnsi="Times New Roman" w:ascii="Times New Roman"/>
        </w:rPr>
        <w:t>080167157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82175E">
        <w:rPr>
          <w:rFonts w:hAnsi="Times New Roman" w:ascii="Times New Roman"/>
        </w:rPr>
        <w:t>17. srpnja 2017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82175E">
        <w:rPr>
          <w:rFonts w:hAnsi="Times New Roman" w:ascii="Times New Roman"/>
        </w:rPr>
        <w:t xml:space="preserve">MIDREN d.o.o., Zagreb, Durmitorska 29 b, OIB: 70923038949, MBS: </w:t>
      </w:r>
      <w:r w:rsidR="0082175E" w:rsidRPr="0082175E">
        <w:rPr>
          <w:rFonts w:hAnsi="Times New Roman" w:ascii="Times New Roman"/>
        </w:rPr>
        <w:t>080167157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82175E">
        <w:rPr>
          <w:rFonts w:hAnsi="Times New Roman" w:ascii="Times New Roman"/>
        </w:rPr>
        <w:t>110</w:t>
      </w:r>
      <w:r w:rsidR="000C3279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82175E">
        <w:rPr>
          <w:rFonts w:hAnsi="Times New Roman" w:ascii="Times New Roman"/>
        </w:rPr>
        <w:t>12. srpnja 2017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82175E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82175E">
        <w:rPr>
          <w:rFonts w:hAnsi="Times New Roman" w:ascii="Times New Roman"/>
        </w:rPr>
        <w:t>1.448.892,23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636A9A">
        <w:rPr>
          <w:rFonts w:hAnsi="Times New Roman" w:ascii="Times New Roman"/>
        </w:rPr>
        <w:t xml:space="preserve">ima </w:t>
      </w:r>
      <w:r w:rsidR="0082175E">
        <w:rPr>
          <w:rFonts w:hAnsi="Times New Roman" w:ascii="Times New Roman"/>
        </w:rPr>
        <w:t>dva zaposlena</w:t>
      </w:r>
      <w:r w:rsidR="00636A9A">
        <w:rPr>
          <w:rFonts w:hAnsi="Times New Roman" w:ascii="Times New Roman"/>
        </w:rPr>
        <w:t>.</w:t>
      </w:r>
      <w:r w:rsidR="00942B40">
        <w:rPr>
          <w:rFonts w:hAnsi="Times New Roman" w:ascii="Times New Roman"/>
        </w:rPr>
        <w:t xml:space="preserve">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51294F">
        <w:rPr>
          <w:rFonts w:hAnsi="Times New Roman" w:ascii="Times New Roman"/>
        </w:rPr>
        <w:t>09.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636A9A">
        <w:rPr>
          <w:rFonts w:hAnsi="Times New Roman" w:ascii="Times New Roman"/>
        </w:rPr>
        <w:t>17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36A9A">
        <w:rPr>
          <w:rFonts w:hAnsi="Times New Roman" w:ascii="Times New Roman"/>
        </w:rPr>
        <w:t>17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296400">
        <w:rPr>
          <w:rFonts w:hAnsi="Times New Roman" w:ascii="Times New Roman"/>
        </w:rPr>
        <w:t>Zagrebu,</w:t>
      </w:r>
      <w:r w:rsidRPr="009406A9">
        <w:rPr>
          <w:rFonts w:hAnsi="Times New Roman" w:ascii="Times New Roman"/>
        </w:rPr>
        <w:t xml:space="preserve"> </w:t>
      </w:r>
      <w:r w:rsidR="0051294F">
        <w:rPr>
          <w:rFonts w:hAnsi="Times New Roman" w:ascii="Times New Roman"/>
        </w:rPr>
        <w:t>22</w:t>
      </w:r>
      <w:r w:rsidR="00296400">
        <w:rPr>
          <w:rFonts w:hAnsi="Times New Roman" w:ascii="Times New Roman"/>
        </w:rPr>
        <w:t>.</w:t>
      </w:r>
      <w:r w:rsidR="000C3279">
        <w:rPr>
          <w:rFonts w:hAnsi="Times New Roman" w:ascii="Times New Roman"/>
        </w:rPr>
        <w:t xml:space="preserve">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9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2175E">
      <w:rPr>
        <w:rFonts w:hAnsi="Times New Roman" w:ascii="Times New Roman"/>
      </w:rPr>
      <w:t>2046/17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82175E">
          <w:rPr>
            <w:rFonts w:hAnsi="Times New Roman" w:ascii="Times New Roman"/>
          </w:rPr>
          <w:t>2046/17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96400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9420E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252C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294F"/>
    <w:rsid w:val="00513210"/>
    <w:rsid w:val="0051343F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6A9A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359D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175E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694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B5D74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St-2046/2017</izvorni_sadrzaj>
    <derivirana_varijabla naziv="DomainObject.Predmet.OznakaBroj_1">St-2046/2017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MIDREN d.o.o. zastupanog po punomoćniku Matko Štambuk</izvorni_sadrzaj>
    <derivirana_varijabla naziv="DomainObject.Predmet.ProtustrankaFormated_1">  MIDREN d.o.o. zastupanog po punomoćniku Matko Štambuk</derivirana_varijabla>
  </DomainObject.Predmet.ProtustrankaFormated>
  <DomainObject.Predmet.ProtustrankaFormatedOIB>
    <izvorni_sadrzaj>  MIDREN d.o.o., OIB 70923038949 zastupanog po punomoćniku Matko Štambuk</izvorni_sadrzaj>
    <derivirana_varijabla naziv="DomainObject.Predmet.ProtustrankaFormatedOIB_1">  MIDREN d.o.o., OIB 70923038949 zastupanog po punomoćniku Matko Štambuk</derivirana_varijabla>
  </DomainObject.Predmet.ProtustrankaFormatedOIB>
  <DomainObject.Predmet.ProtustrankaFormatedWithAdress>
    <izvorni_sadrzaj> MIDREN d.o.o., Durmitorska 29b, 10000 Zagreb zastupanog po punomoćniku Matko Štambuk</izvorni_sadrzaj>
    <derivirana_varijabla naziv="DomainObject.Predmet.ProtustrankaFormatedWithAdress_1"> MIDREN d.o.o., Durmitorska 29b, 10000 Zagreb zastupanog po punomoćniku Matko Štambuk</derivirana_varijabla>
  </DomainObject.Predmet.ProtustrankaFormatedWithAdress>
  <DomainObject.Predmet.ProtustrankaFormatedWithAdressOIB>
    <izvorni_sadrzaj> MIDREN d.o.o., OIB 70923038949, Durmitorska 29b, 10000 Zagreb zastupanog po punomoćniku Matko Štambuk</izvorni_sadrzaj>
    <derivirana_varijabla naziv="DomainObject.Predmet.ProtustrankaFormatedWithAdressOIB_1"> MIDREN d.o.o., OIB 70923038949, Durmitorska 29b, 10000 Zagreb zastupanog po punomoćniku Matko Štambuk</derivirana_varijabla>
  </DomainObject.Predmet.ProtustrankaFormatedWithAdressOIB>
  <DomainObject.Predmet.ProtustrankaWithAdress>
    <izvorni_sadrzaj>MIDREN d.o.o. Durmitorska 29b, 10000 Zagreb</izvorni_sadrzaj>
    <derivirana_varijabla naziv="DomainObject.Predmet.ProtustrankaWithAdress_1">MIDREN d.o.o. Durmitorska 29b, 10000 Zagreb</derivirana_varijabla>
  </DomainObject.Predmet.ProtustrankaWithAdress>
  <DomainObject.Predmet.ProtustrankaWithAdressOIB>
    <izvorni_sadrzaj>MIDREN d.o.o., OIB 70923038949, Durmitorska 29b, 10000 Zagreb</izvorni_sadrzaj>
    <derivirana_varijabla naziv="DomainObject.Predmet.ProtustrankaWithAdressOIB_1">MIDREN d.o.o., OIB 70923038949, Durmitorska 29b, 10000 Zagreb</derivirana_varijabla>
  </DomainObject.Predmet.ProtustrankaWithAdressOIB>
  <DomainObject.Predmet.ProtustrankaNazivFormated>
    <izvorni_sadrzaj>MIDREN d.o.o.</izvorni_sadrzaj>
    <derivirana_varijabla naziv="DomainObject.Predmet.ProtustrankaNazivFormated_1">MIDREN d.o.o.</derivirana_varijabla>
  </DomainObject.Predmet.ProtustrankaNazivFormated>
  <DomainObject.Predmet.ProtustrankaNazivFormatedOIB>
    <izvorni_sadrzaj>MIDREN d.o.o., OIB 70923038949</izvorni_sadrzaj>
    <derivirana_varijabla naziv="DomainObject.Predmet.ProtustrankaNazivFormatedOIB_1">MIDREN d.o.o., OIB 70923038949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MIDREN d.o.o. zastupanog po punomoćniku Matko Štambuk</item>
    </izvorni_sadrzaj>
    <derivirana_varijabla naziv="DomainObject.Predmet.ProtuStrankaListFormated_1">
      <item>MIDREN d.o.o. zastupanog po punomoćniku Matko Štambuk</item>
    </derivirana_varijabla>
  </DomainObject.Predmet.ProtuStrankaListFormated>
  <DomainObject.Predmet.ProtuStrankaListFormatedOIB>
    <izvorni_sadrzaj>
      <item>MIDREN d.o.o., OIB 70923038949 zastupanog po punomoćniku Matko Štambuk</item>
    </izvorni_sadrzaj>
    <derivirana_varijabla naziv="DomainObject.Predmet.ProtuStrankaListFormatedOIB_1">
      <item>MIDREN d.o.o., OIB 70923038949 zastupanog po punomoćniku Matko Štambuk</item>
    </derivirana_varijabla>
  </DomainObject.Predmet.ProtuStrankaListFormatedOIB>
  <DomainObject.Predmet.ProtuStrankaListFormatedWithAdress>
    <izvorni_sadrzaj>
      <item>MIDREN d.o.o., Durmitorska 29b, 10000 Zagreb zastupanog po punomoćniku Matko Štambuk</item>
    </izvorni_sadrzaj>
    <derivirana_varijabla naziv="DomainObject.Predmet.ProtuStrankaListFormatedWithAdress_1">
      <item>MIDREN d.o.o., Durmitorska 29b, 10000 Zagreb zastupanog po punomoćniku Matko Štambuk</item>
    </derivirana_varijabla>
  </DomainObject.Predmet.ProtuStrankaListFormatedWithAdress>
  <DomainObject.Predmet.ProtuStrankaListFormatedWithAdressOIB>
    <izvorni_sadrzaj>
      <item>MIDREN d.o.o., OIB 70923038949, Durmitorska 29b, 10000 Zagreb zastupanog po punomoćniku Matko Štambuk</item>
    </izvorni_sadrzaj>
    <derivirana_varijabla naziv="DomainObject.Predmet.ProtuStrankaListFormatedWithAdressOIB_1">
      <item>MIDREN d.o.o., OIB 70923038949, Durmitorska 29b, 10000 Zagreb zastupanog po punomoćniku Matko Štambuk</item>
    </derivirana_varijabla>
  </DomainObject.Predmet.ProtuStrankaListFormatedWithAdressOIB>
  <DomainObject.Predmet.ProtuStrankaListNazivFormated>
    <izvorni_sadrzaj>
      <item>MIDREN d.o.o.</item>
    </izvorni_sadrzaj>
    <derivirana_varijabla naziv="DomainObject.Predmet.ProtuStrankaListNazivFormated_1">
      <item>MIDREN d.o.o.</item>
    </derivirana_varijabla>
  </DomainObject.Predmet.ProtuStrankaListNazivFormated>
  <DomainObject.Predmet.ProtuStrankaListNazivFormatedOIB>
    <izvorni_sadrzaj>
      <item>MIDREN d.o.o., OIB 70923038949</item>
    </izvorni_sadrzaj>
    <derivirana_varijabla naziv="DomainObject.Predmet.ProtuStrankaListNazivFormatedOIB_1">
      <item>MIDREN d.o.o., OIB 70923038949</item>
    </derivirana_varijabla>
  </DomainObject.Predmet.ProtuStrankaListNazivFormatedOIB>
  <DomainObject.Predmet.OstaliListFormated>
    <izvorni_sadrzaj>
      <item>Matko Štambuk punomoćnik sudionika u postupku MIDREN d.o.o.</item>
      <item>Michael Peter Drenic</item>
    </izvorni_sadrzaj>
    <derivirana_varijabla naziv="DomainObject.Predmet.OstaliListFormated_1">
      <item>Matko Štambuk punomoćnik sudionika u postupku MIDREN d.o.o.</item>
      <item>Michael Peter Drenic</item>
    </derivirana_varijabla>
  </DomainObject.Predmet.OstaliListFormated>
  <DomainObject.Predmet.OstaliListFormatedOIB>
    <izvorni_sadrzaj>
      <item>Matko Štambuk, OIB 71593089988 punomoćnik sudionika u postupku MIDREN d.o.o.</item>
      <item>Michael Peter Drenic, OIB 36435044306</item>
    </izvorni_sadrzaj>
    <derivirana_varijabla naziv="DomainObject.Predmet.OstaliListFormatedOIB_1">
      <item>Matko Štambuk, OIB 71593089988 punomoćnik sudionika u postupku MIDREN d.o.o.</item>
      <item>Michael Peter Drenic, OIB 36435044306</item>
    </derivirana_varijabla>
  </DomainObject.Predmet.OstaliListFormatedOIB>
  <DomainObject.Predmet.OstaliListFormatedWithAdress>
    <izvorni_sadrzaj>
      <item>Matko Štambuk, Radauševa Ulica 1, 10000 Zagreb punomoćnik sudionika u postupku MIDREN d.o.o.</item>
      <item>Michael Peter Drenic, 137 RANDOLPH ROAD, Derby, DE238 Tg</item>
    </izvorni_sadrzaj>
    <derivirana_varijabla naziv="DomainObject.Predmet.OstaliListFormatedWithAdress_1">
      <item>Matko Štambuk, Radauševa Ulica 1, 10000 Zagreb punomoćnik sudionika u postupku MIDREN d.o.o.</item>
      <item>Michael Peter Drenic, 137 RANDOLPH ROAD, Derby, DE238 Tg</item>
    </derivirana_varijabla>
  </DomainObject.Predmet.OstaliListFormatedWithAdress>
  <DomainObject.Predmet.OstaliListFormatedWithAdressOIB>
    <izvorni_sadrzaj>
      <item>Matko Štambuk, OIB 71593089988, Radauševa Ulica 1, 10000 Zagreb punomoćnik sudionika u postupku MIDREN d.o.o.</item>
      <item>Michael Peter Drenic, OIB 36435044306, 137 RANDOLPH ROAD, Derby, DE238 Tg</item>
    </izvorni_sadrzaj>
    <derivirana_varijabla naziv="DomainObject.Predmet.OstaliListFormatedWithAdressOIB_1">
      <item>Matko Štambuk, OIB 71593089988, Radauševa Ulica 1, 10000 Zagreb punomoćnik sudionika u postupku MIDREN d.o.o.</item>
      <item>Michael Peter Drenic, OIB 36435044306, 137 RANDOLPH ROAD, Derby, DE238 Tg</item>
    </derivirana_varijabla>
  </DomainObject.Predmet.OstaliListFormatedWithAdressOIB>
  <DomainObject.Predmet.OstaliListNazivFormated>
    <izvorni_sadrzaj>
      <item>Matko Štambuk</item>
      <item>Michael Peter Drenic</item>
    </izvorni_sadrzaj>
    <derivirana_varijabla naziv="DomainObject.Predmet.OstaliListNazivFormated_1">
      <item>Matko Štambuk</item>
      <item>Michael Peter Drenic</item>
    </derivirana_varijabla>
  </DomainObject.Predmet.OstaliListNazivFormated>
  <DomainObject.Predmet.OstaliListNazivFormatedOIB>
    <izvorni_sadrzaj>
      <item>Matko Štambuk, OIB 71593089988</item>
      <item>Michael Peter Drenic, OIB 36435044306</item>
    </izvorni_sadrzaj>
    <derivirana_varijabla naziv="DomainObject.Predmet.OstaliListNazivFormatedOIB_1">
      <item>Matko Štambuk, OIB 71593089988</item>
      <item>Michael Peter Drenic, OIB 36435044306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MIDREN d.o.o.</izvorni_sadrzaj>
    <derivirana_varijabla naziv="DomainObject.Predmet.ProtustrankaIDrugi_1">MIDREN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MIDREN d.o.o., OIB 70923038949, Durmitorska 29b, 10000 Zagreb</izvorni_sadrzaj>
    <derivirana_varijabla naziv="DomainObject.Predmet.ProtustrankaIDrugiAdressOIB_1">MIDREN d.o.o., OIB 70923038949, Durmitorska 29b,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MIDREN d.o.o.</item>
      <item>Matko Štambuk</item>
      <item>Michael Peter Drenic</item>
    </izvorni_sadrzaj>
    <derivirana_varijabla naziv="DomainObject.Predmet.SudioniciListNaziv_1">
      <item>FINA Regionalni centar Zagreb</item>
      <item>MIDREN d.o.o.</item>
      <item>Matko Štambuk</item>
      <item>Michael Peter Drenic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MIDREN d.o.o., OIB 70923038949, Durmitorska 29b,10000 Zagreb</item>
      <item>Matko Štambuk, OIB 71593089988, Radauševa Ulica 1,10000 Zagreb</item>
      <item>Michael Peter Drenic, OIB 36435044306, 137 RANDOLPH ROAD,Derby, DE238 Tg</item>
    </izvorni_sadrzaj>
    <derivirana_varijabla naziv="DomainObject.Predmet.SudioniciListAdressOIB_1">
      <item>FINA Regionalni centar Zagreb, OIB 85821130368, Trg svibanjskih žrtava 1995. br. 1,10000 Zagreb</item>
      <item>MIDREN d.o.o., OIB 70923038949, Durmitorska 29b,10000 Zagreb</item>
      <item>Matko Štambuk, OIB 71593089988, Radauševa Ulica 1,10000 Zagreb</item>
      <item>Michael Peter Drenic, OIB 36435044306, 137 RANDOLPH ROAD,Derby, DE238 Tg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70923038949</item>
      <item>, OIB 71593089988</item>
      <item>, OIB 36435044306</item>
    </izvorni_sadrzaj>
    <derivirana_varijabla naziv="DomainObject.Predmet.SudioniciListNazivOIB_1">
      <item>, OIB 85821130368</item>
      <item>, OIB 70923038949</item>
      <item>, OIB 71593089988</item>
      <item>, OIB 36435044306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91369-A99A-4458-90E7-2BB06BCCA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719</properties:Words>
  <properties:Characters>3749</properties:Characters>
  <properties:Lines>91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2017-11-22T09:32:00Z</dcterms:created>
  <dc:creator>x</dc:creator>
  <cp:lastModifiedBy>Matea Bizjak</cp:lastModifiedBy>
  <cp:lastPrinted>2017-11-22T09:36:00Z</cp:lastPrinted>
  <dcterms:modified xmlns:xsi="http://www.w3.org/2001/XMLSchema-instance" xsi:type="dcterms:W3CDTF">2017-11-22T09:36:00Z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