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2d86" w14:paraId="8ec2d86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7325F2">
        <w:t>5</w:t>
      </w:r>
      <w:r w:rsidR="00546D4A">
        <w:t>877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46D4A">
        <w:t>ŠPORTSKO REKREACIJSKI CENTAR RIO Petrinja, Radoslava Lopašića 14, OIB 13784681084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546D4A">
        <w:t>ŠPORTSKO REKREACIJSKI CENTAR RIO Petrinja, Radoslava Lopašića 14, OIB 13784681084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546D4A">
        <w:t>16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546D4A">
        <w:t>Marijan Drljanovčan, Miholjanec, Antuna Mihanovića 131, OIB 49708160625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546D4A">
        <w:t>ŠPORTSKO REKREACIJSKI CENTAR RIO Petrinja, Radoslava Lopašića 14, OIB 13784681084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546D4A">
        <w:t>ŠPORTSKO REKREACIJSKI CENTAR RIO Petrinja, Radoslava Lopašića 14, OIB 13784681084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46D4A">
        <w:t>10</w:t>
      </w:r>
      <w:r w:rsidR="00DB591E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46D4A">
        <w:t>ŠPORTSKO REKREACIJSKI CENTAR RIO Petrinja, Radoslava Lopašića 14, OIB 13784681084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B52D06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7325F2">
        <w:t>21.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325F2">
        <w:t>5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325F2">
        <w:t>21. prosinca 2015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546D4A" w:rsidR="00865410">
      <w:pPr>
        <w:tabs>
          <w:tab w:pos="851" w:val="left"/>
        </w:tabs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546D4A" w:rsidR="008E28DC">
      <w:pPr>
        <w:tabs>
          <w:tab w:pos="851" w:val="left"/>
        </w:tabs>
        <w:jc w:val="right"/>
      </w:pPr>
      <w:r>
        <w:t xml:space="preserve">                                                                         Goranka Boljkovac</w:t>
      </w:r>
    </w:p>
    <w:p w:rsidRDefault="00D54B36" w:rsidP="00546D4A" w:rsidR="00D54B36">
      <w:pPr>
        <w:tabs>
          <w:tab w:pos="851" w:val="left"/>
        </w:tabs>
        <w:jc w:val="right"/>
      </w:pPr>
    </w:p>
    <w:p w:rsidRDefault="00D54B36" w:rsidP="00546D4A" w:rsidR="00D54B36">
      <w:pPr>
        <w:tabs>
          <w:tab w:pos="851" w:val="left"/>
        </w:tabs>
        <w:jc w:val="right"/>
      </w:pPr>
    </w:p>
    <w:p w:rsidRDefault="00D54B36" w:rsidP="00546D4A" w:rsidR="00D54B36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546D4A">
        <w:t>Marijan Drljanovčan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9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B591E">
      <w:t>5</w:t>
    </w:r>
    <w:r w:rsidR="00546D4A">
      <w:t>877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91059"/>
    <w:rsid w:val="001B697D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5F9F"/>
    <w:rsid w:val="003B6F1C"/>
    <w:rsid w:val="003C1FA5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D07876"/>
    <w:rsid w:val="00D17D8D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St-5877/2015</izvorni_sadrzaj>
    <derivirana_varijabla naziv="DomainObject.Predmet.OznakaBroj_1">St-5877/2015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REKREACIJSKI CENTAR RIO</izvorni_sadrzaj>
    <derivirana_varijabla naziv="DomainObject.Predmet.ProtustrankaFormated_1">  ŠPORTSKO REKREACIJSKI CENTAR RIO</derivirana_varijabla>
  </DomainObject.Predmet.ProtustrankaFormated>
  <DomainObject.Predmet.ProtustrankaFormatedOIB>
    <izvorni_sadrzaj>  ŠPORTSKO REKREACIJSKI CENTAR RIO, OIB 13784681084</izvorni_sadrzaj>
    <derivirana_varijabla naziv="DomainObject.Predmet.ProtustrankaFormatedOIB_1">  ŠPORTSKO REKREACIJSKI CENTAR RIO, OIB 13784681084</derivirana_varijabla>
  </DomainObject.Predmet.ProtustrankaFormatedOIB>
  <DomainObject.Predmet.ProtustrankaFormatedWithAdress>
    <izvorni_sadrzaj> ŠPORTSKO REKREACIJSKI CENTAR RIO, Radoslava Lopašića  14, 44250 Petrinja</izvorni_sadrzaj>
    <derivirana_varijabla naziv="DomainObject.Predmet.ProtustrankaFormatedWithAdress_1"> ŠPORTSKO REKREACIJSKI CENTAR RIO, Radoslava Lopašića  14, 44250 Petrinja</derivirana_varijabla>
  </DomainObject.Predmet.ProtustrankaFormatedWithAdress>
  <DomainObject.Predmet.ProtustrankaFormatedWithAdressOIB>
    <izvorni_sadrzaj> ŠPORTSKO REKREACIJSKI CENTAR RIO, OIB 13784681084, Radoslava Lopašića  14, 44250 Petrinja</izvorni_sadrzaj>
    <derivirana_varijabla naziv="DomainObject.Predmet.ProtustrankaFormatedWithAdressOIB_1"> ŠPORTSKO REKREACIJSKI CENTAR RIO, OIB 13784681084, Radoslava Lopašića  14, 44250 Petrinja</derivirana_varijabla>
  </DomainObject.Predmet.ProtustrankaFormatedWithAdressOIB>
  <DomainObject.Predmet.ProtustrankaWithAdress>
    <izvorni_sadrzaj>ŠPORTSKO REKREACIJSKI CENTAR RIO Radoslava Lopašića  14, 44250 Petrinja</izvorni_sadrzaj>
    <derivirana_varijabla naziv="DomainObject.Predmet.ProtustrankaWithAdress_1">ŠPORTSKO REKREACIJSKI CENTAR RIO Radoslava Lopašića  14, 44250 Petrinja</derivirana_varijabla>
  </DomainObject.Predmet.ProtustrankaWithAdress>
  <DomainObject.Predmet.ProtustrankaWithAdressOIB>
    <izvorni_sadrzaj>ŠPORTSKO REKREACIJSKI CENTAR RIO, OIB 13784681084, Radoslava Lopašića  14, 44250 Petrinja</izvorni_sadrzaj>
    <derivirana_varijabla naziv="DomainObject.Predmet.ProtustrankaWithAdressOIB_1">ŠPORTSKO REKREACIJSKI CENTAR RIO, OIB 13784681084, Radoslava Lopašića  14, 44250 Petrinja</derivirana_varijabla>
  </DomainObject.Predmet.ProtustrankaWithAdressOIB>
  <DomainObject.Predmet.ProtustrankaNazivFormated>
    <izvorni_sadrzaj>ŠPORTSKO REKREACIJSKI CENTAR RIO</izvorni_sadrzaj>
    <derivirana_varijabla naziv="DomainObject.Predmet.ProtustrankaNazivFormated_1">ŠPORTSKO REKREACIJSKI CENTAR RIO</derivirana_varijabla>
  </DomainObject.Predmet.ProtustrankaNazivFormated>
  <DomainObject.Predmet.ProtustrankaNazivFormatedOIB>
    <izvorni_sadrzaj>ŠPORTSKO REKREACIJSKI CENTAR RIO, OIB 13784681084</izvorni_sadrzaj>
    <derivirana_varijabla naziv="DomainObject.Predmet.ProtustrankaNazivFormatedOIB_1">ŠPORTSKO REKREACIJSKI CENTAR RIO, OIB 13784681084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REKREACIJSKI CENTAR RIO</item>
    </izvorni_sadrzaj>
    <derivirana_varijabla naziv="DomainObject.Predmet.ProtuStrankaListFormated_1">
      <item>ŠPORTSKO REKREACIJSKI CENTAR RIO</item>
    </derivirana_varijabla>
  </DomainObject.Predmet.ProtuStrankaListFormated>
  <DomainObject.Predmet.ProtuStrankaListFormatedOIB>
    <izvorni_sadrzaj>
      <item>ŠPORTSKO REKREACIJSKI CENTAR RIO, OIB 13784681084</item>
    </izvorni_sadrzaj>
    <derivirana_varijabla naziv="DomainObject.Predmet.ProtuStrankaListFormatedOIB_1">
      <item>ŠPORTSKO REKREACIJSKI CENTAR RIO, OIB 13784681084</item>
    </derivirana_varijabla>
  </DomainObject.Predmet.ProtuStrankaListFormatedOIB>
  <DomainObject.Predmet.ProtuStrankaListFormatedWithAdress>
    <izvorni_sadrzaj>
      <item>ŠPORTSKO REKREACIJSKI CENTAR RIO, Radoslava Lopašića  14, 44250 Petrinja</item>
    </izvorni_sadrzaj>
    <derivirana_varijabla naziv="DomainObject.Predmet.ProtuStrankaListFormatedWithAdress_1">
      <item>ŠPORTSKO REKREACIJSKI CENTAR RIO, Radoslava Lopašića  14, 44250 Petrinja</item>
    </derivirana_varijabla>
  </DomainObject.Predmet.ProtuStrankaListFormatedWithAdress>
  <DomainObject.Predmet.ProtuStrankaListFormatedWithAdressOIB>
    <izvorni_sadrzaj>
      <item>ŠPORTSKO REKREACIJSKI CENTAR RIO, OIB 13784681084, Radoslava Lopašića  14, 44250 Petrinja</item>
    </izvorni_sadrzaj>
    <derivirana_varijabla naziv="DomainObject.Predmet.ProtuStrankaListFormatedWithAdressOIB_1">
      <item>ŠPORTSKO REKREACIJSKI CENTAR RIO, OIB 13784681084, Radoslava Lopašića  14, 44250 Petrinja</item>
    </derivirana_varijabla>
  </DomainObject.Predmet.ProtuStrankaListFormatedWithAdressOIB>
  <DomainObject.Predmet.ProtuStrankaListNazivFormated>
    <izvorni_sadrzaj>
      <item>ŠPORTSKO REKREACIJSKI CENTAR RIO</item>
    </izvorni_sadrzaj>
    <derivirana_varijabla naziv="DomainObject.Predmet.ProtuStrankaListNazivFormated_1">
      <item>ŠPORTSKO REKREACIJSKI CENTAR RIO</item>
    </derivirana_varijabla>
  </DomainObject.Predmet.ProtuStrankaListNazivFormated>
  <DomainObject.Predmet.ProtuStrankaListNazivFormatedOIB>
    <izvorni_sadrzaj>
      <item>ŠPORTSKO REKREACIJSKI CENTAR RIO, OIB 13784681084</item>
    </izvorni_sadrzaj>
    <derivirana_varijabla naziv="DomainObject.Predmet.ProtuStrankaListNazivFormatedOIB_1">
      <item>ŠPORTSKO REKREACIJSKI CENTAR RIO, OIB 13784681084</item>
    </derivirana_varijabla>
  </DomainObject.Predmet.ProtuStrankaListNazivFormatedOIB>
  <DomainObject.Predmet.OstaliListFormated>
    <izvorni_sadrzaj>
      <item>Spomenka Kovačević</item>
    </izvorni_sadrzaj>
    <derivirana_varijabla naziv="DomainObject.Predmet.OstaliListFormated_1">
      <item>Spomenka Kovačević</item>
    </derivirana_varijabla>
  </DomainObject.Predmet.OstaliListFormated>
  <DomainObject.Predmet.OstaliListFormatedOIB>
    <izvorni_sadrzaj>
      <item>Spomenka Kovačević</item>
    </izvorni_sadrzaj>
    <derivirana_varijabla naziv="DomainObject.Predmet.OstaliListFormatedOIB_1">
      <item>Spomenka Kovačević</item>
    </derivirana_varijabla>
  </DomainObject.Predmet.OstaliListFormatedOIB>
  <DomainObject.Predmet.OstaliListFormatedWithAdress>
    <izvorni_sadrzaj>
      <item>Spomenka Kovačević</item>
    </izvorni_sadrzaj>
    <derivirana_varijabla naziv="DomainObject.Predmet.OstaliListFormatedWithAdress_1">
      <item>Spomenka Kovačević</item>
    </derivirana_varijabla>
  </DomainObject.Predmet.OstaliListFormatedWithAdress>
  <DomainObject.Predmet.OstaliListFormatedWithAdressOIB>
    <izvorni_sadrzaj>
      <item>Spomenka Kovačević</item>
    </izvorni_sadrzaj>
    <derivirana_varijabla naziv="DomainObject.Predmet.OstaliListFormatedWithAdressOIB_1">
      <item>Spomenka Kovačević</item>
    </derivirana_varijabla>
  </DomainObject.Predmet.OstaliListFormatedWithAdressOIB>
  <DomainObject.Predmet.OstaliListNazivFormated>
    <izvorni_sadrzaj>
      <item>Spomenka Kovačević</item>
    </izvorni_sadrzaj>
    <derivirana_varijabla naziv="DomainObject.Predmet.OstaliListNazivFormated_1">
      <item>Spomenka Kovačević</item>
    </derivirana_varijabla>
  </DomainObject.Predmet.OstaliListNazivFormated>
  <DomainObject.Predmet.OstaliListNazivFormatedOIB>
    <izvorni_sadrzaj>
      <item>Spomenka Kovačević</item>
    </izvorni_sadrzaj>
    <derivirana_varijabla naziv="DomainObject.Predmet.OstaliListNazivFormatedOIB_1">
      <item>Spomenka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REKREACIJSKI CENTAR RIO</izvorni_sadrzaj>
    <derivirana_varijabla naziv="DomainObject.Predmet.ProtustrankaIDrugi_1">ŠPORTSKO REKREACIJSKI CENTAR RIO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ŠPORTSKO REKREACIJSKI CENTAR RIO, OIB 13784681084, Radoslava Lopašića  14, 44250 Petrinja</izvorni_sadrzaj>
    <derivirana_varijabla naziv="DomainObject.Predmet.ProtustrankaIDrugiAdressOIB_1">ŠPORTSKO REKREACIJSKI CENTAR RIO, OIB 13784681084, Radoslava Lopašića 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REKREACIJSKI CENTAR RIO</item>
      <item>FINA Regionalni centar Zagreb</item>
      <item>Spomenka Kovačević</item>
    </izvorni_sadrzaj>
    <derivirana_varijabla naziv="DomainObject.Predmet.SudioniciListNaziv_1">
      <item>ŠPORTSKO REKREACIJSKI CENTAR RIO</item>
      <item>FINA Regionalni centar Zagreb</item>
      <item>Spomenka Kovačević</item>
    </derivirana_varijabla>
  </DomainObject.Predmet.SudioniciListNaziv>
  <DomainObject.Predmet.SudioniciListAdressOIB>
    <izvorni_sadrzaj>
      <item>ŠPORTSKO REKREACIJSKI CENTAR RIO, OIB 13784681084, Radoslava Lopašića  14,44250 Petrinja</item>
      <item>FINA Regionalni centar Zagreb, OIB 85821130368, Trg svibanjskih žrtava 1995. br.1,10000 Zagreb</item>
      <item>Spomenka Kovačević</item>
    </izvorni_sadrzaj>
    <derivirana_varijabla naziv="DomainObject.Predmet.SudioniciListAdressOIB_1">
      <item>ŠPORTSKO REKREACIJSKI CENTAR RIO, OIB 13784681084, Radoslava Lopašića  14,44250 Petrinja</item>
      <item>FINA Regionalni centar Zagreb, OIB 85821130368, Trg svibanjskih žrtava 1995. br.1,10000 Zagreb</item>
      <item>Spomenka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13784681084</item>
      <item>, OIB 85821130368</item>
      <item>, OIB null</item>
    </izvorni_sadrzaj>
    <derivirana_varijabla naziv="DomainObject.Predmet.SudioniciListNazivOIB_1">
      <item>, OIB 13784681084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3235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2016-03-10T11:16:00Z</dcterms:created>
  <dc:creator>gboljkovac</dc:creator>
  <cp:lastModifiedBy>Goranka Boljkovac</cp:lastModifiedBy>
  <cp:lastPrinted>2016-03-10T11:12:00Z</cp:lastPrinted>
  <dcterms:modified xmlns:xsi="http://www.w3.org/2001/XMLSchema-instance" xsi:type="dcterms:W3CDTF">2016-03-10T11:18:00Z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